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e691" w14:paraId="ac0e691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360AB6" w:rsidP="001349D9" w:rsidR="00360AB6" w:rsidRPr="001349D9">
      <w:pPr>
        <w:ind w:firstLine="708"/>
        <w:jc w:val="both"/>
      </w:pPr>
      <w:r w:rsidRPr="005A072F">
        <w:t>Trgovački sud u Zadru OIB: 39670464653, po su</w:t>
      </w:r>
      <w:r w:rsidR="00B0143C">
        <w:t>tkinji</w:t>
      </w:r>
      <w:r w:rsidRPr="005A072F">
        <w:t xml:space="preserve"> tog suda Ani Markač, povodom prijedloga za otvaranje stečajnog postupka nad dužnikom </w:t>
      </w:r>
      <w:r w:rsidR="00731650">
        <w:t>MM GRUPA d.o.o, OIB: 21477081273</w:t>
      </w:r>
      <w:r w:rsidRPr="005A072F">
        <w:t xml:space="preserve">, </w:t>
      </w:r>
      <w:r w:rsidR="001349D9">
        <w:t xml:space="preserve">Poličnik, Poličnik 71, </w:t>
      </w:r>
      <w:r w:rsidRPr="001349D9">
        <w:t xml:space="preserve">dana </w:t>
      </w:r>
      <w:r w:rsidR="00630839" w:rsidRPr="001349D9">
        <w:t xml:space="preserve">4. listopada </w:t>
      </w:r>
      <w:r w:rsidRPr="001349D9">
        <w:t>2016.</w:t>
      </w:r>
      <w:r w:rsidR="001349D9">
        <w:t>,</w:t>
      </w:r>
      <w:r w:rsidRPr="001349D9">
        <w:t xml:space="preserve"> </w:t>
      </w:r>
    </w:p>
    <w:p w:rsidRDefault="004270AE" w:rsidP="00721F79" w:rsidR="004270AE" w:rsidRPr="005A072F"/>
    <w:p w:rsidRDefault="00721F79" w:rsidP="00721F79" w:rsidR="00721F79" w:rsidRPr="005A072F">
      <w:pPr>
        <w:jc w:val="center"/>
      </w:pPr>
      <w:r w:rsidRPr="005A072F">
        <w:t>r i j e š i o  j e</w:t>
      </w:r>
    </w:p>
    <w:p w:rsidRDefault="00D44689" w:rsidP="0063724D" w:rsidR="00D44689" w:rsidRPr="005A072F"/>
    <w:p w:rsidRDefault="00CC3921" w:rsidP="001349D9" w:rsidR="001349D9">
      <w:pPr>
        <w:numPr>
          <w:ilvl w:val="0"/>
          <w:numId w:val="7"/>
        </w:numPr>
        <w:ind w:firstLine="708" w:left="0"/>
        <w:jc w:val="both"/>
      </w:pPr>
      <w:r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Pr="005A072F">
        <w:t xml:space="preserve"> </w:t>
      </w:r>
      <w:r w:rsidR="00731650">
        <w:t>M</w:t>
      </w:r>
      <w:r w:rsidR="001349D9">
        <w:t>M GRUPA d.o.o, OIB:21477081273, Poličnik, Poličnik 71.</w:t>
      </w:r>
    </w:p>
    <w:p w:rsidRDefault="001349D9" w:rsidP="001349D9" w:rsidR="001349D9" w:rsidRPr="005A072F">
      <w:pPr>
        <w:jc w:val="both"/>
      </w:pPr>
    </w:p>
    <w:p w:rsidRDefault="00A70A5D" w:rsidP="00B0143C" w:rsidR="00A70A5D" w:rsidRPr="005A072F">
      <w:pPr>
        <w:ind w:firstLine="708"/>
        <w:jc w:val="both"/>
      </w:pPr>
      <w:r w:rsidRPr="005A072F">
        <w:t xml:space="preserve">II.    Zakazuje se ročište radi utvrđivanja pretpostavki za otvaranje stečajnog postupka za dan </w:t>
      </w:r>
      <w:r w:rsidR="005A7FDB" w:rsidRPr="005A7FDB">
        <w:rPr>
          <w:b/>
        </w:rPr>
        <w:t xml:space="preserve">21. listopada </w:t>
      </w:r>
      <w:r w:rsidR="00D44689" w:rsidRPr="005A7FDB">
        <w:rPr>
          <w:b/>
          <w:bCs/>
        </w:rPr>
        <w:t>2016</w:t>
      </w:r>
      <w:r w:rsidRPr="005A7FDB">
        <w:rPr>
          <w:b/>
          <w:bCs/>
        </w:rPr>
        <w:t xml:space="preserve">. u </w:t>
      </w:r>
      <w:r w:rsidR="005A7FDB" w:rsidRPr="005A7FDB">
        <w:rPr>
          <w:b/>
          <w:bCs/>
        </w:rPr>
        <w:t>1</w:t>
      </w:r>
      <w:r w:rsidR="00731650">
        <w:rPr>
          <w:b/>
          <w:bCs/>
        </w:rPr>
        <w:t>3</w:t>
      </w:r>
      <w:r w:rsidR="005A7FDB" w:rsidRPr="005A7FDB">
        <w:rPr>
          <w:b/>
          <w:bCs/>
        </w:rPr>
        <w:t>,</w:t>
      </w:r>
      <w:r w:rsidR="00731650">
        <w:rPr>
          <w:b/>
          <w:bCs/>
        </w:rPr>
        <w:t>0</w:t>
      </w:r>
      <w:r w:rsidR="005A7FDB" w:rsidRPr="005A7FDB">
        <w:rPr>
          <w:b/>
          <w:bCs/>
        </w:rPr>
        <w:t>0</w:t>
      </w:r>
      <w:r w:rsidRPr="005A7FDB">
        <w:rPr>
          <w:b/>
          <w:bCs/>
        </w:rPr>
        <w:t xml:space="preserve"> 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A70A5D" w:rsidP="00B0143C" w:rsidR="00A70A5D" w:rsidRPr="005A072F">
      <w:pPr>
        <w:pStyle w:val="Odlomakpopisa"/>
        <w:numPr>
          <w:ilvl w:val="0"/>
          <w:numId w:val="9"/>
        </w:numPr>
        <w:ind w:firstLine="708" w:left="0"/>
        <w:jc w:val="both"/>
      </w:pPr>
      <w:r w:rsidRPr="005A072F">
        <w:t xml:space="preserve">Zakazuje se ročište radi očitovanja o prijedlogu za otvaranje stečajnog postupka  za dan </w:t>
      </w:r>
      <w:r w:rsidR="005A7FDB" w:rsidRPr="005A7FDB">
        <w:rPr>
          <w:b/>
        </w:rPr>
        <w:t xml:space="preserve">21. listopada </w:t>
      </w:r>
      <w:r w:rsidR="00B0143C" w:rsidRPr="005A7FDB">
        <w:rPr>
          <w:b/>
          <w:bCs/>
        </w:rPr>
        <w:t xml:space="preserve">2016. u </w:t>
      </w:r>
      <w:r w:rsidR="005A7FDB" w:rsidRPr="005A7FDB">
        <w:rPr>
          <w:b/>
          <w:bCs/>
        </w:rPr>
        <w:t>1</w:t>
      </w:r>
      <w:r w:rsidR="00731650">
        <w:rPr>
          <w:b/>
          <w:bCs/>
        </w:rPr>
        <w:t>3</w:t>
      </w:r>
      <w:r w:rsidR="005A7FDB" w:rsidRPr="005A7FDB">
        <w:rPr>
          <w:b/>
          <w:bCs/>
        </w:rPr>
        <w:t>,</w:t>
      </w:r>
      <w:r w:rsidR="00731650">
        <w:rPr>
          <w:b/>
          <w:bCs/>
        </w:rPr>
        <w:t>1</w:t>
      </w:r>
      <w:r w:rsidR="005A7FDB" w:rsidRPr="005A7FDB">
        <w:rPr>
          <w:b/>
          <w:bCs/>
        </w:rPr>
        <w:t>0</w:t>
      </w:r>
      <w:r w:rsidR="00B0143C" w:rsidRPr="005A7FDB">
        <w:rPr>
          <w:b/>
          <w:bCs/>
        </w:rPr>
        <w:t xml:space="preserve"> sati</w:t>
      </w:r>
      <w:r w:rsidR="00B0143C" w:rsidRPr="005A072F">
        <w:t xml:space="preserve"> </w:t>
      </w:r>
      <w:r w:rsidRPr="005A072F">
        <w:t xml:space="preserve">kod ovog suda, Ulica Franje Tuđmana br. 35, sudnica br, </w:t>
      </w:r>
      <w:r w:rsidR="00360AB6" w:rsidRPr="005A072F">
        <w:t>14</w:t>
      </w:r>
      <w:r w:rsidRPr="005A072F">
        <w:t>/I.</w:t>
      </w:r>
    </w:p>
    <w:p w:rsidRDefault="00CC3921" w:rsidP="00CC3921" w:rsidR="00CC3921" w:rsidRPr="005A072F">
      <w:pPr>
        <w:jc w:val="both"/>
      </w:pPr>
    </w:p>
    <w:p w:rsidRDefault="00CC3921" w:rsidP="00B6386D" w:rsidR="00CC3921" w:rsidRPr="005A072F">
      <w:pPr>
        <w:numPr>
          <w:ilvl w:val="0"/>
          <w:numId w:val="9"/>
        </w:numPr>
        <w:ind w:firstLine="708" w:left="0"/>
        <w:jc w:val="both"/>
      </w:pPr>
      <w:r w:rsidRPr="005A072F">
        <w:t xml:space="preserve">Na ročište </w:t>
      </w:r>
      <w:r w:rsidR="00DE7329" w:rsidRPr="005A072F">
        <w:t xml:space="preserve">se </w:t>
      </w:r>
      <w:r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Pr="005A072F">
        <w:t xml:space="preserve"> </w:t>
      </w:r>
      <w:r w:rsidR="00B6386D" w:rsidRPr="005A072F">
        <w:t>prijedloga</w:t>
      </w:r>
      <w:r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>
        <w:t xml:space="preserve">21. ožujka </w:t>
      </w:r>
      <w:r w:rsidRPr="00EF5927">
        <w:t xml:space="preserve">2016., oglasom ovog Suda od </w:t>
      </w:r>
      <w:r>
        <w:t>27</w:t>
      </w:r>
      <w:r w:rsidRPr="00EF5927">
        <w:t xml:space="preserve">. travnja 2016.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St-405/16-9 od 29. lipnja 2016</w:t>
      </w:r>
      <w:r w:rsidRPr="00EF5927">
        <w:t>.</w:t>
      </w:r>
      <w:r>
        <w:t xml:space="preserve">, a koje je postalo pravomoćno </w:t>
      </w:r>
      <w:r w:rsidR="001349D9">
        <w:t xml:space="preserve">dana 16. srpnja 2016.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1349D9">
        <w:t xml:space="preserve"> 4. listopada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5A7FDB" w:rsidP="001349D9" w:rsidR="00794DBD" w:rsidRPr="005A07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B0143C">
        <w:t>S</w:t>
      </w:r>
      <w:r w:rsidR="00360AB6" w:rsidRPr="005A072F">
        <w:t>utkinja</w:t>
      </w:r>
    </w:p>
    <w:p w:rsidRDefault="007133CD" w:rsidP="001349D9" w:rsidR="00004F3B" w:rsidRPr="005A072F">
      <w:pPr>
        <w:jc w:val="right"/>
      </w:pPr>
      <w:r>
        <w:tab/>
      </w:r>
      <w:r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5A7FDB">
        <w:t xml:space="preserve">                 </w:t>
      </w:r>
      <w:r w:rsidR="00B0143C">
        <w:t>Ana Markač</w:t>
      </w:r>
    </w:p>
    <w:p w:rsidRDefault="001349D9" w:rsidP="00721F79" w:rsidR="001349D9"/>
    <w:p w:rsidRDefault="001349D9" w:rsidP="00721F79" w:rsidR="001349D9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A10BFD" w:rsidP="0020610B" w:rsidR="0020610B" w:rsidRPr="005A072F">
      <w:pPr>
        <w:numPr>
          <w:ilvl w:val="0"/>
          <w:numId w:val="3"/>
        </w:numPr>
      </w:pPr>
      <w:r w:rsidRPr="005A072F">
        <w:t xml:space="preserve">dužniku </w:t>
      </w:r>
      <w:r w:rsidR="00731650">
        <w:t>MM GRUPA d.o.o., Poličnik</w:t>
      </w:r>
      <w:r w:rsidR="00731650" w:rsidRPr="005A072F">
        <w:t xml:space="preserve">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731650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Ivici Marinoviću, Poličnik Stara cesta 19</w:t>
      </w:r>
      <w:r w:rsidR="00730BF7">
        <w:rPr>
          <w:szCs w:val="24"/>
        </w:rPr>
        <w:t xml:space="preserve">, </w:t>
      </w:r>
      <w:r w:rsidR="00360AB6" w:rsidRPr="005A072F">
        <w:rPr>
          <w:szCs w:val="24"/>
        </w:rPr>
        <w:t>uz upozorenje na adresu</w:t>
      </w:r>
    </w:p>
    <w:p w:rsidRDefault="0020610B" w:rsidP="0020610B" w:rsidR="00AB76CD" w:rsidRPr="005A072F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1349D9" w:rsidR="0020610B" w:rsidRPr="005A072F">
      <w:headerReference w:type="default" r:id="rId10"/>
      <w:headerReference w:type="first" r:id="rId11"/>
      <w:pgSz w:h="16838" w:w="11906"/>
      <w:pgMar w:gutter="0" w:footer="708" w:header="708" w:left="1417" w:bottom="1560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C3CD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133CD" w:rsidP="001349D9" w:rsidR="00631438">
    <w:pPr>
      <w:pStyle w:val="Zaglavlje"/>
      <w:jc w:val="right"/>
    </w:pPr>
    <w:r>
      <w:t>Poslovni broj: 2 St-1</w:t>
    </w:r>
    <w:r w:rsidR="00730BF7">
      <w:t>055</w:t>
    </w:r>
    <w:r>
      <w:t>/16-4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731650">
      <w:t>961</w:t>
    </w:r>
    <w:r>
      <w:t>/1</w:t>
    </w:r>
    <w:r w:rsidR="00F53498">
      <w:t>6</w:t>
    </w:r>
    <w:r>
      <w:t>-</w:t>
    </w:r>
    <w:r w:rsidR="00731650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CD1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C3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C3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GRUPA d.o.o. za trgovinu i usluge</izvorni_sadrzaj>
    <derivirana_varijabla naziv="DomainObject.Predmet.ProtustrankaFormated_1">  MM GRUPA d.o.o. za trgovinu i usluge</derivirana_varijabla>
  </DomainObject.Predmet.ProtustrankaFormated>
  <DomainObject.Predmet.ProtustrankaFormatedOIB>
    <izvorni_sadrzaj>  MM GRUPA d.o.o. za trgovinu i usluge, OIB 21477081273</izvorni_sadrzaj>
    <derivirana_varijabla naziv="DomainObject.Predmet.ProtustrankaFormatedOIB_1">  MM GRUPA d.o.o. za trgovinu i usluge, OIB 21477081273</derivirana_varijabla>
  </DomainObject.Predmet.ProtustrankaFormatedOIB>
  <DomainObject.Predmet.ProtustrankaFormatedWithAdress>
    <izvorni_sadrzaj> MM GRUPA d.o.o. za trgovinu i usluge, Poličnik 72, 23241 Poličnik</izvorni_sadrzaj>
    <derivirana_varijabla naziv="DomainObject.Predmet.ProtustrankaFormatedWithAdress_1"> MM GRUPA d.o.o. za trgovinu i usluge, Poličnik 72, 23241 Poličnik</derivirana_varijabla>
  </DomainObject.Predmet.ProtustrankaFormatedWithAdress>
  <DomainObject.Predmet.ProtustrankaFormatedWithAdressOIB>
    <izvorni_sadrzaj> MM GRUPA d.o.o. za trgovinu i usluge, OIB 21477081273, Poličnik 72, 23241 Poličnik</izvorni_sadrzaj>
    <derivirana_varijabla naziv="DomainObject.Predmet.ProtustrankaFormatedWithAdressOIB_1"> MM GRUPA d.o.o. za trgovinu i usluge, OIB 21477081273, Poličnik 72, 23241 Poličnik</derivirana_varijabla>
  </DomainObject.Predmet.ProtustrankaFormatedWithAdressOIB>
  <DomainObject.Predmet.ProtustrankaWithAdress>
    <izvorni_sadrzaj>MM GRUPA d.o.o. za trgovinu i usluge Poličnik 72, 23241 Poličnik</izvorni_sadrzaj>
    <derivirana_varijabla naziv="DomainObject.Predmet.ProtustrankaWithAdress_1">MM GRUPA d.o.o. za trgovinu i usluge Poličnik 72, 23241 Poličnik</derivirana_varijabla>
  </DomainObject.Predmet.ProtustrankaWithAdress>
  <DomainObject.Predmet.ProtustrankaWithAdressOIB>
    <izvorni_sadrzaj>MM GRUPA d.o.o. za trgovinu i usluge, OIB 21477081273, Poličnik 72, 23241 Poličnik</izvorni_sadrzaj>
    <derivirana_varijabla naziv="DomainObject.Predmet.ProtustrankaWithAdressOIB_1">MM GRUPA d.o.o. za trgovinu i usluge, OIB 21477081273, Poličnik 72, 23241 Poličnik</derivirana_varijabla>
  </DomainObject.Predmet.ProtustrankaWithAdressOIB>
  <DomainObject.Predmet.ProtustrankaNazivFormated>
    <izvorni_sadrzaj>MM GRUPA d.o.o. za trgovinu i usluge</izvorni_sadrzaj>
    <derivirana_varijabla naziv="DomainObject.Predmet.ProtustrankaNazivFormated_1">MM GRUPA d.o.o. za trgovinu i usluge</derivirana_varijabla>
  </DomainObject.Predmet.ProtustrankaNazivFormated>
  <DomainObject.Predmet.ProtustrankaNazivFormatedOIB>
    <izvorni_sadrzaj>MM GRUPA d.o.o. za trgovinu i usluge, OIB 21477081273</izvorni_sadrzaj>
    <derivirana_varijabla naziv="DomainObject.Predmet.ProtustrankaNazivFormatedOIB_1">MM GRUPA d.o.o. za trgovinu i usluge, OIB 21477081273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GRUPA d.o.o. za trgovinu i usluge</item>
    </izvorni_sadrzaj>
    <derivirana_varijabla naziv="DomainObject.Predmet.ProtuStrankaListFormated_1">
      <item>MM GRUPA d.o.o. za trgovinu i usluge</item>
    </derivirana_varijabla>
  </DomainObject.Predmet.ProtuStrankaListFormated>
  <DomainObject.Predmet.ProtuStrankaListFormatedOIB>
    <izvorni_sadrzaj>
      <item>MM GRUPA d.o.o. za trgovinu i usluge, OIB 21477081273</item>
    </izvorni_sadrzaj>
    <derivirana_varijabla naziv="DomainObject.Predmet.ProtuStrankaListFormatedOIB_1">
      <item>MM GRUPA d.o.o. za trgovinu i usluge, OIB 21477081273</item>
    </derivirana_varijabla>
  </DomainObject.Predmet.ProtuStrankaListFormatedOIB>
  <DomainObject.Predmet.ProtuStrankaListFormatedWithAdress>
    <izvorni_sadrzaj>
      <item>MM GRUPA d.o.o. za trgovinu i usluge, Poličnik 72, 23241 Poličnik</item>
    </izvorni_sadrzaj>
    <derivirana_varijabla naziv="DomainObject.Predmet.ProtuStrankaListFormatedWithAdress_1">
      <item>MM GRUPA d.o.o. za trgovinu i usluge, Poličnik 72, 23241 Poličnik</item>
    </derivirana_varijabla>
  </DomainObject.Predmet.ProtuStrankaListFormatedWithAdress>
  <DomainObject.Predmet.ProtuStrankaListFormatedWithAdressOIB>
    <izvorni_sadrzaj>
      <item>MM GRUPA d.o.o. za trgovinu i usluge, OIB 21477081273, Poličnik 72, 23241 Poličnik</item>
    </izvorni_sadrzaj>
    <derivirana_varijabla naziv="DomainObject.Predmet.ProtuStrankaListFormatedWithAdressOIB_1">
      <item>MM GRUPA d.o.o. za trgovinu i usluge, OIB 21477081273, Poličnik 72, 23241 Poličnik</item>
    </derivirana_varijabla>
  </DomainObject.Predmet.ProtuStrankaListFormatedWithAdressOIB>
  <DomainObject.Predmet.ProtuStrankaListNazivFormated>
    <izvorni_sadrzaj>
      <item>MM GRUPA d.o.o. za trgovinu i usluge</item>
    </izvorni_sadrzaj>
    <derivirana_varijabla naziv="DomainObject.Predmet.ProtuStrankaListNazivFormated_1">
      <item>MM GRUPA d.o.o. za trgovinu i usluge</item>
    </derivirana_varijabla>
  </DomainObject.Predmet.ProtuStrankaListNazivFormated>
  <DomainObject.Predmet.ProtuStrankaListNazivFormatedOIB>
    <izvorni_sadrzaj>
      <item>MM GRUPA d.o.o. za trgovinu i usluge, OIB 21477081273</item>
    </izvorni_sadrzaj>
    <derivirana_varijabla naziv="DomainObject.Predmet.ProtuStrankaListNazivFormatedOIB_1">
      <item>MM GRUPA d.o.o. za trgovinu i usluge, OIB 21477081273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GRUPA d.o.o. za trgovinu i usluge</izvorni_sadrzaj>
    <derivirana_varijabla naziv="DomainObject.Predmet.ProtustrankaIDrugi_1">MM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MM GRUPA d.o.o. za trgovinu i usluge, OIB 21477081273, Poličnik 72, 23241 Poličnik</izvorni_sadrzaj>
    <derivirana_varijabla naziv="DomainObject.Predmet.ProtustrankaIDrugiAdressOIB_1">MM GRUPA d.o.o. za trgovinu i usluge, OIB 21477081273,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GRUPA d.o.o. za trgovinu i usluge</item>
      <item>Financijska agencija</item>
    </izvorni_sadrzaj>
    <derivirana_varijabla naziv="DomainObject.Predmet.SudioniciListNaziv_1">
      <item>MM GRUPA d.o.o. za trgovinu i usluge</item>
      <item>Financijska agencija</item>
    </derivirana_varijabla>
  </DomainObject.Predmet.SudioniciListNaziv>
  <DomainObject.Predmet.SudioniciListAdressOIB>
    <izvorni_sadrzaj>
      <item>MM GRUPA d.o.o. za trgovinu i usluge, OIB 21477081273, Poličnik 72,23241 Poličnik</item>
      <item>Financijska agencija, OIB 85821130368, Ivana Danila 4,23000 Zadar</item>
    </izvorni_sadrzaj>
    <derivirana_varijabla naziv="DomainObject.Predmet.SudioniciListAdressOIB_1">
      <item>MM GRUPA d.o.o. za trgovinu i usluge, OIB 21477081273, Poličnik 72,23241 Poličnik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21477081273</item>
      <item>, OIB 85821130368</item>
    </izvorni_sadrzaj>
    <derivirana_varijabla naziv="DomainObject.Predmet.SudioniciListNazivOIB_1">
      <item>, OIB 21477081273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75908-9C36-45CA-9923-E06D3A6CF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2360</properties:Characters>
  <properties:Lines>74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2016-09-30T12:16:00Z</dcterms:created>
  <dc:creator>Administrator</dc:creator>
  <cp:lastModifiedBy>Merlina Klišmanić</cp:lastModifiedBy>
  <cp:lastPrinted>2016-10-04T12:37:00Z</cp:lastPrinted>
  <dcterms:modified xmlns:xsi="http://www.w3.org/2001/XMLSchema-instance" xsi:type="dcterms:W3CDTF">2016-10-04T13:09:00Z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