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959a" w14:paraId="824959a" w:rsidRDefault="00D72331" w:rsidP="00D7233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72331" w:rsidR="00AE649C" w:rsidRPr="00B76F3C">
      <w:pPr>
        <w:pStyle w:val="NormaleSPIS"/>
        <w:spacing w:after="0"/>
      </w:pPr>
    </w:p>
    <w:p w:rsidRDefault="00D72331" w:rsidP="00D72331" w:rsidR="00D7233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72331" w:rsidP="00D72331" w:rsidR="00D7233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72331" w:rsidP="00D72331" w:rsidR="00D72331" w:rsidRPr="00D7233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72331" w:rsidP="00D72331" w:rsidR="00D72331">
      <w:pPr>
        <w:spacing w:after="0"/>
        <w:jc w:val="right"/>
      </w:pPr>
      <w:r>
        <w:t>Poslovni broj: 2 St-291/2019-2</w:t>
      </w:r>
    </w:p>
    <w:p w:rsidRDefault="00D72331" w:rsidP="00D72331" w:rsidR="00D72331">
      <w:pPr>
        <w:spacing w:after="0"/>
      </w:pPr>
    </w:p>
    <w:p w:rsidRDefault="00D72331" w:rsidP="00D72331" w:rsidR="00D72331">
      <w:pPr>
        <w:spacing w:after="0"/>
      </w:pPr>
    </w:p>
    <w:p w:rsidRDefault="00D72331" w:rsidP="00D72331" w:rsidR="00D72331">
      <w:pPr>
        <w:spacing w:after="0"/>
        <w:jc w:val="center"/>
      </w:pPr>
      <w:r>
        <w:t>O G L A S</w:t>
      </w:r>
    </w:p>
    <w:p w:rsidRDefault="00D72331" w:rsidP="00D72331" w:rsidR="00D72331">
      <w:pPr>
        <w:spacing w:after="0"/>
        <w:jc w:val="center"/>
      </w:pPr>
    </w:p>
    <w:p w:rsidRDefault="00D72331" w:rsidP="00D72331" w:rsidR="00D72331">
      <w:pPr>
        <w:spacing w:after="0"/>
        <w:jc w:val="both"/>
      </w:pPr>
      <w:r>
        <w:t>Trgovački sud u Bjelovaru, u skraćenom stečajnom postupku nad stečajnim dužnikom  AGROKOR PROJEKTI d.o.o. za usluge, Zagreb, Trg Dražena Petrovića 3, MBS: 080756043, OIB: 89707684154, koji se vodi kod ovoga suda pod brojem St-291/2019, temeljem odredbe čl. 430., 431. i 434. Stečajnog zakona (Narodne novine br. 71/15 i 104/17), objavljuje:</w:t>
      </w:r>
    </w:p>
    <w:p w:rsidRDefault="00D72331" w:rsidP="00D72331" w:rsidR="00D72331">
      <w:pPr>
        <w:spacing w:after="0"/>
        <w:jc w:val="both"/>
      </w:pPr>
    </w:p>
    <w:p w:rsidRDefault="00D72331" w:rsidP="00D72331" w:rsidR="00D72331">
      <w:pPr>
        <w:spacing w:after="0"/>
        <w:jc w:val="both"/>
      </w:pPr>
      <w:r>
        <w:t xml:space="preserve">1. Na dan 1. veljače 2019. dužnik u Očevidniku redoslijeda osnova za plaćanje ima evidentirane neizvršene osnove za plaćanje u ukupnom iznosu od 214.064.495,05 kuna, u koji iznos je uračunata kamata i naknada Financijske agencije za provedbu ovrhe na novčanim sredstvima.  </w:t>
      </w:r>
    </w:p>
    <w:p w:rsidRDefault="00D72331" w:rsidP="00D72331" w:rsidR="00D72331">
      <w:pPr>
        <w:spacing w:after="0"/>
        <w:jc w:val="both"/>
      </w:pPr>
    </w:p>
    <w:p w:rsidRDefault="00D72331" w:rsidP="00D72331" w:rsidR="00D72331">
      <w:pPr>
        <w:spacing w:after="0"/>
        <w:jc w:val="both"/>
      </w:pPr>
      <w:r>
        <w:t>2. Poziva se osoba ovlaštena za zastupanje dužnika – Ivica Todorić, Zagreb, Himper 5, OIB: 05859927944, da u roku od 15 dana od objave ovog oglasa na mrežnoj stranici e-Oglasna ploča Trgovačkog suda u Bjelovaru podnese sudu javnobilježnički ovjerovljen popis imovine i obveza na propisanom obrascu.</w:t>
      </w:r>
    </w:p>
    <w:p w:rsidRDefault="00D72331" w:rsidP="00D72331" w:rsidR="00D72331">
      <w:pPr>
        <w:spacing w:after="0"/>
        <w:jc w:val="both"/>
      </w:pPr>
    </w:p>
    <w:p w:rsidRDefault="00D72331" w:rsidP="00D72331" w:rsidR="00D7233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72331" w:rsidP="00D72331" w:rsidR="00D72331">
      <w:pPr>
        <w:spacing w:after="0"/>
        <w:jc w:val="both"/>
      </w:pPr>
    </w:p>
    <w:p w:rsidRDefault="00D72331" w:rsidP="00D72331" w:rsidR="00D7233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72331" w:rsidP="00D72331" w:rsidR="00D72331">
      <w:pPr>
        <w:spacing w:after="0"/>
        <w:jc w:val="both"/>
      </w:pPr>
    </w:p>
    <w:p w:rsidRDefault="00D72331" w:rsidP="00D72331" w:rsidR="00D72331">
      <w:pPr>
        <w:spacing w:after="0"/>
        <w:jc w:val="center"/>
      </w:pPr>
      <w:r>
        <w:t>U Bjelovaru 14. svibnja 2019.</w:t>
      </w:r>
    </w:p>
    <w:p w:rsidRDefault="00D72331" w:rsidP="00D72331" w:rsidR="00D7233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72331" w:rsidP="00D72331" w:rsidR="00D72331">
      <w:pPr>
        <w:spacing w:after="0"/>
        <w:ind w:firstLine="5103"/>
      </w:pPr>
      <w:r>
        <w:t xml:space="preserve">    SUDSKI SAVJETNIK</w:t>
      </w:r>
    </w:p>
    <w:p w:rsidRDefault="00D72331" w:rsidP="00D7233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331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ED8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St-291/2019-2</izvorni_sadrzaj>
    <derivirana_varijabla naziv="DomainObject.Oznaka_1">St-291/2019-2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St-291/2019</izvorni_sadrzaj>
    <derivirana_varijabla naziv="DomainObject.Predmet.OznakaBroj_1">St-291/2019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AGROKOR PROJEKTI d.o.o. za usluge zastupanog po punomoćniku Ivica Todorić</izvorni_sadrzaj>
    <derivirana_varijabla naziv="DomainObject.Predmet.ProtustrankaFormated_1">  AGROKOR PROJEKTI d.o.o. za usluge zastupanog po punomoćniku Ivica Todorić</derivirana_varijabla>
  </DomainObject.Predmet.ProtustrankaFormated>
  <DomainObject.Predmet.ProtustrankaFormatedOIB>
    <izvorni_sadrzaj>  AGROKOR PROJEKTI d.o.o. za usluge, OIB 89707684154 zastupanog po punomoćniku Ivica Todorić</izvorni_sadrzaj>
    <derivirana_varijabla naziv="DomainObject.Predmet.ProtustrankaFormatedOIB_1">  AGROKOR PROJEKTI d.o.o. za usluge, OIB 89707684154 zastupanog po punomoćniku Ivica Todorić</derivirana_varijabla>
  </DomainObject.Predmet.ProtustrankaFormatedOIB>
  <DomainObject.Predmet.ProtustrankaFormatedWithAdress>
    <izvorni_sadrzaj> AGROKOR PROJEKTI d.o.o. za usluge, Trg Dražena Petrovića 3, 10000 Zagreb zastupanog po punomoćniku Ivica Todorić</izvorni_sadrzaj>
    <derivirana_varijabla naziv="DomainObject.Predmet.ProtustrankaFormatedWithAdress_1"> AGROKOR PROJEKTI d.o.o. za usluge, Trg Dražena Petrovića 3, 10000 Zagreb zastupanog po punomoćniku Ivica Todorić</derivirana_varijabla>
  </DomainObject.Predmet.ProtustrankaFormatedWithAdress>
  <DomainObject.Predmet.ProtustrankaFormatedWithAdressOIB>
    <izvorni_sadrzaj> AGROKOR PROJEKTI d.o.o. za usluge, OIB 89707684154, Trg Dražena Petrovića 3, 10000 Zagreb zastupanog po punomoćniku Ivica Todorić</izvorni_sadrzaj>
    <derivirana_varijabla naziv="DomainObject.Predmet.ProtustrankaFormatedWithAdressOIB_1"> AGROKOR PROJEKTI d.o.o. za usluge, OIB 89707684154, Trg Dražena Petrovića 3, 10000 Zagreb zastupanog po punomoćniku Ivica Todorić</derivirana_varijabla>
  </DomainObject.Predmet.ProtustrankaFormatedWithAdressOIB>
  <DomainObject.Predmet.ProtustrankaWithAdress>
    <izvorni_sadrzaj>AGROKOR PROJEKTI d.o.o. za usluge Trg Dražena Petrovića 3, 10000 Zagreb</izvorni_sadrzaj>
    <derivirana_varijabla naziv="DomainObject.Predmet.ProtustrankaWithAdress_1">AGROKOR PROJEKTI d.o.o. za usluge Trg Dražena Petrovića 3, 10000 Zagreb</derivirana_varijabla>
  </DomainObject.Predmet.ProtustrankaWithAdress>
  <DomainObject.Predmet.ProtustrankaWithAdressOIB>
    <izvorni_sadrzaj>AGROKOR PROJEKTI d.o.o. za usluge, OIB 89707684154, Trg Dražena Petrovića 3, 10000 Zagreb</izvorni_sadrzaj>
    <derivirana_varijabla naziv="DomainObject.Predmet.ProtustrankaWithAdressOIB_1">AGROKOR PROJEKTI d.o.o. za usluge, OIB 89707684154, Trg Dražena Petrovića 3, 10000 Zagreb</derivirana_varijabla>
  </DomainObject.Predmet.ProtustrankaWithAdressOIB>
  <DomainObject.Predmet.ProtustrankaNazivFormated>
    <izvorni_sadrzaj>AGROKOR PROJEKTI d.o.o. za usluge</izvorni_sadrzaj>
    <derivirana_varijabla naziv="DomainObject.Predmet.ProtustrankaNazivFormated_1">AGROKOR PROJEKTI d.o.o. za usluge</derivirana_varijabla>
  </DomainObject.Predmet.ProtustrankaNazivFormated>
  <DomainObject.Predmet.ProtustrankaNazivFormatedOIB>
    <izvorni_sadrzaj>AGROKOR PROJEKTI d.o.o. za usluge, OIB 89707684154</izvorni_sadrzaj>
    <derivirana_varijabla naziv="DomainObject.Predmet.ProtustrankaNazivFormatedOIB_1">AGROKOR PROJEKTI d.o.o. za usluge, OIB 89707684154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AGROKOR PROJEKTI d.o.o. za usluge zastupanog po punomoćniku Ivica Todorić</item>
    </izvorni_sadrzaj>
    <derivirana_varijabla naziv="DomainObject.Predmet.ProtuStrankaListFormated_1">
      <item>AGROKOR PROJEKTI d.o.o. za usluge zastupanog po punomoćniku Ivica Todorić</item>
    </derivirana_varijabla>
  </DomainObject.Predmet.ProtuStrankaListFormated>
  <DomainObject.Predmet.ProtuStrankaListFormatedOIB>
    <izvorni_sadrzaj>
      <item>AGROKOR PROJEKTI d.o.o. za usluge, OIB 89707684154 zastupanog po punomoćniku Ivica Todorić</item>
    </izvorni_sadrzaj>
    <derivirana_varijabla naziv="DomainObject.Predmet.ProtuStrankaListFormatedOIB_1">
      <item>AGROKOR PROJEKTI d.o.o. za usluge, OIB 89707684154 zastupanog po punomoćniku Ivica Todorić</item>
    </derivirana_varijabla>
  </DomainObject.Predmet.ProtuStrankaListFormatedOIB>
  <DomainObject.Predmet.ProtuStrankaListFormatedWithAdress>
    <izvorni_sadrzaj>
      <item>AGROKOR PROJEKTI d.o.o. za usluge, Trg Dražena Petrovića 3, 10000 Zagreb zastupanog po punomoćniku Ivica Todorić</item>
    </izvorni_sadrzaj>
    <derivirana_varijabla naziv="DomainObject.Predmet.ProtuStrankaListFormatedWithAdress_1">
      <item>AGROKOR PROJEKTI d.o.o. za usluge, Trg Dražena Petrovića 3, 10000 Zagreb zastupanog po punomoćniku Ivica Todorić</item>
    </derivirana_varijabla>
  </DomainObject.Predmet.ProtuStrankaListFormatedWithAdress>
  <DomainObject.Predmet.ProtuStrankaListFormatedWithAdressOIB>
    <izvorni_sadrzaj>
      <item>AGROKOR PROJEKTI d.o.o. za usluge, OIB 89707684154, Trg Dražena Petrovića 3, 10000 Zagreb zastupanog po punomoćniku Ivica Todorić</item>
    </izvorni_sadrzaj>
    <derivirana_varijabla naziv="DomainObject.Predmet.ProtuStrankaListFormatedWithAdressOIB_1">
      <item>AGROKOR PROJEKTI d.o.o. za usluge, OIB 89707684154, Trg Dražena Petrovića 3, 10000 Zagreb zastupanog po punomoćniku Ivica Todorić</item>
    </derivirana_varijabla>
  </DomainObject.Predmet.ProtuStrankaListFormatedWithAdressOIB>
  <DomainObject.Predmet.ProtuStrankaListNazivFormated>
    <izvorni_sadrzaj>
      <item>AGROKOR PROJEKTI d.o.o. za usluge</item>
    </izvorni_sadrzaj>
    <derivirana_varijabla naziv="DomainObject.Predmet.ProtuStrankaListNazivFormated_1">
      <item>AGROKOR PROJEKTI d.o.o. za usluge</item>
    </derivirana_varijabla>
  </DomainObject.Predmet.ProtuStrankaListNazivFormated>
  <DomainObject.Predmet.ProtuStrankaListNazivFormatedOIB>
    <izvorni_sadrzaj>
      <item>AGROKOR PROJEKTI d.o.o. za usluge, OIB 89707684154</item>
    </izvorni_sadrzaj>
    <derivirana_varijabla naziv="DomainObject.Predmet.ProtuStrankaListNazivFormatedOIB_1">
      <item>AGROKOR PROJEKTI d.o.o. za usluge, OIB 89707684154</item>
    </derivirana_varijabla>
  </DomainObject.Predmet.ProtuStrankaListNazivFormatedOIB>
  <DomainObject.Predmet.OstaliListFormated>
    <izvorni_sadrzaj>
      <item>Ivica Todorić punomoćnik sudionika u postupku AGROKOR PROJEKTI d.o.o. za usluge</item>
    </izvorni_sadrzaj>
    <derivirana_varijabla naziv="DomainObject.Predmet.OstaliListFormated_1">
      <item>Ivica Todorić punomoćnik sudionika u postupku AGROKOR PROJEKTI d.o.o. za usluge</item>
    </derivirana_varijabla>
  </DomainObject.Predmet.OstaliListFormated>
  <DomainObject.Predmet.OstaliListFormatedOIB>
    <izvorni_sadrzaj>
      <item>Ivica Todorić, OIB 05859927944 punomoćnik sudionika u postupku AGROKOR PROJEKTI d.o.o. za usluge</item>
    </izvorni_sadrzaj>
    <derivirana_varijabla naziv="DomainObject.Predmet.OstaliListFormatedOIB_1">
      <item>Ivica Todorić, OIB 05859927944 punomoćnik sudionika u postupku AGROKOR PROJEKTI d.o.o. za usluge</item>
    </derivirana_varijabla>
  </DomainObject.Predmet.OstaliListFormatedOIB>
  <DomainObject.Predmet.OstaliListFormatedWithAdress>
    <izvorni_sadrzaj>
      <item>Ivica Todorić, Himper 5, 10000 Zagreb punomoćnik sudionika u postupku AGROKOR PROJEKTI d.o.o. za usluge</item>
    </izvorni_sadrzaj>
    <derivirana_varijabla naziv="DomainObject.Predmet.OstaliListFormatedWithAdress_1">
      <item>Ivica Todorić, Himper 5, 10000 Zagreb punomoćnik sudionika u postupku AGROKOR PROJEKTI d.o.o. za usluge</item>
    </derivirana_varijabla>
  </DomainObject.Predmet.OstaliListFormatedWithAdress>
  <DomainObject.Predmet.OstaliListFormatedWithAdressOIB>
    <izvorni_sadrzaj>
      <item>Ivica Todorić, OIB 05859927944, Himper 5, 10000 Zagreb punomoćnik sudionika u postupku AGROKOR PROJEKTI d.o.o. za usluge</item>
    </izvorni_sadrzaj>
    <derivirana_varijabla naziv="DomainObject.Predmet.OstaliListFormatedWithAdressOIB_1">
      <item>Ivica Todorić, OIB 05859927944, Himper 5, 10000 Zagreb punomoćnik sudionika u postupku AGROKOR PROJEKTI d.o.o. za usluge</item>
    </derivirana_varijabla>
  </DomainObject.Predmet.OstaliListFormatedWithAdressOIB>
  <DomainObject.Predmet.OstaliListNazivFormated>
    <izvorni_sadrzaj>
      <item>Ivica Todorić</item>
    </izvorni_sadrzaj>
    <derivirana_varijabla naziv="DomainObject.Predmet.OstaliListNazivFormated_1">
      <item>Ivica Todorić</item>
    </derivirana_varijabla>
  </DomainObject.Predmet.OstaliListNazivFormated>
  <DomainObject.Predmet.OstaliListNazivFormatedOIB>
    <izvorni_sadrzaj>
      <item>Ivica Todorić, OIB 05859927944</item>
    </izvorni_sadrzaj>
    <derivirana_varijabla naziv="DomainObject.Predmet.OstaliListNazivFormatedOIB_1">
      <item>Ivica Todorić, OIB 05859927944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St-291/2019-2</izvorni_sadrzaj>
    <derivirana_varijabla naziv="DomainObject.PoslovniBrojDokumenta_1">St-291/2019-2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AGROKOR PROJEKTI d.o.o. za usluge</izvorni_sadrzaj>
    <derivirana_varijabla naziv="DomainObject.Predmet.ProtustrankaIDrugi_1">AGROKOR PROJEKTI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AGROKOR PROJEKTI d.o.o. za usluge, OIB 89707684154, Trg Dražena Petrovića 3, 10000 Zagreb</izvorni_sadrzaj>
    <derivirana_varijabla naziv="DomainObject.Predmet.ProtustrankaIDrugiAdressOIB_1">AGROKOR PROJEKTI d.o.o. za usluge, OIB 89707684154,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PROJEKTI d.o.o. za usluge</item>
      <item>FINA Regionalni centar Zagreb</item>
      <item>Ivica Todorić</item>
    </izvorni_sadrzaj>
    <derivirana_varijabla naziv="DomainObject.Predmet.SudioniciListNaziv_1">
      <item>AGROKOR PROJEKTI d.o.o. za usluge</item>
      <item>FINA Regionalni centar Zagreb</item>
      <item>Ivica Todorić</item>
    </derivirana_varijabla>
  </DomainObject.Predmet.SudioniciListNaziv>
  <DomainObject.Predmet.SudioniciListAdressOIB>
    <izvorni_sadrzaj>
      <item>AGROKOR PROJEKTI d.o.o. za usluge, OIB 89707684154, Trg Dražena Petrovića 3,10000 Zagreb</item>
      <item>FINA Regionalni centar Zagreb, OIB 85821130368, Trg svibanjskih žrtava 1995.1,10000 Zagreb</item>
      <item>Ivica Todorić, OIB 05859927944, Himper 5,10000 Zagreb</item>
    </izvorni_sadrzaj>
    <derivirana_varijabla naziv="DomainObject.Predmet.SudioniciListAdressOIB_1">
      <item>AGROKOR PROJEKTI d.o.o. za usluge, OIB 89707684154, Trg Dražena Petrovića 3,10000 Zagreb</item>
      <item>FINA Regionalni centar Zagreb, OIB 85821130368, Trg svibanjskih žrtava 1995.1,10000 Zagreb</item>
      <item>Ivica Todorić, OIB 05859927944, Himper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D8D17-CE09-4096-8F62-F709F6BAB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2019-05-14T11:37:00Z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