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5137" w14:paraId="acf5137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333AC7">
        <w:rPr>
          <w:sz w:val="24"/>
          <w:szCs w:val="24"/>
          <w:lang w:val="hr-HR"/>
        </w:rPr>
        <w:t xml:space="preserve"> FORTUNA MARIS KORNATI d.o.o., Murter, Trg Rudine 8, OIB:66501379661, </w:t>
      </w:r>
      <w:r w:rsidR="00467124">
        <w:rPr>
          <w:sz w:val="24"/>
          <w:szCs w:val="24"/>
          <w:lang w:val="hr-HR"/>
        </w:rPr>
        <w:t xml:space="preserve">dana </w:t>
      </w:r>
      <w:r w:rsidR="00781540">
        <w:rPr>
          <w:sz w:val="24"/>
          <w:szCs w:val="24"/>
          <w:lang w:val="hr-HR"/>
        </w:rPr>
        <w:t>4</w:t>
      </w:r>
      <w:r w:rsidR="004A1CBE">
        <w:rPr>
          <w:sz w:val="24"/>
          <w:szCs w:val="24"/>
          <w:lang w:val="hr-HR"/>
        </w:rPr>
        <w:t xml:space="preserve">. </w:t>
      </w:r>
      <w:r w:rsidR="00333AC7">
        <w:rPr>
          <w:sz w:val="24"/>
          <w:szCs w:val="24"/>
          <w:lang w:val="hr-HR"/>
        </w:rPr>
        <w:t>prosinca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333AC7">
        <w:rPr>
          <w:sz w:val="24"/>
          <w:szCs w:val="24"/>
          <w:lang w:val="hr-HR"/>
        </w:rPr>
        <w:t>SNJEŽANI STROMEYER</w:t>
      </w:r>
      <w:r w:rsidR="002D08D0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333AC7">
        <w:rPr>
          <w:sz w:val="24"/>
          <w:szCs w:val="24"/>
          <w:lang w:val="hr-HR"/>
        </w:rPr>
        <w:t>Zagreba, Vladimira Varićaka 22, OIB:03405135609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333AC7">
        <w:rPr>
          <w:sz w:val="24"/>
          <w:szCs w:val="24"/>
          <w:lang w:val="hr-HR"/>
        </w:rPr>
        <w:t>404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024DCF" w:rsidP="009E0CE1" w:rsidR="002B08A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Trgovačkog suda u Zadru, Stalne službe u Šibeniku,</w:t>
      </w:r>
      <w:r w:rsidR="003D430B" w:rsidRPr="00ED3E3D">
        <w:rPr>
          <w:sz w:val="24"/>
          <w:szCs w:val="24"/>
          <w:lang w:val="hr-HR"/>
        </w:rPr>
        <w:t xml:space="preserve"> pod gornjim poslovnim brojem zaprimljen je prijedlog predlagatelja Financijske agencije za otvaranje stečajnog postupka nad dužnikom </w:t>
      </w:r>
      <w:r w:rsidR="00333AC7">
        <w:rPr>
          <w:sz w:val="24"/>
          <w:szCs w:val="24"/>
          <w:lang w:val="hr-HR"/>
        </w:rPr>
        <w:t>FORTUNA MARIS KORNATI d.o.o., Murter, Trg Rudine 8, OIB:66501379661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781540">
        <w:rPr>
          <w:sz w:val="24"/>
          <w:szCs w:val="24"/>
          <w:lang w:val="hr-HR"/>
        </w:rPr>
        <w:t>4</w:t>
      </w:r>
      <w:r w:rsidR="00333AC7">
        <w:rPr>
          <w:sz w:val="24"/>
          <w:szCs w:val="24"/>
          <w:lang w:val="hr-HR"/>
        </w:rPr>
        <w:t>. prosinca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6432ED" w:rsidP="006432ED" w:rsidR="006432ED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</w:t>
      </w:r>
      <w:r w:rsidRPr="006F3E15">
        <w:rPr>
          <w:sz w:val="24"/>
          <w:szCs w:val="24"/>
        </w:rPr>
        <w:t>Sutkinja</w:t>
      </w:r>
    </w:p>
    <w:p w:rsidRDefault="006432ED" w:rsidP="006432ED" w:rsidR="006432ED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 xml:space="preserve">Kristina Njegovan </w:t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  <w:t xml:space="preserve">   Ana Markač, v.r.</w:t>
      </w:r>
    </w:p>
    <w:p w:rsidRDefault="006432ED" w:rsidP="006432ED" w:rsidR="006432ED" w:rsidRPr="006F3E15">
      <w:pPr>
        <w:rPr>
          <w:sz w:val="24"/>
          <w:szCs w:val="24"/>
        </w:rPr>
      </w:pPr>
    </w:p>
    <w:p w:rsidRDefault="006432ED" w:rsidP="006432ED" w:rsidR="006432ED">
      <w:pPr>
        <w:rPr>
          <w:szCs w:val="22"/>
        </w:rPr>
      </w:pPr>
    </w:p>
    <w:p w:rsidRDefault="00A56AE7" w:rsidP="006432ED" w:rsidR="00A56AE7">
      <w:pPr>
        <w:jc w:val="center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E3C6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C220C2" w:rsidR="00C220C2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333AC7">
      <w:rPr>
        <w:sz w:val="24"/>
        <w:szCs w:val="24"/>
        <w:lang w:val="hr-HR"/>
      </w:rPr>
      <w:t>404</w:t>
    </w:r>
    <w:r>
      <w:rPr>
        <w:sz w:val="24"/>
        <w:szCs w:val="24"/>
        <w:lang w:val="hr-HR"/>
      </w:rPr>
      <w:t>/2018-</w:t>
    </w:r>
    <w:r w:rsidR="00C220C2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333AC7">
      <w:rPr>
        <w:sz w:val="24"/>
        <w:szCs w:val="24"/>
        <w:lang w:val="hr-HR"/>
      </w:rPr>
      <w:t>404/2018-4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24DCF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33AC7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A1CBE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32ED"/>
    <w:rsid w:val="00645D3A"/>
    <w:rsid w:val="0065029E"/>
    <w:rsid w:val="00697CE6"/>
    <w:rsid w:val="006D7447"/>
    <w:rsid w:val="007075F7"/>
    <w:rsid w:val="00742494"/>
    <w:rsid w:val="007631DD"/>
    <w:rsid w:val="007718B2"/>
    <w:rsid w:val="00781540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65A3C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0422D"/>
    <w:rsid w:val="00B11191"/>
    <w:rsid w:val="00B17CD4"/>
    <w:rsid w:val="00B22FEB"/>
    <w:rsid w:val="00B50919"/>
    <w:rsid w:val="00BA7825"/>
    <w:rsid w:val="00BB68B9"/>
    <w:rsid w:val="00BE3C68"/>
    <w:rsid w:val="00C101FA"/>
    <w:rsid w:val="00C220C2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376D"/>
    <w:rsid w:val="00F95D15"/>
    <w:rsid w:val="00FD6A2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E3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C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C6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C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C6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E3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C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C6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C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C6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MARIS KORNATI društvo s ograničenom odgovornošću za turizam, turistička agencija</izvorni_sadrzaj>
    <derivirana_varijabla naziv="DomainObject.Predmet.ProtustrankaFormated_1">  FORTUNA MARIS KORNATI društvo s ograničenom odgovornošću za turizam, turistička agencija</derivirana_varijabla>
  </DomainObject.Predmet.ProtustrankaFormated>
  <DomainObject.Predmet.ProtustrankaFormatedOIB>
    <izvorni_sadrzaj>  FORTUNA MARIS KORNATI društvo s ograničenom odgovornošću za turizam, turistička agencija, OIB 66501379661</izvorni_sadrzaj>
    <derivirana_varijabla naziv="DomainObject.Predmet.ProtustrankaFormatedOIB_1">  FORTUNA MARIS KORNATI društvo s ograničenom odgovornošću za turizam, turistička agencija, OIB 66501379661</derivirana_varijabla>
  </DomainObject.Predmet.ProtustrankaFormatedOIB>
  <DomainObject.Predmet.ProtustrankaFormatedWithAdress>
    <izvorni_sadrzaj> FORTUNA MARIS KORNATI društvo s ograničenom odgovornošću za turizam, turistička agencija, Trg Rudine 8, 22243 Murter</izvorni_sadrzaj>
    <derivirana_varijabla naziv="DomainObject.Predmet.ProtustrankaFormatedWithAdress_1"> FORTUNA MARIS KORNATI društvo s ograničenom odgovornošću za turizam, turistička agencija, Trg Rudine 8, 22243 Murter</derivirana_varijabla>
  </DomainObject.Predmet.ProtustrankaFormatedWithAdress>
  <DomainObject.Predmet.ProtustrankaFormatedWithAdressOIB>
    <izvorni_sadrzaj> FORTUNA MARIS KORNATI društvo s ograničenom odgovornošću za turizam, turistička agencija, OIB 66501379661, Trg Rudine 8, 22243 Murter</izvorni_sadrzaj>
    <derivirana_varijabla naziv="DomainObject.Predmet.ProtustrankaFormatedWithAdressOIB_1"> FORTUNA MARIS KORNATI društvo s ograničenom odgovornošću za turizam, turistička agencija, OIB 66501379661, Trg Rudine 8, 22243 Murter</derivirana_varijabla>
  </DomainObject.Predmet.ProtustrankaFormatedWithAdressOIB>
  <DomainObject.Predmet.ProtustrankaWithAdress>
    <izvorni_sadrzaj>FORTUNA MARIS KORNATI društvo s ograničenom odgovornošću za turizam, turistička agencija Trg Rudine 8, 22243 Murter</izvorni_sadrzaj>
    <derivirana_varijabla naziv="DomainObject.Predmet.ProtustrankaWithAdress_1">FORTUNA MARIS KORNATI društvo s ograničenom odgovornošću za turizam, turistička agencija Trg Rudine 8, 22243 Murter</derivirana_varijabla>
  </DomainObject.Predmet.ProtustrankaWithAdress>
  <DomainObject.Predmet.ProtustrankaWithAdressOIB>
    <izvorni_sadrzaj>FORTUNA MARIS KORNATI društvo s ograničenom odgovornošću za turizam, turistička agencija, OIB 66501379661, Trg Rudine 8, 22243 Murter</izvorni_sadrzaj>
    <derivirana_varijabla naziv="DomainObject.Predmet.ProtustrankaWithAdressOIB_1">FORTUNA MARIS KORNATI društvo s ograničenom odgovornošću za turizam, turistička agencija, OIB 66501379661, Trg Rudine 8, 22243 Murter</derivirana_varijabla>
  </DomainObject.Predmet.ProtustrankaWithAdressOIB>
  <DomainObject.Predmet.ProtustrankaNazivFormated>
    <izvorni_sadrzaj>FORTUNA MARIS KORNATI društvo s ograničenom odgovornošću za turizam, turistička agencija</izvorni_sadrzaj>
    <derivirana_varijabla naziv="DomainObject.Predmet.ProtustrankaNazivFormated_1">FORTUNA MARIS KORNATI društvo s ograničenom odgovornošću za turizam, turistička agencija</derivirana_varijabla>
  </DomainObject.Predmet.ProtustrankaNazivFormated>
  <DomainObject.Predmet.ProtustrankaNazivFormatedOIB>
    <izvorni_sadrzaj>FORTUNA MARIS KORNATI društvo s ograničenom odgovornošću za turizam, turistička agencija, OIB 66501379661</izvorni_sadrzaj>
    <derivirana_varijabla naziv="DomainObject.Predmet.ProtustrankaNazivFormatedOIB_1">FORTUNA MARIS KORNATI društvo s ograničenom odgovornošću za turizam, turistička agencija, OIB 66501379661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FORTUNA MARIS KORNATI društvo s ograničenom odgovornošću za turizam, turistička agencija</item>
    </izvorni_sadrzaj>
    <derivirana_varijabla naziv="DomainObject.Predmet.ProtuStrankaListFormated_1">
      <item>FORTUNA MARIS KORNATI društvo s ograničenom odgovornošću za turizam, turistička agencija</item>
    </derivirana_varijabla>
  </DomainObject.Predmet.ProtuStrankaListFormated>
  <DomainObject.Predmet.ProtuStrankaListFormatedOIB>
    <izvorni_sadrzaj>
      <item>FORTUNA MARIS KORNATI društvo s ograničenom odgovornošću za turizam, turistička agencija, OIB 66501379661</item>
    </izvorni_sadrzaj>
    <derivirana_varijabla naziv="DomainObject.Predmet.ProtuStrankaListFormatedOIB_1">
      <item>FORTUNA MARIS KORNATI društvo s ograničenom odgovornošću za turizam, turistička agencija, OIB 66501379661</item>
    </derivirana_varijabla>
  </DomainObject.Predmet.ProtuStrankaListFormatedOIB>
  <DomainObject.Predmet.ProtuStrankaListFormatedWithAdress>
    <izvorni_sadrzaj>
      <item>FORTUNA MARIS KORNATI društvo s ograničenom odgovornošću za turizam, turistička agencija, Trg Rudine 8, 22243 Murter</item>
    </izvorni_sadrzaj>
    <derivirana_varijabla naziv="DomainObject.Predmet.ProtuStrankaListFormatedWithAdress_1">
      <item>FORTUNA MARIS KORNATI društvo s ograničenom odgovornošću za turizam, turistička agencija, Trg Rudine 8, 22243 Murter</item>
    </derivirana_varijabla>
  </DomainObject.Predmet.ProtuStrankaListFormatedWithAdress>
  <DomainObject.Predmet.ProtuStrankaListFormatedWithAdressOIB>
    <izvorni_sadrzaj>
      <item>FORTUNA MARIS KORNATI društvo s ograničenom odgovornošću za turizam, turistička agencija, OIB 66501379661, Trg Rudine 8, 22243 Murter</item>
    </izvorni_sadrzaj>
    <derivirana_varijabla naziv="DomainObject.Predmet.ProtuStrankaListFormatedWithAdressOIB_1">
      <item>FORTUNA MARIS KORNATI društvo s ograničenom odgovornošću za turizam, turistička agencija, OIB 66501379661, Trg Rudine 8, 22243 Murter</item>
    </derivirana_varijabla>
  </DomainObject.Predmet.ProtuStrankaListFormatedWithAdressOIB>
  <DomainObject.Predmet.ProtuStrankaListNazivFormated>
    <izvorni_sadrzaj>
      <item>FORTUNA MARIS KORNATI društvo s ograničenom odgovornošću za turizam, turistička agencija</item>
    </izvorni_sadrzaj>
    <derivirana_varijabla naziv="DomainObject.Predmet.ProtuStrankaListNazivFormated_1">
      <item>FORTUNA MARIS KORNATI društvo s ograničenom odgovornošću za turizam, turistička agencija</item>
    </derivirana_varijabla>
  </DomainObject.Predmet.ProtuStrankaListNazivFormated>
  <DomainObject.Predmet.ProtuStrankaListNazivFormatedOIB>
    <izvorni_sadrzaj>
      <item>FORTUNA MARIS KORNATI društvo s ograničenom odgovornošću za turizam, turistička agencija, OIB 66501379661</item>
    </izvorni_sadrzaj>
    <derivirana_varijabla naziv="DomainObject.Predmet.ProtuStrankaListNazivFormatedOIB_1">
      <item>FORTUNA MARIS KORNATI društvo s ograničenom odgovornošću za turizam, turistička agencija, OIB 66501379661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FORTUNA MARIS KORNATI društvo s ograničenom odgovornošću za turizam, turistička agencija</izvorni_sadrzaj>
    <derivirana_varijabla naziv="DomainObject.Predmet.ProtustrankaIDrugi_1">FORTUNA MARIS KORNATI društvo s ograničenom odgovornošću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FORTUNA MARIS KORNATI društvo s ograničenom odgovornošću za turizam, turistička agencija, OIB 66501379661, Trg Rudine 8, 22243 Murter</izvorni_sadrzaj>
    <derivirana_varijabla naziv="DomainObject.Predmet.ProtustrankaIDrugiAdressOIB_1">FORTUNA MARIS KORNATI društvo s ograničenom odgovornošću za turizam, turistička agencija, OIB 66501379661, Trg Rudine 8,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FORTUNA MARIS KORNATI društvo s ograničenom odgovornošću za turizam, turistička agencija</item>
    </izvorni_sadrzaj>
    <derivirana_varijabla naziv="DomainObject.Predmet.SudioniciListNaziv_1">
      <item>FINA - Podružnica Šibenik</item>
      <item>FORTUNA MARIS KORNATI društvo s ograničenom odgovornošću za turizam,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FORTUNA MARIS KORNATI društvo s ograničenom odgovornošću za turizam, turistička agencija, OIB 66501379661, Trg Rudine 8,22243 Murter</item>
    </izvorni_sadrzaj>
    <derivirana_varijabla naziv="DomainObject.Predmet.SudioniciListAdressOIB_1">
      <item>FINA - Podružnica Šibenik, OIB 85821130368, Perivoj L. Marune 1,22000 Šibenik</item>
      <item>FORTUNA MARIS KORNATI društvo s ograničenom odgovornošću za turizam, turistička agencija, OIB 66501379661, Trg Rudine 8,22243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66501379661</item>
    </izvorni_sadrzaj>
    <derivirana_varijabla naziv="DomainObject.Predmet.SudioniciListNazivOIB_1">
      <item>, OIB 85821130368</item>
      <item>, OIB 66501379661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3299F-10C1-4620-B455-5CD7D5E5F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491</properties:Words>
  <properties:Characters>2543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2018-12-03T13:59:00Z</dcterms:created>
  <dc:creator>Ante Kačić</dc:creator>
  <cp:lastModifiedBy>Merlina Klišmanić</cp:lastModifiedBy>
  <cp:lastPrinted>2018-12-04T09:33:00Z</cp:lastPrinted>
  <dcterms:modified xmlns:xsi="http://www.w3.org/2001/XMLSchema-instance" xsi:type="dcterms:W3CDTF">2018-12-04T12:28:00Z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(St-404-18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