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cd00" w14:paraId="33fcd0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pStyle w:val="Zaglavlje"/>
        <w:jc w:val="right"/>
      </w:pPr>
      <w:r>
        <w:t>4 St-</w:t>
      </w:r>
      <w:r w:rsidR="0002766D">
        <w:t>2</w:t>
      </w:r>
      <w:r w:rsidR="00B47F06">
        <w:t>5</w:t>
      </w:r>
      <w:r w:rsidR="00D70720">
        <w:t>3</w:t>
      </w:r>
      <w:r w:rsidR="00ED13B1">
        <w:t>7</w:t>
      </w:r>
      <w:r>
        <w:t>/16-3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</w:t>
      </w:r>
      <w:r w:rsidR="00D70720">
        <w:t xml:space="preserve">Zagreb, Trg svibanjskih žrtava 1995. 1, </w:t>
      </w:r>
      <w:r>
        <w:t xml:space="preserve">OIB 85821130368 za pokretanje skraćenog stečajnog postupka nad dužnikom </w:t>
      </w:r>
      <w:r w:rsidR="00ED13B1">
        <w:t xml:space="preserve">SUO MARTE društvo s ograničenom odgovornošću za </w:t>
      </w:r>
      <w:r w:rsidR="00EB00A8">
        <w:t>trgovinu</w:t>
      </w:r>
      <w:r w:rsidR="00ED13B1">
        <w:t xml:space="preserve"> Sesvete, </w:t>
      </w:r>
      <w:proofErr w:type="spellStart"/>
      <w:r w:rsidR="00ED13B1">
        <w:t>Fučeki</w:t>
      </w:r>
      <w:proofErr w:type="spellEnd"/>
      <w:r w:rsidR="00ED13B1">
        <w:t xml:space="preserve"> 13, </w:t>
      </w:r>
      <w:r w:rsidR="00EB00A8">
        <w:t xml:space="preserve">OIB </w:t>
      </w:r>
      <w:r w:rsidR="00ED13B1">
        <w:t>38986370719</w:t>
      </w:r>
      <w:r w:rsidR="00EB00A8">
        <w:t>, MBS 080</w:t>
      </w:r>
      <w:r w:rsidR="00ED13B1">
        <w:t>724894</w:t>
      </w:r>
      <w:r w:rsidR="00EB00A8">
        <w:t>,</w:t>
      </w:r>
      <w:r w:rsidR="003D193F">
        <w:t xml:space="preserve"> </w:t>
      </w:r>
      <w:r w:rsidR="0002766D">
        <w:t>temeljem čla</w:t>
      </w:r>
      <w:r>
        <w:t xml:space="preserve">nka 430. Stečajnog zakona („Narodne novine“ 71/15, dalje SZ-a), dana </w:t>
      </w:r>
      <w:r w:rsidR="0002766D">
        <w:t xml:space="preserve">23. studenoga </w:t>
      </w:r>
      <w:r>
        <w:t>2016.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ED13B1">
        <w:t xml:space="preserve">SUO MARTE društvo s ograničenom odgovornošću za trgovinu Sesvete, </w:t>
      </w:r>
      <w:proofErr w:type="spellStart"/>
      <w:r w:rsidR="00ED13B1">
        <w:t>Fučeki</w:t>
      </w:r>
      <w:proofErr w:type="spellEnd"/>
      <w:r w:rsidR="00ED13B1">
        <w:t xml:space="preserve"> 13, OIB 38986370719, MBS 080724894</w:t>
      </w:r>
      <w:r w:rsidR="006E4744">
        <w:t xml:space="preserve">, </w:t>
      </w:r>
      <w:r>
        <w:t>iznosi</w:t>
      </w:r>
      <w:r w:rsidR="00ED13B1">
        <w:t xml:space="preserve"> 52.338,62 </w:t>
      </w:r>
      <w:r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HR05 272-2</w:t>
      </w:r>
      <w:r w:rsidR="00B47F06">
        <w:t>5</w:t>
      </w:r>
      <w:r w:rsidR="00D70720">
        <w:t>3</w:t>
      </w:r>
      <w:r w:rsidR="001E3C0A">
        <w:t>7</w:t>
      </w:r>
      <w:r>
        <w:t>-16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5218C0">
        <w:t>23. studenoga</w:t>
      </w:r>
      <w:r>
        <w:t xml:space="preserve"> 2016.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3C0A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93F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4ACD"/>
    <w:rsid w:val="004C3969"/>
    <w:rsid w:val="004C4A09"/>
    <w:rsid w:val="004C7C20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E4744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82BD5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97DBE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47F06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0720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B00A8"/>
    <w:rsid w:val="00EC0019"/>
    <w:rsid w:val="00EC5835"/>
    <w:rsid w:val="00EC72CA"/>
    <w:rsid w:val="00ED13B1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7D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D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D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D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D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7D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D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D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D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D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2537</izvorni_sadrzaj>
    <derivirana_varijabla naziv="DomainObject.Predmet.Broj_1">2537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St-2537/2016</izvorni_sadrzaj>
    <derivirana_varijabla naziv="DomainObject.Predmet.OznakaBroj_1">St-2537/2016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SUO MARTE d.o.o.</izvorni_sadrzaj>
    <derivirana_varijabla naziv="DomainObject.Predmet.ProtustrankaFormated_1">  SUO MARTE d.o.o.</derivirana_varijabla>
  </DomainObject.Predmet.ProtustrankaFormated>
  <DomainObject.Predmet.ProtustrankaFormatedOIB>
    <izvorni_sadrzaj>  SUO MARTE d.o.o., OIB 38986370719</izvorni_sadrzaj>
    <derivirana_varijabla naziv="DomainObject.Predmet.ProtustrankaFormatedOIB_1">  SUO MARTE d.o.o., OIB 38986370719</derivirana_varijabla>
  </DomainObject.Predmet.ProtustrankaFormatedOIB>
  <DomainObject.Predmet.ProtustrankaFormatedWithAdress>
    <izvorni_sadrzaj> SUO MARTE d.o.o., Fučeki 13, 10360 Sesvete</izvorni_sadrzaj>
    <derivirana_varijabla naziv="DomainObject.Predmet.ProtustrankaFormatedWithAdress_1"> SUO MARTE d.o.o., Fučeki 13, 10360 Sesvete</derivirana_varijabla>
  </DomainObject.Predmet.ProtustrankaFormatedWithAdress>
  <DomainObject.Predmet.ProtustrankaFormatedWithAdressOIB>
    <izvorni_sadrzaj> SUO MARTE d.o.o., OIB 38986370719, Fučeki 13, 10360 Sesvete</izvorni_sadrzaj>
    <derivirana_varijabla naziv="DomainObject.Predmet.ProtustrankaFormatedWithAdressOIB_1"> SUO MARTE d.o.o., OIB 38986370719, Fučeki 13, 10360 Sesvete</derivirana_varijabla>
  </DomainObject.Predmet.ProtustrankaFormatedWithAdressOIB>
  <DomainObject.Predmet.ProtustrankaWithAdress>
    <izvorni_sadrzaj>SUO MARTE d.o.o. Fučeki 13, 10360 Sesvete</izvorni_sadrzaj>
    <derivirana_varijabla naziv="DomainObject.Predmet.ProtustrankaWithAdress_1">SUO MARTE d.o.o. Fučeki 13, 10360 Sesvete</derivirana_varijabla>
  </DomainObject.Predmet.ProtustrankaWithAdress>
  <DomainObject.Predmet.ProtustrankaWithAdressOIB>
    <izvorni_sadrzaj>SUO MARTE d.o.o., OIB 38986370719, Fučeki 13, 10360 Sesvete</izvorni_sadrzaj>
    <derivirana_varijabla naziv="DomainObject.Predmet.ProtustrankaWithAdressOIB_1">SUO MARTE d.o.o., OIB 38986370719, Fučeki 13, 10360 Sesvete</derivirana_varijabla>
  </DomainObject.Predmet.ProtustrankaWithAdressOIB>
  <DomainObject.Predmet.ProtustrankaNazivFormated>
    <izvorni_sadrzaj>SUO MARTE d.o.o.</izvorni_sadrzaj>
    <derivirana_varijabla naziv="DomainObject.Predmet.ProtustrankaNazivFormated_1">SUO MARTE d.o.o.</derivirana_varijabla>
  </DomainObject.Predmet.ProtustrankaNazivFormated>
  <DomainObject.Predmet.ProtustrankaNazivFormatedOIB>
    <izvorni_sadrzaj>SUO MARTE d.o.o., OIB 38986370719</izvorni_sadrzaj>
    <derivirana_varijabla naziv="DomainObject.Predmet.ProtustrankaNazivFormatedOIB_1">SUO MARTE d.o.o., OIB 38986370719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SUO MARTE d.o.o.</item>
    </izvorni_sadrzaj>
    <derivirana_varijabla naziv="DomainObject.Predmet.ProtuStrankaListFormated_1">
      <item>SUO MARTE d.o.o.</item>
    </derivirana_varijabla>
  </DomainObject.Predmet.ProtuStrankaListFormated>
  <DomainObject.Predmet.ProtuStrankaListFormatedOIB>
    <izvorni_sadrzaj>
      <item>SUO MARTE d.o.o., OIB 38986370719</item>
    </izvorni_sadrzaj>
    <derivirana_varijabla naziv="DomainObject.Predmet.ProtuStrankaListFormatedOIB_1">
      <item>SUO MARTE d.o.o., OIB 38986370719</item>
    </derivirana_varijabla>
  </DomainObject.Predmet.ProtuStrankaListFormatedOIB>
  <DomainObject.Predmet.ProtuStrankaListFormatedWithAdress>
    <izvorni_sadrzaj>
      <item>SUO MARTE d.o.o., Fučeki 13, 10360 Sesvete</item>
    </izvorni_sadrzaj>
    <derivirana_varijabla naziv="DomainObject.Predmet.ProtuStrankaListFormatedWithAdress_1">
      <item>SUO MARTE d.o.o., Fučeki 13, 10360 Sesvete</item>
    </derivirana_varijabla>
  </DomainObject.Predmet.ProtuStrankaListFormatedWithAdress>
  <DomainObject.Predmet.ProtuStrankaListFormatedWithAdressOIB>
    <izvorni_sadrzaj>
      <item>SUO MARTE d.o.o., OIB 38986370719, Fučeki 13, 10360 Sesvete</item>
    </izvorni_sadrzaj>
    <derivirana_varijabla naziv="DomainObject.Predmet.ProtuStrankaListFormatedWithAdressOIB_1">
      <item>SUO MARTE d.o.o., OIB 38986370719, Fučeki 13, 10360 Sesvete</item>
    </derivirana_varijabla>
  </DomainObject.Predmet.ProtuStrankaListFormatedWithAdressOIB>
  <DomainObject.Predmet.ProtuStrankaListNazivFormated>
    <izvorni_sadrzaj>
      <item>SUO MARTE d.o.o.</item>
    </izvorni_sadrzaj>
    <derivirana_varijabla naziv="DomainObject.Predmet.ProtuStrankaListNazivFormated_1">
      <item>SUO MARTE d.o.o.</item>
    </derivirana_varijabla>
  </DomainObject.Predmet.ProtuStrankaListNazivFormated>
  <DomainObject.Predmet.ProtuStrankaListNazivFormatedOIB>
    <izvorni_sadrzaj>
      <item>SUO MARTE d.o.o., OIB 38986370719</item>
    </izvorni_sadrzaj>
    <derivirana_varijabla naziv="DomainObject.Predmet.ProtuStrankaListNazivFormatedOIB_1">
      <item>SUO MARTE d.o.o., OIB 38986370719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SUO MARTE d.o.o.</izvorni_sadrzaj>
    <derivirana_varijabla naziv="DomainObject.Predmet.ProtustrankaIDrugi_1">SUO MARTE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SUO MARTE d.o.o., OIB 38986370719, Fučeki 13, 10360 Sesvete</izvorni_sadrzaj>
    <derivirana_varijabla naziv="DomainObject.Predmet.ProtustrankaIDrugiAdressOIB_1">SUO MARTE d.o.o., OIB 38986370719, Fučeki 13,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SUO MARTE d.o.o.</item>
      <item>FINA Regionalni centar Zagreb</item>
    </izvorni_sadrzaj>
    <derivirana_varijabla naziv="DomainObject.Predmet.SudioniciListNaziv_1">
      <item>SUO MARTE d.o.o.</item>
      <item>FINA Regionalni centar Zagreb</item>
    </derivirana_varijabla>
  </DomainObject.Predmet.SudioniciListNaziv>
  <DomainObject.Predmet.SudioniciListAdressOIB>
    <izvorni_sadrzaj>
      <item>SUO MARTE d.o.o., OIB 38986370719, Fučeki 13,10360 Sesvete</item>
      <item>FINA Regionalni centar Zagreb, OIB 85821130368, Trg svibanjskih žrtava 1995. 1,10000 Zagreb</item>
    </izvorni_sadrzaj>
    <derivirana_varijabla naziv="DomainObject.Predmet.SudioniciListAdressOIB_1">
      <item>SUO MARTE d.o.o., OIB 38986370719, Fučeki 13,10360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38986370719</item>
      <item>, OIB 85821130368</item>
    </izvorni_sadrzaj>
    <derivirana_varijabla naziv="DomainObject.Predmet.SudioniciListNazivOIB_1">
      <item>, OIB 38986370719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1A81A3-0812-4D2F-AF59-74551257D0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1830</properties:Characters>
  <properties:Lines>45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2016-11-23T07:04:00Z</dcterms:created>
  <dc:creator>Korisnik</dc:creator>
  <cp:lastModifiedBy>Darija Miličević</cp:lastModifiedBy>
  <cp:lastPrinted>2016-11-23T07:03:00Z</cp:lastPrinted>
  <dcterms:modified xmlns:xsi="http://www.w3.org/2001/XMLSchema-instance" xsi:type="dcterms:W3CDTF">2016-11-23T07:14:00Z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