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3e8" w14:paraId="6ae93e8" w:rsidRDefault="007A4B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4B2F" w:rsidP="007A4B2F" w:rsidR="00AE649C">
      <w:pPr>
        <w:pStyle w:val="Bezproreda"/>
      </w:pPr>
      <w:r>
        <w:t xml:space="preserve">    Republika Hrvatska</w:t>
      </w:r>
    </w:p>
    <w:p w:rsidRDefault="007A4B2F" w:rsidP="007A4B2F" w:rsidR="007A4B2F">
      <w:pPr>
        <w:pStyle w:val="Bezproreda"/>
      </w:pPr>
      <w:r>
        <w:t>Trgovački sud u Bjelovaru</w:t>
      </w:r>
    </w:p>
    <w:p w:rsidRDefault="007A4B2F" w:rsidP="007A4B2F" w:rsidR="007A4B2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A4B2F" w:rsidP="007A4B2F" w:rsidR="007A4B2F">
      <w:pPr>
        <w:pStyle w:val="Bezproreda"/>
        <w:ind w:firstLine="708" w:left="4248"/>
      </w:pPr>
      <w:bookmarkStart w:name="_GoBack" w:id="0"/>
      <w:bookmarkEnd w:id="0"/>
      <w:r>
        <w:t>Poslovni broj: 1 St-796/2017-2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jc w:val="center"/>
      </w:pPr>
      <w:r>
        <w:t>R E P U B L I K A       H R V A T S K A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  <w:jc w:val="center"/>
      </w:pPr>
      <w:r>
        <w:t>R J E Š E N J E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 xml:space="preserve">Trgovački sud u Bjelovaru, po  sucu Branki Pleskalt,  u predmetu predlagatelja Republika Hrvatska, Ministarstvo financija, Porezna uprava, Područni ured Bjelovar,  nad trgovačkim društvom TRAKTORSKI DIJELOVI d.o.o. Bjelovar, Franjevačka 12/A, OIB: 26569291682, 17.  listopada  2017. 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jc w:val="center"/>
      </w:pPr>
      <w:r>
        <w:t>r i j e š i o     j e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>1. Pokreće se prethodni postupak radi izjašnjenja o prijedlogu za otvaranje stečajnog postupka i utvrđenja uvjeta za otvaranje stečajnog postupka nad  dužnikom dužnika  Traktorski dijelovi d.o.o. Bjelovar.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>2. Zakazuje se ročište radi izjašnjenja o prijedlogu  za otvaranje stečajnog postupka i utvrđenja uvjeta za otvaranje stečajnog postupka za dan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jc w:val="center"/>
      </w:pPr>
      <w:r>
        <w:t>8.  studenog  2017. godine u 10,00 sati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numPr>
          <w:ilvl w:val="0"/>
          <w:numId w:val="48"/>
        </w:numPr>
      </w:pPr>
      <w:proofErr w:type="spellStart"/>
      <w:r>
        <w:t>z.z</w:t>
      </w:r>
      <w:proofErr w:type="spellEnd"/>
      <w:r>
        <w:t xml:space="preserve">. Davor Saraja, </w:t>
      </w:r>
    </w:p>
    <w:p w:rsidRDefault="007A4B2F" w:rsidP="007A4B2F" w:rsidR="007A4B2F">
      <w:pPr>
        <w:pStyle w:val="Bezproreda"/>
        <w:numPr>
          <w:ilvl w:val="0"/>
          <w:numId w:val="48"/>
        </w:numPr>
      </w:pPr>
      <w:r>
        <w:t>ŽDO u Bjelovaru.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 xml:space="preserve">3. Poziva se zastupnik po Zakonu dužnika Davor Saraja, da u roku od 8 dana dostavi na spis ovjerovljeni popis imovine i obveza stečajnog dužnika. 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jc w:val="center"/>
      </w:pPr>
      <w:r>
        <w:t>Obrazloženje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>Republika Hrvatska  je   dana 23.  kolovoza  2017. godine   podnio   prijedlog za otvaranje stečajnog postupka nad  dužnikom Traktorski dijelovi d.o.o. Bjelovar.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Traktorski dijelovi d.o.o. Bjelovar, a u skladu s  odredbom članka 115. Stečajnog zakona. 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>Temeljem iznijetog riješeno je kao u izreci.</w:t>
      </w:r>
    </w:p>
    <w:p w:rsidRDefault="007A4B2F" w:rsidP="007A4B2F" w:rsidR="007A4B2F">
      <w:pPr>
        <w:pStyle w:val="Bezproreda"/>
      </w:pPr>
    </w:p>
    <w:p w:rsidRDefault="007A4B2F" w:rsidP="007A4B2F" w:rsidR="007A4B2F">
      <w:pPr>
        <w:pStyle w:val="Bezproreda"/>
        <w:ind w:firstLine="708"/>
      </w:pPr>
      <w:r>
        <w:t xml:space="preserve">U Bjelovaru 17. listopada  2017.   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  <w:jc w:val="center"/>
      </w:pPr>
      <w:r>
        <w:t>S u d a c</w:t>
      </w:r>
    </w:p>
    <w:p w:rsidRDefault="007A4B2F" w:rsidP="007A4B2F" w:rsidR="007A4B2F">
      <w:pPr>
        <w:pStyle w:val="Bezproreda"/>
        <w:jc w:val="center"/>
      </w:pPr>
      <w:r>
        <w:t>Branka Pleskalt v.r.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A4B2F" w:rsidP="007A4B2F" w:rsidR="007A4B2F">
      <w:pPr>
        <w:pStyle w:val="Bezproreda"/>
        <w:jc w:val="center"/>
      </w:pPr>
      <w:r>
        <w:t>Vesna Dragišić</w:t>
      </w:r>
    </w:p>
    <w:p w:rsidRDefault="007A4B2F" w:rsidP="007A4B2F" w:rsidR="007A4B2F">
      <w:pPr>
        <w:pStyle w:val="Bezproreda"/>
        <w:jc w:val="center"/>
      </w:pPr>
    </w:p>
    <w:p w:rsidRDefault="007A4B2F" w:rsidP="007A4B2F" w:rsidR="007A4B2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A4B2F" w:rsidP="007A4B2F" w:rsidR="007A4B2F">
      <w:pPr>
        <w:pStyle w:val="Bezproreda"/>
        <w:ind w:firstLine="708"/>
      </w:pPr>
      <w:r>
        <w:t xml:space="preserve">Pouka o pravnom lijeku: protiv ovog rješenja nije dopuštena posebna žalba (čl. 42. st. 1. Stečajnog zakona). </w:t>
      </w:r>
    </w:p>
    <w:p w:rsidRDefault="00AE649C" w:rsidP="007A4B2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9C3287"/>
    <w:multiLevelType w:val="hybridMultilevel"/>
    <w:tmpl w:val="CE9EF9F6"/>
    <w:lvl w:tplc="F662A4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B2F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3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St-796/2017-2</izvorni_sadrzaj>
    <derivirana_varijabla naziv="DomainObject.Oznaka_1">St-796/2017-2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St-796/2017-2</izvorni_sadrzaj>
    <derivirana_varijabla naziv="DomainObject.PoslovniBrojDokumenta_1">St-796/2017-2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2F765-B25E-4171-8555-BC3A507E4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2038</properties:Characters>
  <properties:Lines>71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2017-10-18T10:34:00Z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