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be9e6" w14:paraId="01be9e6" w:rsidRDefault="00951610" w:rsidP="00951610" w:rsidR="00951610" w:rsidRPr="007A679F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7A679F">
        <w:rPr>
          <w:sz w:val="24"/>
          <w:szCs w:val="24"/>
          <w:lang w:val="hr-HR"/>
        </w:rPr>
        <w:t>Posl. br. 1 St-</w:t>
      </w:r>
      <w:r w:rsidR="007E5390">
        <w:rPr>
          <w:sz w:val="24"/>
          <w:szCs w:val="24"/>
          <w:lang w:val="hr-HR"/>
        </w:rPr>
        <w:t>509</w:t>
      </w:r>
      <w:r w:rsidR="00190F02" w:rsidRPr="007A679F">
        <w:rPr>
          <w:sz w:val="24"/>
          <w:szCs w:val="24"/>
          <w:lang w:val="hr-HR"/>
        </w:rPr>
        <w:t>/16-</w:t>
      </w:r>
      <w:r w:rsidR="007C24C9">
        <w:rPr>
          <w:sz w:val="24"/>
          <w:szCs w:val="24"/>
          <w:lang w:val="hr-HR"/>
        </w:rPr>
        <w:t>3</w:t>
      </w:r>
    </w:p>
    <w:p w:rsidRDefault="00E63362" w:rsidP="00E63362" w:rsidR="00E63362" w:rsidRPr="007A679F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REPUBLIKA HRVATSKA</w:t>
      </w: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TRGOVAČKI SUD </w:t>
      </w:r>
      <w:r w:rsidR="00951610" w:rsidRPr="007A679F">
        <w:rPr>
          <w:sz w:val="24"/>
          <w:szCs w:val="24"/>
          <w:lang w:val="hr-HR"/>
        </w:rPr>
        <w:t>ZADRU</w:t>
      </w:r>
    </w:p>
    <w:p w:rsidRDefault="00951610" w:rsidP="00951610" w:rsidR="00951610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Dr. Franje Tuđmana 35</w:t>
      </w:r>
    </w:p>
    <w:p w:rsidRDefault="00E63362" w:rsidR="00E63362" w:rsidRPr="007A679F">
      <w:pPr>
        <w:jc w:val="right"/>
        <w:rPr>
          <w:sz w:val="24"/>
          <w:szCs w:val="24"/>
          <w:lang w:val="hr-HR"/>
        </w:rPr>
      </w:pPr>
    </w:p>
    <w:p w:rsidRDefault="00CE7D5C" w:rsidR="00793003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793003" w:rsidRPr="007A679F">
        <w:rPr>
          <w:b w:val="false"/>
          <w:szCs w:val="24"/>
        </w:rPr>
        <w:t>E P U B L I K A   H R V A T S K A</w:t>
      </w:r>
    </w:p>
    <w:p w:rsidRDefault="00793003" w:rsidR="00793003" w:rsidRPr="007A679F">
      <w:pPr>
        <w:pStyle w:val="Naslov1"/>
        <w:rPr>
          <w:b w:val="false"/>
          <w:szCs w:val="24"/>
        </w:rPr>
      </w:pPr>
    </w:p>
    <w:p w:rsidRDefault="00793003" w:rsidR="00EF4316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CE7D5C" w:rsidRPr="007A679F">
        <w:rPr>
          <w:b w:val="false"/>
          <w:szCs w:val="24"/>
        </w:rPr>
        <w:t>J E Š E N J E</w:t>
      </w:r>
    </w:p>
    <w:p w:rsidRDefault="00EF4316" w:rsidR="00EF4316" w:rsidRPr="007A679F">
      <w:pPr>
        <w:jc w:val="center"/>
        <w:rPr>
          <w:sz w:val="24"/>
          <w:szCs w:val="24"/>
          <w:lang w:val="hr-HR"/>
        </w:rPr>
      </w:pPr>
    </w:p>
    <w:p w:rsidRDefault="00EF4316" w:rsidR="00EF4316" w:rsidRPr="007A679F">
      <w:pPr>
        <w:pStyle w:val="Tijeloteksta"/>
        <w:rPr>
          <w:szCs w:val="24"/>
        </w:rPr>
      </w:pPr>
      <w:r w:rsidRPr="007A679F">
        <w:rPr>
          <w:szCs w:val="24"/>
        </w:rPr>
        <w:tab/>
      </w:r>
      <w:r w:rsidR="00A448B5" w:rsidRPr="007A679F">
        <w:rPr>
          <w:szCs w:val="24"/>
        </w:rPr>
        <w:t xml:space="preserve">Trgovački sud u </w:t>
      </w:r>
      <w:r w:rsidR="00951610" w:rsidRPr="007A679F">
        <w:rPr>
          <w:szCs w:val="24"/>
        </w:rPr>
        <w:t>Zadru OIB: 39670464653</w:t>
      </w:r>
      <w:r w:rsidR="00A448B5" w:rsidRPr="007A679F">
        <w:rPr>
          <w:szCs w:val="24"/>
        </w:rPr>
        <w:t>, po su</w:t>
      </w:r>
      <w:r w:rsidR="005F4567" w:rsidRPr="007A679F">
        <w:rPr>
          <w:szCs w:val="24"/>
        </w:rPr>
        <w:t>tkinji</w:t>
      </w:r>
      <w:r w:rsidR="00A448B5" w:rsidRPr="007A679F">
        <w:rPr>
          <w:szCs w:val="24"/>
        </w:rPr>
        <w:t xml:space="preserve"> tog suda </w:t>
      </w:r>
      <w:r w:rsidR="00951610" w:rsidRPr="007A679F">
        <w:rPr>
          <w:szCs w:val="24"/>
        </w:rPr>
        <w:t>Ardeni Bajlo</w:t>
      </w:r>
      <w:r w:rsidR="00A448B5" w:rsidRPr="007A679F">
        <w:rPr>
          <w:szCs w:val="24"/>
        </w:rPr>
        <w:t>, kao stečajno</w:t>
      </w:r>
      <w:r w:rsidR="008A2C49" w:rsidRPr="007A679F">
        <w:rPr>
          <w:szCs w:val="24"/>
        </w:rPr>
        <w:t>j sutkinji</w:t>
      </w:r>
      <w:r w:rsidR="00A448B5" w:rsidRPr="007A679F">
        <w:rPr>
          <w:szCs w:val="24"/>
        </w:rPr>
        <w:t>,</w:t>
      </w:r>
      <w:r w:rsidRPr="007A679F">
        <w:rPr>
          <w:szCs w:val="24"/>
        </w:rPr>
        <w:t xml:space="preserve"> povodom prijedloga za otvaranje stečajnog postupka na</w:t>
      </w:r>
      <w:r w:rsidR="007B3220" w:rsidRPr="007A679F">
        <w:rPr>
          <w:szCs w:val="24"/>
        </w:rPr>
        <w:t>d</w:t>
      </w:r>
      <w:r w:rsidRPr="007A679F">
        <w:rPr>
          <w:szCs w:val="24"/>
        </w:rPr>
        <w:t xml:space="preserve"> dužnik</w:t>
      </w:r>
      <w:r w:rsidR="007B3220" w:rsidRPr="007A679F">
        <w:rPr>
          <w:szCs w:val="24"/>
        </w:rPr>
        <w:t xml:space="preserve">om </w:t>
      </w:r>
      <w:r w:rsidR="007E5390">
        <w:rPr>
          <w:szCs w:val="24"/>
        </w:rPr>
        <w:t>SANJA j.d.o.o. u likvidaciji, Skradin, Bana Pavla Šubića 18</w:t>
      </w:r>
      <w:r w:rsidR="00DA4A8A">
        <w:rPr>
          <w:szCs w:val="24"/>
        </w:rPr>
        <w:t>,</w:t>
      </w:r>
      <w:r w:rsidR="007A679F" w:rsidRPr="007A679F">
        <w:rPr>
          <w:szCs w:val="24"/>
        </w:rPr>
        <w:t xml:space="preserve"> OIB: </w:t>
      </w:r>
      <w:r w:rsidR="007E5390">
        <w:rPr>
          <w:szCs w:val="24"/>
        </w:rPr>
        <w:t>77972127570</w:t>
      </w:r>
      <w:r w:rsidR="007A679F" w:rsidRPr="007A679F">
        <w:rPr>
          <w:szCs w:val="24"/>
        </w:rPr>
        <w:t>,</w:t>
      </w:r>
      <w:r w:rsidR="00CE7D5C" w:rsidRPr="007A679F">
        <w:rPr>
          <w:szCs w:val="24"/>
        </w:rPr>
        <w:t xml:space="preserve"> </w:t>
      </w:r>
      <w:r w:rsidRPr="007A679F">
        <w:rPr>
          <w:szCs w:val="24"/>
        </w:rPr>
        <w:t xml:space="preserve">dana </w:t>
      </w:r>
      <w:r w:rsidR="00DA4A8A">
        <w:rPr>
          <w:szCs w:val="24"/>
        </w:rPr>
        <w:t>13. travnja</w:t>
      </w:r>
      <w:r w:rsidR="0053132F" w:rsidRPr="007A679F">
        <w:rPr>
          <w:szCs w:val="24"/>
        </w:rPr>
        <w:t xml:space="preserve"> 2016</w:t>
      </w:r>
      <w:r w:rsidRPr="007A679F">
        <w:rPr>
          <w:szCs w:val="24"/>
        </w:rPr>
        <w:t>.</w:t>
      </w:r>
      <w:r w:rsidR="00800B45" w:rsidRPr="007A679F">
        <w:rPr>
          <w:szCs w:val="24"/>
        </w:rPr>
        <w:t>,</w:t>
      </w:r>
      <w:r w:rsidR="001A20B6" w:rsidRPr="007A679F">
        <w:rPr>
          <w:szCs w:val="24"/>
        </w:rPr>
        <w:t xml:space="preserve"> </w:t>
      </w:r>
    </w:p>
    <w:p w:rsidRDefault="003E475F" w:rsidR="003E475F" w:rsidRPr="007A679F">
      <w:pPr>
        <w:pStyle w:val="Tijeloteksta"/>
        <w:rPr>
          <w:szCs w:val="24"/>
        </w:rPr>
      </w:pPr>
    </w:p>
    <w:p w:rsidRDefault="00CE7D5C" w:rsidR="00EF4316" w:rsidRPr="007A679F">
      <w:pPr>
        <w:pStyle w:val="Tijeloteksta"/>
        <w:jc w:val="center"/>
        <w:rPr>
          <w:szCs w:val="24"/>
        </w:rPr>
      </w:pPr>
      <w:r w:rsidRPr="007A679F">
        <w:rPr>
          <w:szCs w:val="24"/>
        </w:rPr>
        <w:t>r i j e š i o</w:t>
      </w:r>
      <w:r w:rsidR="00EF4316" w:rsidRPr="007A679F">
        <w:rPr>
          <w:szCs w:val="24"/>
        </w:rPr>
        <w:t xml:space="preserve">    j e</w:t>
      </w:r>
    </w:p>
    <w:p w:rsidRDefault="00EF4316" w:rsidR="00EF4316" w:rsidRPr="007A679F">
      <w:pPr>
        <w:pStyle w:val="Tijeloteksta"/>
        <w:jc w:val="center"/>
        <w:rPr>
          <w:szCs w:val="24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I.</w:t>
      </w:r>
      <w:r w:rsidRPr="007A679F">
        <w:rPr>
          <w:sz w:val="24"/>
          <w:szCs w:val="24"/>
          <w:lang w:val="hr-HR"/>
        </w:rPr>
        <w:tab/>
      </w:r>
      <w:r w:rsidR="00C02856" w:rsidRPr="007A679F">
        <w:rPr>
          <w:sz w:val="24"/>
          <w:szCs w:val="24"/>
          <w:lang w:val="hr-HR"/>
        </w:rPr>
        <w:t>Nalaže</w:t>
      </w:r>
      <w:r w:rsidRPr="007A679F">
        <w:rPr>
          <w:sz w:val="24"/>
          <w:szCs w:val="24"/>
          <w:lang w:val="hr-HR"/>
        </w:rPr>
        <w:t xml:space="preserve"> se </w:t>
      </w:r>
      <w:r w:rsidR="007E5390">
        <w:rPr>
          <w:sz w:val="24"/>
          <w:szCs w:val="24"/>
          <w:shd w:fill="F8F8F8" w:color="auto" w:val="clear"/>
        </w:rPr>
        <w:t xml:space="preserve">SANJA LACKOVIĆ </w:t>
      </w:r>
      <w:r w:rsidR="007E5390" w:rsidRPr="007E5390">
        <w:rPr>
          <w:sz w:val="24"/>
          <w:szCs w:val="24"/>
          <w:shd w:fill="F8F8F8" w:color="auto" w:val="clear"/>
        </w:rPr>
        <w:t xml:space="preserve">iz Skradina, </w:t>
      </w:r>
      <w:r w:rsidR="007E5390" w:rsidRPr="007E5390">
        <w:rPr>
          <w:sz w:val="24"/>
          <w:szCs w:val="24"/>
        </w:rPr>
        <w:t>Bana Pavla Šubića 18,</w:t>
      </w:r>
      <w:r w:rsidR="007A679F" w:rsidRPr="007A679F">
        <w:rPr>
          <w:sz w:val="24"/>
          <w:szCs w:val="24"/>
          <w:lang w:val="hr-HR"/>
        </w:rPr>
        <w:t xml:space="preserve"> </w:t>
      </w:r>
      <w:r w:rsidR="000632FD" w:rsidRPr="007A679F">
        <w:rPr>
          <w:sz w:val="24"/>
          <w:szCs w:val="24"/>
          <w:lang w:val="hr-HR"/>
        </w:rPr>
        <w:t xml:space="preserve">OIB: </w:t>
      </w:r>
      <w:r w:rsidR="007E5390">
        <w:rPr>
          <w:sz w:val="24"/>
          <w:szCs w:val="24"/>
          <w:shd w:fill="F8F8F8" w:color="auto" w:val="clear"/>
        </w:rPr>
        <w:t>90961103207</w:t>
      </w:r>
      <w:r w:rsidR="007A679F">
        <w:rPr>
          <w:sz w:val="24"/>
          <w:szCs w:val="24"/>
          <w:lang w:val="hr-HR"/>
        </w:rPr>
        <w:t>,</w:t>
      </w:r>
      <w:r w:rsidR="00237ABD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u roku od </w:t>
      </w:r>
      <w:r w:rsidR="002877F3" w:rsidRPr="007A679F">
        <w:rPr>
          <w:sz w:val="24"/>
          <w:szCs w:val="24"/>
          <w:lang w:val="hr-HR"/>
        </w:rPr>
        <w:t>8</w:t>
      </w:r>
      <w:r w:rsidRPr="007A679F">
        <w:rPr>
          <w:sz w:val="24"/>
          <w:szCs w:val="24"/>
          <w:lang w:val="hr-HR"/>
        </w:rPr>
        <w:t xml:space="preserve"> dana</w:t>
      </w:r>
      <w:r w:rsidR="00237ABD">
        <w:rPr>
          <w:sz w:val="24"/>
          <w:szCs w:val="24"/>
          <w:lang w:val="hr-HR"/>
        </w:rPr>
        <w:t xml:space="preserve"> </w:t>
      </w:r>
      <w:r w:rsidR="007A679F" w:rsidRPr="007A679F">
        <w:rPr>
          <w:sz w:val="24"/>
          <w:szCs w:val="24"/>
          <w:lang w:val="hr-HR"/>
        </w:rPr>
        <w:t>plat</w:t>
      </w:r>
      <w:r w:rsidR="00B351ED">
        <w:rPr>
          <w:sz w:val="24"/>
          <w:szCs w:val="24"/>
          <w:lang w:val="hr-HR"/>
        </w:rPr>
        <w:t>i</w:t>
      </w:r>
      <w:r w:rsidRPr="007A679F">
        <w:rPr>
          <w:sz w:val="24"/>
          <w:szCs w:val="24"/>
          <w:lang w:val="hr-HR"/>
        </w:rPr>
        <w:t xml:space="preserve"> iznos </w:t>
      </w:r>
      <w:r w:rsidR="002877F3" w:rsidRPr="007A679F">
        <w:rPr>
          <w:sz w:val="24"/>
          <w:szCs w:val="24"/>
          <w:lang w:val="hr-HR"/>
        </w:rPr>
        <w:t xml:space="preserve">predujma </w:t>
      </w:r>
      <w:r w:rsidRPr="007A679F">
        <w:rPr>
          <w:sz w:val="24"/>
          <w:szCs w:val="24"/>
          <w:lang w:val="hr-HR"/>
        </w:rPr>
        <w:t xml:space="preserve">od </w:t>
      </w:r>
      <w:r w:rsidR="002877F3" w:rsidRPr="007A679F">
        <w:rPr>
          <w:sz w:val="24"/>
          <w:szCs w:val="24"/>
          <w:lang w:val="hr-HR"/>
        </w:rPr>
        <w:t>1</w:t>
      </w:r>
      <w:r w:rsidRPr="007A679F">
        <w:rPr>
          <w:sz w:val="24"/>
          <w:szCs w:val="24"/>
          <w:lang w:val="hr-HR"/>
        </w:rPr>
        <w:t>.</w:t>
      </w:r>
      <w:r w:rsidR="007B3220" w:rsidRPr="007A679F">
        <w:rPr>
          <w:sz w:val="24"/>
          <w:szCs w:val="24"/>
          <w:lang w:val="hr-HR"/>
        </w:rPr>
        <w:t>0</w:t>
      </w:r>
      <w:r w:rsidRPr="007A679F">
        <w:rPr>
          <w:sz w:val="24"/>
          <w:szCs w:val="24"/>
          <w:lang w:val="hr-HR"/>
        </w:rPr>
        <w:t xml:space="preserve">00,00 kuna </w:t>
      </w:r>
      <w:r w:rsidR="007718B2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7718B2" w:rsidRPr="007A679F">
        <w:rPr>
          <w:sz w:val="24"/>
          <w:szCs w:val="24"/>
          <w:lang w:val="hr-HR"/>
        </w:rPr>
        <w:t>mirenje troškova stečajnog postupka</w:t>
      </w:r>
      <w:r w:rsidRPr="007A679F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7A679F">
        <w:rPr>
          <w:sz w:val="24"/>
          <w:szCs w:val="24"/>
          <w:lang w:val="hr-HR"/>
        </w:rPr>
        <w:t>HR</w:t>
      </w:r>
      <w:r w:rsidR="00DD7B90" w:rsidRPr="007A679F">
        <w:rPr>
          <w:sz w:val="24"/>
          <w:szCs w:val="24"/>
          <w:lang w:val="hr-HR"/>
        </w:rPr>
        <w:t>4323900011300000857</w:t>
      </w:r>
      <w:r w:rsidR="00FD77E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poziv na broj </w:t>
      </w:r>
      <w:r w:rsidR="004C5EC3" w:rsidRPr="007A679F">
        <w:rPr>
          <w:sz w:val="24"/>
          <w:szCs w:val="24"/>
          <w:lang w:val="hr-HR"/>
        </w:rPr>
        <w:t>05 100-</w:t>
      </w:r>
      <w:r w:rsidR="007E5390">
        <w:rPr>
          <w:sz w:val="24"/>
          <w:szCs w:val="24"/>
          <w:lang w:val="hr-HR"/>
        </w:rPr>
        <w:t>509</w:t>
      </w:r>
      <w:r w:rsidR="004C5EC3" w:rsidRPr="007A679F">
        <w:rPr>
          <w:sz w:val="24"/>
          <w:szCs w:val="24"/>
          <w:lang w:val="hr-HR"/>
        </w:rPr>
        <w:t>-1</w:t>
      </w:r>
      <w:r w:rsidR="00190F02" w:rsidRPr="007A679F">
        <w:rPr>
          <w:sz w:val="24"/>
          <w:szCs w:val="24"/>
          <w:lang w:val="hr-HR"/>
        </w:rPr>
        <w:t>6</w:t>
      </w:r>
      <w:r w:rsidRPr="007A679F">
        <w:rPr>
          <w:sz w:val="24"/>
          <w:szCs w:val="24"/>
          <w:lang w:val="hr-HR"/>
        </w:rPr>
        <w:t xml:space="preserve"> te u istom roku u spis dostav</w:t>
      </w:r>
      <w:r w:rsidR="00AF2A8E" w:rsidRPr="007A679F">
        <w:rPr>
          <w:sz w:val="24"/>
          <w:szCs w:val="24"/>
          <w:lang w:val="hr-HR"/>
        </w:rPr>
        <w:t>iti dokaz o uplati ( s naznakom Fond ZP 111. SZ)</w:t>
      </w:r>
      <w:r w:rsidR="00CF77F4">
        <w:rPr>
          <w:sz w:val="24"/>
          <w:szCs w:val="24"/>
          <w:lang w:val="hr-HR"/>
        </w:rPr>
        <w:t>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II.</w:t>
      </w:r>
      <w:r w:rsidRPr="007A679F">
        <w:rPr>
          <w:sz w:val="24"/>
          <w:szCs w:val="24"/>
          <w:lang w:val="hr-HR"/>
        </w:rPr>
        <w:tab/>
        <w:t xml:space="preserve">Ako </w:t>
      </w:r>
      <w:r w:rsidR="00FD77E2" w:rsidRPr="007A679F">
        <w:rPr>
          <w:sz w:val="24"/>
          <w:szCs w:val="24"/>
          <w:lang w:val="hr-HR"/>
        </w:rPr>
        <w:t>osoba iz točke I. ovog rješenja ne plati predujam u propisano</w:t>
      </w:r>
      <w:r w:rsidR="00E224F2" w:rsidRPr="007A679F">
        <w:rPr>
          <w:sz w:val="24"/>
          <w:szCs w:val="24"/>
          <w:lang w:val="hr-HR"/>
        </w:rPr>
        <w:t>m roku, prim</w:t>
      </w:r>
      <w:r w:rsidR="00410D53" w:rsidRPr="007A679F">
        <w:rPr>
          <w:sz w:val="24"/>
          <w:szCs w:val="24"/>
          <w:lang w:val="hr-HR"/>
        </w:rPr>
        <w:t>i</w:t>
      </w:r>
      <w:r w:rsidR="00E224F2" w:rsidRPr="007A679F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Obrazloženje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0632FD" w:rsidR="000632FD" w:rsidRPr="00B351ED">
      <w:pPr>
        <w:jc w:val="both"/>
        <w:rPr>
          <w:sz w:val="24"/>
          <w:szCs w:val="24"/>
        </w:rPr>
      </w:pPr>
      <w:r w:rsidRPr="007A679F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7A679F">
        <w:rPr>
          <w:sz w:val="24"/>
          <w:szCs w:val="24"/>
          <w:lang w:val="hr-HR"/>
        </w:rPr>
        <w:t xml:space="preserve"> Financijske agencije</w:t>
      </w:r>
      <w:r w:rsidR="004C5EC3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za otvaranje stečajnog postupka nad dužnikom </w:t>
      </w:r>
      <w:r w:rsidR="00E2077B" w:rsidRPr="00E2077B">
        <w:rPr>
          <w:sz w:val="24"/>
          <w:szCs w:val="24"/>
        </w:rPr>
        <w:t>SANJA j.d.o.o. u likvidaciji, Skradin</w:t>
      </w:r>
      <w:r w:rsidR="000632FD" w:rsidRPr="00E2077B">
        <w:rPr>
          <w:sz w:val="24"/>
          <w:szCs w:val="24"/>
        </w:rPr>
        <w:t>.</w:t>
      </w:r>
    </w:p>
    <w:p w:rsidRDefault="0049238A" w:rsidP="000632FD" w:rsidR="003C52FE" w:rsidRPr="007A679F">
      <w:pPr>
        <w:ind w:firstLine="720"/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Stoga je sud, </w:t>
      </w:r>
      <w:r w:rsidR="008A0BDF" w:rsidRPr="007A679F">
        <w:rPr>
          <w:sz w:val="24"/>
          <w:szCs w:val="24"/>
          <w:lang w:val="hr-HR"/>
        </w:rPr>
        <w:t>temelj</w:t>
      </w:r>
      <w:r w:rsidR="00170C78" w:rsidRPr="007A679F">
        <w:rPr>
          <w:sz w:val="24"/>
          <w:szCs w:val="24"/>
          <w:lang w:val="hr-HR"/>
        </w:rPr>
        <w:t>e</w:t>
      </w:r>
      <w:r w:rsidR="008A0BDF" w:rsidRPr="007A679F">
        <w:rPr>
          <w:sz w:val="24"/>
          <w:szCs w:val="24"/>
          <w:lang w:val="hr-HR"/>
        </w:rPr>
        <w:t>m</w:t>
      </w:r>
      <w:r w:rsidRPr="007A679F">
        <w:rPr>
          <w:sz w:val="24"/>
          <w:szCs w:val="24"/>
          <w:lang w:val="hr-HR"/>
        </w:rPr>
        <w:t xml:space="preserve"> čl. 113. </w:t>
      </w:r>
      <w:r w:rsidR="0093736B" w:rsidRPr="007A679F">
        <w:rPr>
          <w:sz w:val="24"/>
          <w:szCs w:val="24"/>
          <w:lang w:val="hr-HR"/>
        </w:rPr>
        <w:t>Stečajnog zakona (N</w:t>
      </w:r>
      <w:r w:rsidR="00954681" w:rsidRPr="007A679F">
        <w:rPr>
          <w:sz w:val="24"/>
          <w:szCs w:val="24"/>
          <w:lang w:val="hr-HR"/>
        </w:rPr>
        <w:t>arodne novine</w:t>
      </w:r>
      <w:r w:rsidR="0093736B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>71</w:t>
      </w:r>
      <w:r w:rsidR="0093736B" w:rsidRPr="007A679F">
        <w:rPr>
          <w:sz w:val="24"/>
          <w:szCs w:val="24"/>
          <w:lang w:val="hr-HR"/>
        </w:rPr>
        <w:t>/</w:t>
      </w:r>
      <w:r w:rsidRPr="007A679F">
        <w:rPr>
          <w:sz w:val="24"/>
          <w:szCs w:val="24"/>
          <w:lang w:val="hr-HR"/>
        </w:rPr>
        <w:t>2015</w:t>
      </w:r>
      <w:r w:rsidR="0093736B" w:rsidRPr="007A679F">
        <w:rPr>
          <w:sz w:val="24"/>
          <w:szCs w:val="24"/>
          <w:lang w:val="hr-HR"/>
        </w:rPr>
        <w:t xml:space="preserve">, dalje u tekstu: SZ) </w:t>
      </w:r>
      <w:r w:rsidRPr="007A679F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7A679F">
        <w:rPr>
          <w:sz w:val="24"/>
          <w:szCs w:val="24"/>
          <w:lang w:val="hr-HR"/>
        </w:rPr>
        <w:t xml:space="preserve">sukladno čl. 110. SZ </w:t>
      </w:r>
      <w:r w:rsidRPr="007A679F">
        <w:rPr>
          <w:sz w:val="24"/>
          <w:szCs w:val="24"/>
          <w:lang w:val="hr-HR"/>
        </w:rPr>
        <w:t xml:space="preserve">u roku od </w:t>
      </w:r>
      <w:r w:rsidR="008A0BDF" w:rsidRPr="007A679F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7A679F">
        <w:rPr>
          <w:sz w:val="24"/>
          <w:szCs w:val="24"/>
          <w:lang w:val="hr-HR"/>
        </w:rPr>
        <w:t xml:space="preserve">platiti predujam </w:t>
      </w:r>
      <w:r w:rsidR="008A0BDF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8A0BDF" w:rsidRPr="007A679F">
        <w:rPr>
          <w:sz w:val="24"/>
          <w:szCs w:val="24"/>
          <w:lang w:val="hr-HR"/>
        </w:rPr>
        <w:t>mirenje troškova stečajnog postupka</w:t>
      </w:r>
      <w:r w:rsidR="00AF2A8E" w:rsidRPr="007A679F">
        <w:rPr>
          <w:sz w:val="24"/>
          <w:szCs w:val="24"/>
          <w:lang w:val="hr-HR"/>
        </w:rPr>
        <w:t xml:space="preserve"> (čl. 111. SZ-a)</w:t>
      </w:r>
      <w:r w:rsidR="00871F4E" w:rsidRPr="007A679F">
        <w:rPr>
          <w:sz w:val="24"/>
          <w:szCs w:val="24"/>
          <w:lang w:val="hr-HR"/>
        </w:rPr>
        <w:t xml:space="preserve">, </w:t>
      </w:r>
      <w:r w:rsidR="003C52FE" w:rsidRPr="007A679F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U </w:t>
      </w:r>
      <w:r w:rsidR="00EE1B9B" w:rsidRPr="007A679F">
        <w:rPr>
          <w:sz w:val="24"/>
          <w:szCs w:val="24"/>
          <w:lang w:val="hr-HR"/>
        </w:rPr>
        <w:t>Zadru</w:t>
      </w:r>
      <w:r w:rsidRPr="007A679F">
        <w:rPr>
          <w:sz w:val="24"/>
          <w:szCs w:val="24"/>
          <w:lang w:val="hr-HR"/>
        </w:rPr>
        <w:t xml:space="preserve">, </w:t>
      </w:r>
      <w:r w:rsidR="00DA4A8A" w:rsidRPr="00DA4A8A">
        <w:rPr>
          <w:sz w:val="24"/>
          <w:szCs w:val="24"/>
        </w:rPr>
        <w:t>13. travnja</w:t>
      </w:r>
      <w:r w:rsidR="00DA4A8A" w:rsidRPr="007A679F">
        <w:rPr>
          <w:szCs w:val="24"/>
        </w:rPr>
        <w:t xml:space="preserve"> </w:t>
      </w:r>
      <w:r w:rsidR="0053132F" w:rsidRPr="007A679F">
        <w:rPr>
          <w:sz w:val="24"/>
          <w:szCs w:val="24"/>
          <w:lang w:val="hr-HR"/>
        </w:rPr>
        <w:t>2016</w:t>
      </w:r>
      <w:r w:rsidRPr="007A679F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>Stečajn</w:t>
      </w:r>
      <w:r w:rsidR="008A2C49" w:rsidRPr="007A679F">
        <w:rPr>
          <w:sz w:val="24"/>
          <w:szCs w:val="24"/>
          <w:lang w:val="hr-HR"/>
        </w:rPr>
        <w:t>a</w:t>
      </w:r>
      <w:r w:rsidRPr="007A679F">
        <w:rPr>
          <w:sz w:val="24"/>
          <w:szCs w:val="24"/>
          <w:lang w:val="hr-HR"/>
        </w:rPr>
        <w:t xml:space="preserve"> su</w:t>
      </w:r>
      <w:r w:rsidR="008A2C49" w:rsidRPr="007A679F">
        <w:rPr>
          <w:sz w:val="24"/>
          <w:szCs w:val="24"/>
          <w:lang w:val="hr-HR"/>
        </w:rPr>
        <w:t>tkinja</w:t>
      </w:r>
      <w:r w:rsidRPr="007A679F">
        <w:rPr>
          <w:sz w:val="24"/>
          <w:szCs w:val="24"/>
          <w:lang w:val="hr-HR"/>
        </w:rPr>
        <w:t>:</w:t>
      </w: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DB7F5C" w:rsidP="003C52FE" w:rsidR="00DB7F5C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DNA</w:t>
      </w:r>
      <w:r w:rsidR="003C52FE" w:rsidRPr="007A679F">
        <w:rPr>
          <w:sz w:val="24"/>
          <w:szCs w:val="24"/>
          <w:lang w:val="hr-HR"/>
        </w:rPr>
        <w:t>:</w:t>
      </w:r>
    </w:p>
    <w:p w:rsidRDefault="003C52FE" w:rsidP="00AE21DC" w:rsidR="007A679F">
      <w:pPr>
        <w:pStyle w:val="Tijeloteksta"/>
        <w:rPr>
          <w:szCs w:val="24"/>
        </w:rPr>
      </w:pPr>
      <w:r w:rsidRPr="007A679F">
        <w:rPr>
          <w:szCs w:val="24"/>
        </w:rPr>
        <w:t xml:space="preserve">- </w:t>
      </w:r>
      <w:r w:rsidR="00E2077B">
        <w:rPr>
          <w:szCs w:val="24"/>
          <w:shd w:fill="F8F8F8" w:color="auto" w:val="clear"/>
        </w:rPr>
        <w:t xml:space="preserve">SANJA LACKOVIĆ </w:t>
      </w:r>
      <w:r w:rsidR="00E2077B" w:rsidRPr="007E5390">
        <w:rPr>
          <w:szCs w:val="24"/>
          <w:shd w:fill="F8F8F8" w:color="auto" w:val="clear"/>
        </w:rPr>
        <w:t xml:space="preserve">iz Skradina, </w:t>
      </w:r>
      <w:r w:rsidR="00E2077B" w:rsidRPr="007E5390">
        <w:rPr>
          <w:szCs w:val="24"/>
        </w:rPr>
        <w:t>Bana Pavla Šubića 18</w:t>
      </w:r>
      <w:r w:rsidR="00881084">
        <w:rPr>
          <w:szCs w:val="24"/>
          <w:shd w:fill="F8F8F8" w:color="auto" w:val="clear"/>
        </w:rPr>
        <w:t xml:space="preserve"> </w:t>
      </w:r>
      <w:r w:rsidR="00EE3BE6">
        <w:rPr>
          <w:szCs w:val="24"/>
        </w:rPr>
        <w:t>i na e-oglasnu ploču sud</w:t>
      </w:r>
      <w:r w:rsidR="00237ABD">
        <w:rPr>
          <w:szCs w:val="24"/>
        </w:rPr>
        <w:t>a</w:t>
      </w:r>
    </w:p>
    <w:p w:rsidRDefault="00F60E80" w:rsidP="00AE21DC" w:rsidR="00F60E80" w:rsidRPr="007A679F">
      <w:pPr>
        <w:pStyle w:val="Tijeloteksta"/>
        <w:rPr>
          <w:szCs w:val="24"/>
        </w:rPr>
      </w:pPr>
      <w:r w:rsidRPr="007A679F">
        <w:rPr>
          <w:szCs w:val="24"/>
        </w:rPr>
        <w:t>- računovodstvo suda</w:t>
      </w:r>
    </w:p>
    <w:p w:rsidRDefault="00F60E80" w:rsidP="00840906" w:rsidR="00F60E80" w:rsidRPr="007A679F">
      <w:pPr>
        <w:pStyle w:val="Tijeloteksta"/>
        <w:tabs>
          <w:tab w:pos="4153" w:val="center"/>
        </w:tabs>
        <w:rPr>
          <w:szCs w:val="24"/>
        </w:rPr>
      </w:pPr>
      <w:r w:rsidRPr="007A679F">
        <w:rPr>
          <w:szCs w:val="24"/>
        </w:rPr>
        <w:t>- u spis.</w:t>
      </w:r>
      <w:r w:rsidR="00840906" w:rsidRPr="007A679F">
        <w:rPr>
          <w:szCs w:val="24"/>
        </w:rPr>
        <w:tab/>
      </w:r>
    </w:p>
    <w:sectPr w:rsidSect="00BB68B9" w:rsidR="00F60E80" w:rsidRPr="007A679F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5E6C" w:rsidR="00B95E6C">
      <w:r>
        <w:separator/>
      </w:r>
    </w:p>
  </w:endnote>
  <w:endnote w:id="0" w:type="continuationSeparator">
    <w:p w:rsidRDefault="00B95E6C" w:rsidR="00B95E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5E6C" w:rsidR="00B95E6C">
      <w:r>
        <w:separator/>
      </w:r>
    </w:p>
  </w:footnote>
  <w:footnote w:id="0" w:type="continuationSeparator">
    <w:p w:rsidRDefault="00B95E6C" w:rsidR="00B95E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E6C" w:rsidP="00EF4316" w:rsidR="00B95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95E6C" w:rsidR="00B95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E6C" w:rsidP="00EF4316" w:rsidR="00B95E6C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A3233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B95E6C" w:rsidP="00DB7F5C" w:rsidR="00B95E6C" w:rsidRPr="00A448B5">
    <w:pPr>
      <w:ind w:left="6096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 xml:space="preserve">Posl. </w:t>
    </w:r>
    <w:r w:rsidRPr="00951610">
      <w:rPr>
        <w:sz w:val="24"/>
        <w:szCs w:val="24"/>
        <w:lang w:val="hr-HR"/>
      </w:rPr>
      <w:t xml:space="preserve">br. </w:t>
    </w:r>
    <w:r>
      <w:rPr>
        <w:sz w:val="24"/>
        <w:szCs w:val="24"/>
        <w:lang w:val="hr-HR"/>
      </w:rPr>
      <w:t>1 St</w:t>
    </w:r>
    <w:r w:rsidRPr="007A679F">
      <w:rPr>
        <w:sz w:val="24"/>
        <w:szCs w:val="24"/>
        <w:lang w:val="hr-HR"/>
      </w:rPr>
      <w:t>-</w:t>
    </w:r>
    <w:r w:rsidR="007E5390">
      <w:rPr>
        <w:sz w:val="24"/>
        <w:szCs w:val="24"/>
        <w:lang w:val="hr-HR"/>
      </w:rPr>
      <w:t>509</w:t>
    </w:r>
    <w:r w:rsidRPr="007A679F">
      <w:rPr>
        <w:sz w:val="24"/>
        <w:szCs w:val="24"/>
        <w:lang w:val="hr-HR"/>
      </w:rPr>
      <w:t>/16-</w:t>
    </w:r>
    <w:r>
      <w:rPr>
        <w:sz w:val="24"/>
        <w:szCs w:val="24"/>
        <w:lang w:val="hr-HR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69F0"/>
    <w:rsid w:val="000306AD"/>
    <w:rsid w:val="00061950"/>
    <w:rsid w:val="000632FD"/>
    <w:rsid w:val="000779C6"/>
    <w:rsid w:val="00086A8D"/>
    <w:rsid w:val="000F48F0"/>
    <w:rsid w:val="001544B5"/>
    <w:rsid w:val="00170C78"/>
    <w:rsid w:val="00185441"/>
    <w:rsid w:val="00190F02"/>
    <w:rsid w:val="00193502"/>
    <w:rsid w:val="001A20B6"/>
    <w:rsid w:val="001A5ECC"/>
    <w:rsid w:val="001E1E6F"/>
    <w:rsid w:val="001F08BA"/>
    <w:rsid w:val="0020059B"/>
    <w:rsid w:val="002043CB"/>
    <w:rsid w:val="00222030"/>
    <w:rsid w:val="00230D12"/>
    <w:rsid w:val="00237ABD"/>
    <w:rsid w:val="00256749"/>
    <w:rsid w:val="0027022E"/>
    <w:rsid w:val="002806C2"/>
    <w:rsid w:val="002877F3"/>
    <w:rsid w:val="002D33E5"/>
    <w:rsid w:val="003079CD"/>
    <w:rsid w:val="00330E6B"/>
    <w:rsid w:val="003328D9"/>
    <w:rsid w:val="003616D7"/>
    <w:rsid w:val="003A3233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4E3CFC"/>
    <w:rsid w:val="0053132F"/>
    <w:rsid w:val="00562761"/>
    <w:rsid w:val="0056285E"/>
    <w:rsid w:val="00585F66"/>
    <w:rsid w:val="00590098"/>
    <w:rsid w:val="0059486F"/>
    <w:rsid w:val="005A78A8"/>
    <w:rsid w:val="005F4567"/>
    <w:rsid w:val="006325FF"/>
    <w:rsid w:val="006423FC"/>
    <w:rsid w:val="00645D3A"/>
    <w:rsid w:val="0065029E"/>
    <w:rsid w:val="00697CE6"/>
    <w:rsid w:val="006B3C9A"/>
    <w:rsid w:val="006D20A6"/>
    <w:rsid w:val="006D3746"/>
    <w:rsid w:val="006D6304"/>
    <w:rsid w:val="006D7447"/>
    <w:rsid w:val="00742494"/>
    <w:rsid w:val="00761BFC"/>
    <w:rsid w:val="007718B2"/>
    <w:rsid w:val="0079071C"/>
    <w:rsid w:val="00793003"/>
    <w:rsid w:val="007A679F"/>
    <w:rsid w:val="007B3220"/>
    <w:rsid w:val="007C24C9"/>
    <w:rsid w:val="007C48AB"/>
    <w:rsid w:val="007E206B"/>
    <w:rsid w:val="007E5390"/>
    <w:rsid w:val="007E6694"/>
    <w:rsid w:val="007F57F3"/>
    <w:rsid w:val="00800B45"/>
    <w:rsid w:val="00804652"/>
    <w:rsid w:val="008058B1"/>
    <w:rsid w:val="0082407F"/>
    <w:rsid w:val="00824168"/>
    <w:rsid w:val="00837384"/>
    <w:rsid w:val="00840906"/>
    <w:rsid w:val="008639A6"/>
    <w:rsid w:val="00871F4E"/>
    <w:rsid w:val="0087377D"/>
    <w:rsid w:val="00881084"/>
    <w:rsid w:val="008832ED"/>
    <w:rsid w:val="008A0BDF"/>
    <w:rsid w:val="008A2C49"/>
    <w:rsid w:val="008A35BC"/>
    <w:rsid w:val="008B261F"/>
    <w:rsid w:val="0093736B"/>
    <w:rsid w:val="009505F4"/>
    <w:rsid w:val="00951610"/>
    <w:rsid w:val="00954681"/>
    <w:rsid w:val="009C3BCE"/>
    <w:rsid w:val="009D1CA9"/>
    <w:rsid w:val="009D373A"/>
    <w:rsid w:val="009D495D"/>
    <w:rsid w:val="009D4A3A"/>
    <w:rsid w:val="009E3412"/>
    <w:rsid w:val="00A329F3"/>
    <w:rsid w:val="00A366C8"/>
    <w:rsid w:val="00A448B5"/>
    <w:rsid w:val="00A665ED"/>
    <w:rsid w:val="00A75ADD"/>
    <w:rsid w:val="00A837D7"/>
    <w:rsid w:val="00A92C32"/>
    <w:rsid w:val="00AB3330"/>
    <w:rsid w:val="00AD38DE"/>
    <w:rsid w:val="00AD5615"/>
    <w:rsid w:val="00AE21DC"/>
    <w:rsid w:val="00AF2A8E"/>
    <w:rsid w:val="00B05122"/>
    <w:rsid w:val="00B11191"/>
    <w:rsid w:val="00B17CD4"/>
    <w:rsid w:val="00B22FEB"/>
    <w:rsid w:val="00B351ED"/>
    <w:rsid w:val="00B65707"/>
    <w:rsid w:val="00B83E7A"/>
    <w:rsid w:val="00B95E6C"/>
    <w:rsid w:val="00BB68B9"/>
    <w:rsid w:val="00BF4645"/>
    <w:rsid w:val="00C02856"/>
    <w:rsid w:val="00CA58CD"/>
    <w:rsid w:val="00CC3B20"/>
    <w:rsid w:val="00CE7D5C"/>
    <w:rsid w:val="00CF77F4"/>
    <w:rsid w:val="00D00E37"/>
    <w:rsid w:val="00D02E56"/>
    <w:rsid w:val="00D24022"/>
    <w:rsid w:val="00D330A2"/>
    <w:rsid w:val="00D35D28"/>
    <w:rsid w:val="00D37004"/>
    <w:rsid w:val="00D679B2"/>
    <w:rsid w:val="00D735BF"/>
    <w:rsid w:val="00D9137B"/>
    <w:rsid w:val="00DA4A8A"/>
    <w:rsid w:val="00DA50A1"/>
    <w:rsid w:val="00DB7F5C"/>
    <w:rsid w:val="00DD2FCC"/>
    <w:rsid w:val="00DD7490"/>
    <w:rsid w:val="00DD7B90"/>
    <w:rsid w:val="00DE3274"/>
    <w:rsid w:val="00E2077B"/>
    <w:rsid w:val="00E2152F"/>
    <w:rsid w:val="00E224F2"/>
    <w:rsid w:val="00E40632"/>
    <w:rsid w:val="00E63362"/>
    <w:rsid w:val="00E86D0C"/>
    <w:rsid w:val="00E87642"/>
    <w:rsid w:val="00EA762B"/>
    <w:rsid w:val="00EC3889"/>
    <w:rsid w:val="00EC423A"/>
    <w:rsid w:val="00EC441C"/>
    <w:rsid w:val="00EC7ECD"/>
    <w:rsid w:val="00EE1B9B"/>
    <w:rsid w:val="00EE3BE6"/>
    <w:rsid w:val="00EF4316"/>
    <w:rsid w:val="00EF58FF"/>
    <w:rsid w:val="00F00884"/>
    <w:rsid w:val="00F36775"/>
    <w:rsid w:val="00F60E80"/>
    <w:rsid w:val="00FD77E2"/>
    <w:rsid w:val="00FE376B"/>
    <w:rsid w:val="00FF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3A32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32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323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32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32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3A32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32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323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32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32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</izvorni_sadrzaj>
    <derivirana_varijabla naziv="DomainObject.Predmet.Broj_1">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St-509/2016</izvorni_sadrzaj>
    <derivirana_varijabla naziv="DomainObject.Predmet.OznakaBroj_1">St-509/2016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SANJA j.d.o.o. za usluge u likvidaciji</izvorni_sadrzaj>
    <derivirana_varijabla naziv="DomainObject.Predmet.ProtustrankaFormated_1">  SANJA j.d.o.o. za usluge u likvidaciji</derivirana_varijabla>
  </DomainObject.Predmet.ProtustrankaFormated>
  <DomainObject.Predmet.ProtustrankaFormatedOIB>
    <izvorni_sadrzaj>  SANJA j.d.o.o. za usluge u likvidaciji, OIB 77972127570</izvorni_sadrzaj>
    <derivirana_varijabla naziv="DomainObject.Predmet.ProtustrankaFormatedOIB_1">  SANJA j.d.o.o. za usluge u likvidaciji, OIB 77972127570</derivirana_varijabla>
  </DomainObject.Predmet.ProtustrankaFormatedOIB>
  <DomainObject.Predmet.ProtustrankaFormatedWithAdress>
    <izvorni_sadrzaj> SANJA j.d.o.o. za usluge u likvidaciji, Bana Pavla Šubića 18, 22222 Skradin</izvorni_sadrzaj>
    <derivirana_varijabla naziv="DomainObject.Predmet.ProtustrankaFormatedWithAdress_1"> SANJA j.d.o.o. za usluge u likvidaciji, Bana Pavla Šubića 18, 22222 Skradin</derivirana_varijabla>
  </DomainObject.Predmet.ProtustrankaFormatedWithAdress>
  <DomainObject.Predmet.ProtustrankaFormatedWithAdressOIB>
    <izvorni_sadrzaj> SANJA j.d.o.o. za usluge u likvidaciji, OIB 77972127570, Bana Pavla Šubića 18, 22222 Skradin</izvorni_sadrzaj>
    <derivirana_varijabla naziv="DomainObject.Predmet.ProtustrankaFormatedWithAdressOIB_1"> SANJA j.d.o.o. za usluge u likvidaciji, OIB 77972127570, Bana Pavla Šubića 18, 22222 Skradin</derivirana_varijabla>
  </DomainObject.Predmet.ProtustrankaFormatedWithAdressOIB>
  <DomainObject.Predmet.ProtustrankaWithAdress>
    <izvorni_sadrzaj>SANJA j.d.o.o. za usluge u likvidaciji Bana Pavla Šubića 18, 22222 Skradin</izvorni_sadrzaj>
    <derivirana_varijabla naziv="DomainObject.Predmet.ProtustrankaWithAdress_1">SANJA j.d.o.o. za usluge u likvidaciji Bana Pavla Šubića 18, 22222 Skradin</derivirana_varijabla>
  </DomainObject.Predmet.ProtustrankaWithAdress>
  <DomainObject.Predmet.ProtustrankaWithAdressOIB>
    <izvorni_sadrzaj>SANJA j.d.o.o. za usluge u likvidaciji, OIB 77972127570, Bana Pavla Šubića 18, 22222 Skradin</izvorni_sadrzaj>
    <derivirana_varijabla naziv="DomainObject.Predmet.ProtustrankaWithAdressOIB_1">SANJA j.d.o.o. za usluge u likvidaciji, OIB 77972127570, Bana Pavla Šubića 18, 22222 Skradin</derivirana_varijabla>
  </DomainObject.Predmet.ProtustrankaWithAdressOIB>
  <DomainObject.Predmet.ProtustrankaNazivFormated>
    <izvorni_sadrzaj>SANJA j.d.o.o. za usluge u likvidaciji</izvorni_sadrzaj>
    <derivirana_varijabla naziv="DomainObject.Predmet.ProtustrankaNazivFormated_1">SANJA j.d.o.o. za usluge u likvidaciji</derivirana_varijabla>
  </DomainObject.Predmet.ProtustrankaNazivFormated>
  <DomainObject.Predmet.ProtustrankaNazivFormatedOIB>
    <izvorni_sadrzaj>SANJA j.d.o.o. za usluge u likvidaciji, OIB 77972127570</izvorni_sadrzaj>
    <derivirana_varijabla naziv="DomainObject.Predmet.ProtustrankaNazivFormatedOIB_1">SANJA j.d.o.o. za usluge u likvidaciji, OIB 77972127570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SANJA j.d.o.o. za usluge u likvidaciji</item>
    </izvorni_sadrzaj>
    <derivirana_varijabla naziv="DomainObject.Predmet.ProtuStrankaListFormated_1">
      <item>SANJA j.d.o.o. za usluge u likvidaciji</item>
    </derivirana_varijabla>
  </DomainObject.Predmet.ProtuStrankaListFormated>
  <DomainObject.Predmet.ProtuStrankaListFormatedOIB>
    <izvorni_sadrzaj>
      <item>SANJA j.d.o.o. za usluge u likvidaciji, OIB 77972127570</item>
    </izvorni_sadrzaj>
    <derivirana_varijabla naziv="DomainObject.Predmet.ProtuStrankaListFormatedOIB_1">
      <item>SANJA j.d.o.o. za usluge u likvidaciji, OIB 77972127570</item>
    </derivirana_varijabla>
  </DomainObject.Predmet.ProtuStrankaListFormatedOIB>
  <DomainObject.Predmet.ProtuStrankaListFormatedWithAdress>
    <izvorni_sadrzaj>
      <item>SANJA j.d.o.o. za usluge u likvidaciji, Bana Pavla Šubića 18, 22222 Skradin</item>
    </izvorni_sadrzaj>
    <derivirana_varijabla naziv="DomainObject.Predmet.ProtuStrankaListFormatedWithAdress_1">
      <item>SANJA j.d.o.o. za usluge u likvidaciji, Bana Pavla Šubića 18, 22222 Skradin</item>
    </derivirana_varijabla>
  </DomainObject.Predmet.ProtuStrankaListFormatedWithAdress>
  <DomainObject.Predmet.ProtuStrankaListFormatedWithAdressOIB>
    <izvorni_sadrzaj>
      <item>SANJA j.d.o.o. za usluge u likvidaciji, OIB 77972127570, Bana Pavla Šubića 18, 22222 Skradin</item>
    </izvorni_sadrzaj>
    <derivirana_varijabla naziv="DomainObject.Predmet.ProtuStrankaListFormatedWithAdressOIB_1">
      <item>SANJA j.d.o.o. za usluge u likvidaciji, OIB 77972127570, Bana Pavla Šubića 18, 22222 Skradin</item>
    </derivirana_varijabla>
  </DomainObject.Predmet.ProtuStrankaListFormatedWithAdressOIB>
  <DomainObject.Predmet.ProtuStrankaListNazivFormated>
    <izvorni_sadrzaj>
      <item>SANJA j.d.o.o. za usluge u likvidaciji</item>
    </izvorni_sadrzaj>
    <derivirana_varijabla naziv="DomainObject.Predmet.ProtuStrankaListNazivFormated_1">
      <item>SANJA j.d.o.o. za usluge u likvidaciji</item>
    </derivirana_varijabla>
  </DomainObject.Predmet.ProtuStrankaListNazivFormated>
  <DomainObject.Predmet.ProtuStrankaListNazivFormatedOIB>
    <izvorni_sadrzaj>
      <item>SANJA j.d.o.o. za usluge u likvidaciji, OIB 77972127570</item>
    </izvorni_sadrzaj>
    <derivirana_varijabla naziv="DomainObject.Predmet.ProtuStrankaListNazivFormatedOIB_1">
      <item>SANJA j.d.o.o. za usluge u likvidaciji, OIB 77972127570</item>
    </derivirana_varijabla>
  </DomainObject.Predmet.ProtuStrankaListNazivFormatedOIB>
  <DomainObject.Predmet.OstaliListFormated>
    <izvorni_sadrzaj>
      <item>Sanja Lacković</item>
    </izvorni_sadrzaj>
    <derivirana_varijabla naziv="DomainObject.Predmet.OstaliListFormated_1">
      <item>Sanja Lacković</item>
    </derivirana_varijabla>
  </DomainObject.Predmet.OstaliListFormated>
  <DomainObject.Predmet.OstaliListFormatedOIB>
    <izvorni_sadrzaj>
      <item>Sanja Lacković, OIB 90961103207</item>
    </izvorni_sadrzaj>
    <derivirana_varijabla naziv="DomainObject.Predmet.OstaliListFormatedOIB_1">
      <item>Sanja Lacković, OIB 90961103207</item>
    </derivirana_varijabla>
  </DomainObject.Predmet.OstaliListFormatedOIB>
  <DomainObject.Predmet.OstaliListFormatedWithAdress>
    <izvorni_sadrzaj>
      <item>Sanja Lacković</item>
    </izvorni_sadrzaj>
    <derivirana_varijabla naziv="DomainObject.Predmet.OstaliListFormatedWithAdress_1">
      <item>Sanja Lacković</item>
    </derivirana_varijabla>
  </DomainObject.Predmet.OstaliListFormatedWithAdress>
  <DomainObject.Predmet.OstaliListFormatedWithAdressOIB>
    <izvorni_sadrzaj>
      <item>Sanja Lacković, OIB 90961103207</item>
    </izvorni_sadrzaj>
    <derivirana_varijabla naziv="DomainObject.Predmet.OstaliListFormatedWithAdressOIB_1">
      <item>Sanja Lacković, OIB 90961103207</item>
    </derivirana_varijabla>
  </DomainObject.Predmet.OstaliListFormatedWithAdressOIB>
  <DomainObject.Predmet.OstaliListNazivFormated>
    <izvorni_sadrzaj>
      <item>Sanja Lacković</item>
    </izvorni_sadrzaj>
    <derivirana_varijabla naziv="DomainObject.Predmet.OstaliListNazivFormated_1">
      <item>Sanja Lacković</item>
    </derivirana_varijabla>
  </DomainObject.Predmet.OstaliListNazivFormated>
  <DomainObject.Predmet.OstaliListNazivFormatedOIB>
    <izvorni_sadrzaj>
      <item>Sanja Lacković, OIB 90961103207</item>
    </izvorni_sadrzaj>
    <derivirana_varijabla naziv="DomainObject.Predmet.OstaliListNazivFormatedOIB_1">
      <item>Sanja Lacković, OIB 90961103207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SANJA j.d.o.o. za usluge u likvidaciji</izvorni_sadrzaj>
    <derivirana_varijabla naziv="DomainObject.Predmet.ProtustrankaIDrugi_1">SANJA j.d.o.o. za usluge u likvidaciji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SANJA j.d.o.o. za usluge u likvidaciji, OIB 77972127570, Bana Pavla Šubića 18, 22222 Skradin</izvorni_sadrzaj>
    <derivirana_varijabla naziv="DomainObject.Predmet.ProtustrankaIDrugiAdressOIB_1">SANJA j.d.o.o. za usluge u likvidaciji, OIB 77972127570, Bana Pavla Šubića 18,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SANJA j.d.o.o. za usluge u likvidaciji</item>
      <item>Sanja Lacković</item>
    </izvorni_sadrzaj>
    <derivirana_varijabla naziv="DomainObject.Predmet.SudioniciListNaziv_1">
      <item>FINA - Podružnica Šibenik</item>
      <item>SANJA j.d.o.o. za usluge u likvidaciji</item>
      <item>Sanja Lacković</item>
    </derivirana_varijabla>
  </DomainObject.Predmet.SudioniciListNaziv>
  <DomainObject.Predmet.SudioniciListAdressOIB>
    <izvorni_sadrzaj>
      <item>FINA - Podružnica Šibenik, OIB 85821130368, Perivoj L. Marune 1,22000 Šibenik</item>
      <item>SANJA j.d.o.o. za usluge u likvidaciji, OIB 77972127570, Bana Pavla Šubića 18,22222 Skradin</item>
      <item>Sanja Lacković, OIB 90961103207</item>
    </izvorni_sadrzaj>
    <derivirana_varijabla naziv="DomainObject.Predmet.SudioniciListAdressOIB_1">
      <item>FINA - Podružnica Šibenik, OIB 85821130368, Perivoj L. Marune 1,22000 Šibenik</item>
      <item>SANJA j.d.o.o. za usluge u likvidaciji, OIB 77972127570, Bana Pavla Šubića 18,22222 Skradin</item>
      <item>Sanja Lacković, OIB 90961103207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77972127570</item>
      <item>, OIB 90961103207</item>
    </izvorni_sadrzaj>
    <derivirana_varijabla naziv="DomainObject.Predmet.SudioniciListNazivOIB_1">
      <item>, OIB 85821130368</item>
      <item>, OIB 77972127570</item>
      <item>, OIB 90961103207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6F1CFE-7E7C-48C0-8A91-C3BC7479D7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347</properties:Words>
  <properties:Characters>1725</properties:Characters>
  <properties:Lines>58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2016-04-12T12:04:00Z</dcterms:created>
  <dc:creator>Josipa Dorkin</dc:creator>
  <cp:lastModifiedBy>wsadmin</cp:lastModifiedBy>
  <cp:lastPrinted>2016-03-23T11:43:00Z</cp:lastPrinted>
  <dcterms:modified xmlns:xsi="http://www.w3.org/2001/XMLSchema-instance" xsi:type="dcterms:W3CDTF">2016-04-13T11:35:00Z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