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bd44" w14:paraId="7cfbd4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75942">
        <w:rPr>
          <w:b/>
          <w:lang w:val="hr-HR"/>
        </w:rPr>
        <w:t>864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75942">
        <w:rPr>
          <w:lang w:val="hr-HR"/>
        </w:rPr>
        <w:t>DINAMIČKI SERVISI SOLUCIJE d.o.o. Split,</w:t>
      </w:r>
      <w:r w:rsidR="00B52723">
        <w:rPr>
          <w:lang w:val="hr-HR"/>
        </w:rPr>
        <w:t xml:space="preserve"> Kopilica 62, OIB: 17791625204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>dana</w:t>
      </w:r>
      <w:r w:rsidR="00B52723">
        <w:rPr>
          <w:lang w:val="hr-HR"/>
        </w:rPr>
        <w:t xml:space="preserve"> 24.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 xml:space="preserve">. 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75942">
        <w:rPr>
          <w:lang w:val="hr-HR"/>
        </w:rPr>
        <w:t>DINAMIČKI SERVISI SOLUCIJE d.o.o. Split, Kopilica 62, OIB: 17791625204, MBS: 040286052</w:t>
      </w:r>
      <w:r>
        <w:rPr>
          <w:lang w:val="hr-HR"/>
        </w:rPr>
        <w:t>. Skraćeni st</w:t>
      </w:r>
      <w:r w:rsidR="00B52723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B52723">
        <w:rPr>
          <w:lang w:val="hr-HR"/>
        </w:rPr>
        <w:t xml:space="preserve">24. studenog 2017. </w:t>
      </w:r>
      <w:r>
        <w:rPr>
          <w:lang w:val="hr-HR"/>
        </w:rPr>
        <w:t xml:space="preserve">u </w:t>
      </w:r>
      <w:r w:rsidR="001A105E">
        <w:rPr>
          <w:lang w:val="hr-HR"/>
        </w:rPr>
        <w:t>13</w:t>
      </w:r>
      <w:r w:rsidR="00415B2D">
        <w:rPr>
          <w:lang w:val="hr-HR"/>
        </w:rPr>
        <w:t>,</w:t>
      </w:r>
      <w:r w:rsidR="001A105E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1A105E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75942">
        <w:rPr>
          <w:lang w:val="hr-HR"/>
        </w:rPr>
        <w:t>DINAMIČKI SERVISI SOLUCIJE d.o.o. Split, Kopilica 62, OIB: 17791625204, MBS: 040286052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75942">
        <w:rPr>
          <w:lang w:val="hr-HR"/>
        </w:rPr>
        <w:t>06.09.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75942">
        <w:rPr>
          <w:lang w:val="hr-HR"/>
        </w:rPr>
        <w:t>DINAMIČKI SERVISI SOLUCIJE d.o.o. Spli</w:t>
      </w:r>
      <w:r w:rsidR="00934000">
        <w:rPr>
          <w:lang w:val="hr-HR"/>
        </w:rPr>
        <w:t>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75942">
        <w:rPr>
          <w:lang w:val="hr-HR"/>
        </w:rPr>
        <w:t>30</w:t>
      </w:r>
      <w:r w:rsidR="00152929">
        <w:rPr>
          <w:lang w:val="hr-HR"/>
        </w:rPr>
        <w:t>.08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75942">
        <w:rPr>
          <w:lang w:val="hr-HR"/>
        </w:rPr>
        <w:t>20.084,13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B52723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995018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B52723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B52723">
        <w:rPr>
          <w:lang w:val="hr-HR"/>
        </w:rPr>
        <w:t>24. studenog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B52723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B5AAE" w:rsidRPr="008B5AA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75942">
      <w:t>864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105E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5AA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5272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A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5A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5A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5A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A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5A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5A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5A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St-864/2017</izvorni_sadrzaj>
    <derivirana_varijabla naziv="DomainObject.Predmet.OznakaBroj_1">St-864/2017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DINAMIČKI SERVISI SOLUCIJE d. o. o. za gradnju brodova i plutajućih objekata, proizvodnju instrumenata i aparata za mjerenje, </izvorni_sadrzaj>
    <derivirana_varijabla naziv="DomainObject.Predmet.ProtustrankaFormated_1">  DINAMIČKI SERVISI SOLUCIJE d. o. o. za gradnju brodova i plutajućih objekata, proizvodnju instrumenata i aparata za mjerenje, </derivirana_varijabla>
  </DomainObject.Predmet.ProtustrankaFormated>
  <DomainObject.Predmet.ProtustrankaFormatedOIB>
    <izvorni_sadrzaj>  DINAMIČKI SERVISI SOLUCIJE d. o. o. za gradnju brodova i plutajućih objekata, proizvodnju instrumenata i aparata za mjerenje, , OIB 17791625204</izvorni_sadrzaj>
    <derivirana_varijabla naziv="DomainObject.Predmet.ProtustrankaFormatedOIB_1">  DINAMIČKI SERVISI SOLUCIJE d. o. o. za gradnju brodova i plutajućih objekata, proizvodnju instrumenata i aparata za mjerenje, , OIB 17791625204</derivirana_varijabla>
  </DomainObject.Predmet.ProtustrankaFormatedOIB>
  <DomainObject.Predmet.ProtustrankaFormatedWithAdress>
    <izvorni_sadrzaj> DINAMIČKI SERVISI SOLUCIJE d. o. o. za gradnju brodova i plutajućih objekata, proizvodnju instrumenata i aparata za mjerenje, , Kopilica 62, 21000 Split</izvorni_sadrzaj>
    <derivirana_varijabla naziv="DomainObject.Predmet.ProtustrankaFormatedWithAdress_1"> DINAMIČKI SERVISI SOLUCIJE d. o. o. za gradnju brodova i plutajućih objekata, proizvodnju instrumenata i aparata za mjerenje, , Kopilica 62, 21000 Split</derivirana_varijabla>
  </DomainObject.Predmet.ProtustrankaFormatedWithAdress>
  <DomainObject.Predmet.ProtustrankaFormatedWithAdressOIB>
    <izvorni_sadrzaj> DINAMIČKI SERVISI SOLUCIJE d. o. o. za gradnju brodova i plutajućih objekata, proizvodnju instrumenata i aparata za mjerenje, , OIB 17791625204, Kopilica 62, 21000 Split</izvorni_sadrzaj>
    <derivirana_varijabla naziv="DomainObject.Predmet.ProtustrankaFormatedWithAdressOIB_1"> DINAMIČKI SERVISI SOLUCIJE d. o. o. za gradnju brodova i plutajućih objekata, proizvodnju instrumenata i aparata za mjerenje, , OIB 17791625204, Kopilica 62, 21000 Split</derivirana_varijabla>
  </DomainObject.Predmet.ProtustrankaFormatedWithAdressOIB>
  <DomainObject.Predmet.ProtustrankaWithAdress>
    <izvorni_sadrzaj>DINAMIČKI SERVISI SOLUCIJE d. o. o. za gradnju brodova i plutajućih objekata, proizvodnju instrumenata i aparata za mjerenje,  Kopilica 62, 21000 Split</izvorni_sadrzaj>
    <derivirana_varijabla naziv="DomainObject.Predmet.ProtustrankaWithAdress_1">DINAMIČKI SERVISI SOLUCIJE d. o. o. za gradnju brodova i plutajućih objekata, proizvodnju instrumenata i aparata za mjerenje,  Kopilica 62, 21000 Split</derivirana_varijabla>
  </DomainObject.Predmet.ProtustrankaWithAdress>
  <DomainObject.Predmet.ProtustrankaWith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WithAdressOIB_1">DINAMIČKI SERVISI SOLUCIJE d. o. o. za gradnju brodova i plutajućih objekata, proizvodnju instrumenata i aparata za mjerenje, , OIB 17791625204, Kopilica 62, 21000 Split</derivirana_varijabla>
  </DomainObject.Predmet.ProtustrankaWithAdressOIB>
  <DomainObject.Predmet.ProtustrankaNazivFormated>
    <izvorni_sadrzaj>DINAMIČKI SERVISI SOLUCIJE d. o. o. za gradnju brodova i plutajućih objekata, proizvodnju instrumenata i aparata za mjerenje, </izvorni_sadrzaj>
    <derivirana_varijabla naziv="DomainObject.Predmet.ProtustrankaNazivFormated_1">DINAMIČKI SERVISI SOLUCIJE d. o. o. za gradnju brodova i plutajućih objekata, proizvodnju instrumenata i aparata za mjerenje, </derivirana_varijabla>
  </DomainObject.Predmet.ProtustrankaNazivFormated>
  <DomainObject.Predmet.ProtustrankaNazivFormatedOIB>
    <izvorni_sadrzaj>DINAMIČKI SERVISI SOLUCIJE d. o. o. za gradnju brodova i plutajućih objekata, proizvodnju instrumenata i aparata za mjerenje, , OIB 17791625204</izvorni_sadrzaj>
    <derivirana_varijabla naziv="DomainObject.Predmet.ProtustrankaNazivFormatedOIB_1">DINAMIČKI SERVISI SOLUCIJE d. o. o. za gradnju brodova i plutajućih objekata, proizvodnju instrumenata i aparata za mjerenje, , OIB 17791625204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20084.13</izvorni_sadrzaj>
    <derivirana_varijabla naziv="DomainObject.Predmet.TrenutnaVrijednost_1">20084.13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DINAMIČKI SERVISI SOLUCIJE d. o. o. za gradnju brodova i plutajućih objekata, proizvodnju instrumenata i aparata za mjerenje, </item>
    </izvorni_sadrzaj>
    <derivirana_varijabla naziv="DomainObject.Predmet.ProtuStrankaListFormated_1">
      <item>DINAMIČKI SERVISI SOLUCIJE d. o. o. za gradnju brodova i plutajućih objekata, proizvodnju instrumenata i aparata za mjerenje, </item>
    </derivirana_varijabla>
  </DomainObject.Predmet.ProtuStrankaListFormated>
  <DomainObject.Predmet.ProtuStrankaList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FormatedOIB_1">
      <item>DINAMIČKI SERVISI SOLUCIJE d. o. o. za gradnju brodova i plutajućih objekata, proizvodnju instrumenata i aparata za mjerenje, , OIB 17791625204</item>
    </derivirana_varijabla>
  </DomainObject.Predmet.ProtuStrankaListFormatedOIB>
  <DomainObject.Predmet.ProtuStrankaListFormatedWithAdress>
    <izvorni_sadrzaj>
      <item>DINAMIČKI SERVISI SOLUCIJE d. o. o. za gradnju brodova i plutajućih objekata, proizvodnju instrumenata i aparata za mjerenje, , Kopilica 62, 21000 Split</item>
    </izvorni_sadrzaj>
    <derivirana_varijabla naziv="DomainObject.Predmet.ProtuStrankaListFormatedWithAdress_1">
      <item>DINAMIČKI SERVISI SOLUCIJE d. o. o. za gradnju brodova i plutajućih objekata, proizvodnju instrumenata i aparata za mjerenje, , Kopilica 62, 21000 Split</item>
    </derivirana_varijabla>
  </DomainObject.Predmet.ProtuStrankaListFormatedWithAdress>
  <DomainObject.Predmet.ProtuStrankaListFormatedWithAdressOIB>
    <izvorni_sadrzaj>
      <item>DINAMIČKI SERVISI SOLUCIJE d. o. o. za gradnju brodova i plutajućih objekata, proizvodnju instrumenata i aparata za mjerenje, , OIB 17791625204, Kopilica 62, 21000 Split</item>
    </izvorni_sadrzaj>
    <derivirana_varijabla naziv="DomainObject.Predmet.ProtuStrankaListFormatedWithAdressOIB_1">
      <item>DINAMIČKI SERVISI SOLUCIJE d. o. o. za gradnju brodova i plutajućih objekata, proizvodnju instrumenata i aparata za mjerenje, , OIB 17791625204, Kopilica 62, 21000 Split</item>
    </derivirana_varijabla>
  </DomainObject.Predmet.ProtuStrankaListFormatedWithAdressOIB>
  <DomainObject.Predmet.ProtuStrankaListNazivFormated>
    <izvorni_sadrzaj>
      <item>DINAMIČKI SERVISI SOLUCIJE d. o. o. za gradnju brodova i plutajućih objekata, proizvodnju instrumenata i aparata za mjerenje, </item>
    </izvorni_sadrzaj>
    <derivirana_varijabla naziv="DomainObject.Predmet.ProtuStrankaListNazivFormated_1">
      <item>DINAMIČKI SERVISI SOLUCIJE d. o. o. za gradnju brodova i plutajućih objekata, proizvodnju instrumenata i aparata za mjerenje, </item>
    </derivirana_varijabla>
  </DomainObject.Predmet.ProtuStrankaListNazivFormated>
  <DomainObject.Predmet.ProtuStrankaListNaziv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NazivFormatedOIB_1">
      <item>DINAMIČKI SERVISI SOLUCIJE d. o. o. za gradnju brodova i plutajućih objekata, proizvodnju instrumenata i aparata za mjerenje, , OIB 17791625204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DINAMIČKI SERVISI SOLUCIJE d. o. o. za gradnju brodova i plutajućih objekata, proizvodnju instrumenata i aparata za mjerenje, </izvorni_sadrzaj>
    <derivirana_varijabla naziv="DomainObject.Predmet.ProtustrankaIDrugi_1">DINAMIČKI SERVISI SOLUCIJE d. o. o. za gradnju brodova i plutajućih objekata, proizvodnju instrumenata i aparata za mjerenje,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IDrugiAdressOIB_1">DINAMIČKI SERVISI SOLUCIJE d. o. o. za gradnju brodova i plutajućih objekata, proizvodnju instrumenata i aparata za mjerenje, , OIB 17791625204,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DINAMIČKI SERVISI SOLUCIJE d. o. o. za gradnju brodova i plutajućih objekata, proizvodnju instrumenata i aparata za mjerenje, </item>
      <item>FINANCIJSKA AGENCIJA, RC SPLIT</item>
    </izvorni_sadrzaj>
    <derivirana_varijabla naziv="DomainObject.Predmet.SudioniciListNaziv_1">
      <item>DINAMIČKI SERVISI SOLUCIJE d. o. o. za gradnju brodova i plutajućih objekata, proizvodnju instrumenata i aparata za mjerenje, </item>
      <item>FINANCIJSKA AGENCIJA, RC SPLIT</item>
    </derivirana_varijabla>
  </DomainObject.Predmet.SudioniciListNaziv>
  <DomainObject.Predmet.SudioniciListAdressOIB>
    <izvorni_sadrzaj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izvorni_sadrzaj>
    <derivirana_varijabla naziv="DomainObject.Predmet.SudioniciListAdressOIB_1"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17791625204</item>
      <item>, OIB 85821130368</item>
    </izvorni_sadrzaj>
    <derivirana_varijabla naziv="DomainObject.Predmet.SudioniciListNazivOIB_1">
      <item>, OIB 17791625204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E13E2-1550-4042-8427-CF0AAFC87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4164</properties:Characters>
  <properties:Lines>110</properties:Lines>
  <properties:Paragraphs>35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2017-11-24T11:40:00Z</cp:lastPrinted>
  <dcterms:modified xmlns:xsi="http://www.w3.org/2001/XMLSchema-instance" xsi:type="dcterms:W3CDTF">2017-11-24T11:42:00Z</dcterms:modified>
  <cp:revision>351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