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c21d" w14:paraId="0a2c21d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E75A6A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stečajnom sucu </w:t>
      </w:r>
      <w:r w:rsidR="003450D0" w:rsidRPr="001A741C">
        <w:t xml:space="preserve">u stečajnom predmetu povodom </w:t>
      </w:r>
      <w:r w:rsidR="003450D0" w:rsidRPr="001A741C">
        <w:rPr>
          <w:szCs w:val="22"/>
        </w:rPr>
        <w:t xml:space="preserve">prijedloga </w:t>
      </w:r>
      <w:r w:rsidR="009171EE">
        <w:t xml:space="preserve">Financijske agencije, Regionalni centar Zagreb, </w:t>
      </w:r>
      <w:r w:rsidR="00CC4415">
        <w:t xml:space="preserve">Podružnica Varaždin, </w:t>
      </w:r>
      <w:r w:rsidR="003450D0" w:rsidRPr="00C774AF">
        <w:t>za otvaranje stečajnog postupka nad dužnikom</w:t>
      </w:r>
      <w:r w:rsidR="008702AF">
        <w:t xml:space="preserve"> MANJI BRAT d.o.o., Mihovljan, Prvomajska 1, OIB: 00302100897</w:t>
      </w:r>
      <w:r w:rsidR="009171EE">
        <w:t xml:space="preserve">, </w:t>
      </w:r>
      <w:r w:rsidR="00236476">
        <w:t>26</w:t>
      </w:r>
      <w:r w:rsidR="00DC2518">
        <w:t xml:space="preserve">. </w:t>
      </w:r>
      <w:r w:rsidR="008702AF">
        <w:t>travnja</w:t>
      </w:r>
      <w:r w:rsidR="00CC4415">
        <w:t xml:space="preserve"> 2016.</w:t>
      </w:r>
    </w:p>
    <w:p w:rsidRDefault="00014768" w:rsidP="00E75A6A" w:rsidR="00014768">
      <w:pPr>
        <w:jc w:val="both"/>
      </w:pP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317732" w:rsidP="00B12946" w:rsidR="00317732"/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8702AF">
        <w:t xml:space="preserve"> MANJI BRAT d.o.o., Mihovljan, Prvomajska 1, OIB: 00302100897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>Za privremenog stečajnog upravitelja imenuje se</w:t>
      </w:r>
      <w:r w:rsidR="00DC2518">
        <w:t xml:space="preserve"> </w:t>
      </w:r>
      <w:r w:rsidR="008702AF">
        <w:t xml:space="preserve">Miroslav Borš, Zagreb, Plemićeva 2, </w:t>
      </w:r>
      <w:r w:rsidR="00217C42" w:rsidRPr="00305808">
        <w:t>OIB:</w:t>
      </w:r>
      <w:r w:rsidR="008702AF">
        <w:t xml:space="preserve"> 69665623244</w:t>
      </w:r>
      <w:r w:rsidR="00217C42">
        <w:t xml:space="preserve">, </w:t>
      </w:r>
      <w:r w:rsidR="009171EE">
        <w:t>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stečajnog razloga </w:t>
      </w:r>
      <w:r w:rsidR="00236476">
        <w:t xml:space="preserve">nesposobnosti za plaćanje ili </w:t>
      </w:r>
      <w:r w:rsidR="00F266B0">
        <w:t xml:space="preserve">prezaduženosti, </w:t>
      </w:r>
      <w:r w:rsidR="00236476">
        <w:t>te da utvrdi da li je imovina navedena na listu B prokaznog popisa imovine dužnika od 18. travnja 2016. dostatna za pokriće troškova ovog postupka.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236476">
        <w:t xml:space="preserve">30. svibnja </w:t>
      </w:r>
      <w:r w:rsidR="009171EE">
        <w:t>2016</w:t>
      </w:r>
      <w:r w:rsidR="00F425EF">
        <w:t xml:space="preserve">. u </w:t>
      </w:r>
      <w:r w:rsidR="00236476">
        <w:t>09,30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8702AF">
        <w:t>Miroslav Borš, Zagreb, Plemićeva 2,</w:t>
      </w:r>
    </w:p>
    <w:p w:rsidRDefault="00FA199E" w:rsidP="00217C42" w:rsidR="00FA199E">
      <w:pPr>
        <w:numPr>
          <w:ilvl w:val="0"/>
          <w:numId w:val="4"/>
        </w:numPr>
        <w:jc w:val="both"/>
      </w:pPr>
      <w:r>
        <w:t>dužnik</w:t>
      </w:r>
      <w:r w:rsidR="009171EE">
        <w:t xml:space="preserve"> </w:t>
      </w:r>
      <w:r w:rsidR="008702AF">
        <w:t>MANJI BRAT d.o.o., Mihovljan, Prvomajska 1,</w:t>
      </w:r>
    </w:p>
    <w:p w:rsidRDefault="003E198B" w:rsidP="00EF4A9A" w:rsidR="00044FAF">
      <w:pPr>
        <w:numPr>
          <w:ilvl w:val="0"/>
          <w:numId w:val="4"/>
        </w:numPr>
        <w:jc w:val="both"/>
      </w:pPr>
      <w:r>
        <w:t>direktor dužnika</w:t>
      </w:r>
      <w:r w:rsidR="009171EE">
        <w:t xml:space="preserve"> </w:t>
      </w:r>
      <w:r w:rsidR="008702AF">
        <w:t>Jozo Banožić, Mihovljan, Prvomajska 1,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2.</w:t>
      </w: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t>Nalaže se Financijskoj agenciji, Varaždin, da u roku od 8 dana dostavi ovome sudu podatak o danima neprekidne blokade računa dužnika</w:t>
      </w:r>
      <w:r w:rsidR="008702AF">
        <w:t xml:space="preserve"> MANJI BRAT d.o.o., Mihovljan, Prvomajska 1, OIB: 00302100897</w:t>
      </w:r>
      <w:r>
        <w:t>, i iznosu iz Očevidnika o redoslijedu osnova za plaćanje na računu dužnika za čije namirenje nema novčanih sredstava.</w:t>
      </w:r>
    </w:p>
    <w:p w:rsidRDefault="00014768" w:rsidP="00217C42" w:rsidR="00014768">
      <w:pPr>
        <w:pStyle w:val="Odlomakpopisa"/>
        <w:ind w:left="1425"/>
      </w:pPr>
    </w:p>
    <w:p w:rsidRDefault="002B17BC" w:rsidP="00DC2518" w:rsidR="00DC2518">
      <w:pPr>
        <w:jc w:val="center"/>
      </w:pPr>
      <w:r>
        <w:lastRenderedPageBreak/>
        <w:t>Obrazloženje</w:t>
      </w:r>
    </w:p>
    <w:p w:rsidRDefault="00F266B0" w:rsidP="00DC2518" w:rsidR="00F266B0">
      <w:pPr>
        <w:jc w:val="center"/>
      </w:pPr>
    </w:p>
    <w:p w:rsidRDefault="00CC1FDB" w:rsidP="002B17BC" w:rsidR="00CC1FDB"/>
    <w:p w:rsidRDefault="00236476" w:rsidP="00236476" w:rsidR="00236476">
      <w:pPr>
        <w:jc w:val="both"/>
      </w:pPr>
      <w:r>
        <w:tab/>
        <w:t>Na ročištu održanom 25. travnja 2016. direktor dužnika je dostavio prokazni popis imovine, uvidom u kojeg je sud utvrdio da se ista sastoji od pokretnina, viljuškara, ručnog viljuškara, osobnog računala, kalupa za izradu, zidnih polica, stola, stolne brusilice, bušilice i knjiga, te je izjavio da po njegovom mišljenju ta imovina ima vrijednost od otprilike 80.000,00 – 90.000,00 kn, te da se ne može očitovati o iznosu blokade na računu dužnika jer mu Financijska agencija nije htjela dati takve podatke.</w:t>
      </w:r>
    </w:p>
    <w:p w:rsidRDefault="00236476" w:rsidP="00236476" w:rsidR="00236476">
      <w:pPr>
        <w:jc w:val="both"/>
      </w:pPr>
    </w:p>
    <w:p w:rsidRDefault="00236476" w:rsidP="00236476" w:rsidR="00236476">
      <w:pPr>
        <w:ind w:firstLine="708"/>
        <w:jc w:val="both"/>
      </w:pPr>
      <w:r>
        <w:t xml:space="preserve">S obzirom da iz dosad utvrđenih činjenica, sud ne može utvrditi da li bi se imovinom dužnika mogli pokriti troškovi prethodnog te eventualnog otvorenog stečajnog postupka, te o nedvojbenom postojanju stečajnog razloga nesposobnosti za plaćanje, s obzirom da su podaci koje je Fina navela u prijedlogu za otvaranje stečajnog postupka podnijetog 2. ožujka 2016. utvrđeni na dan 1. rujna 2015., sud je u skladu sa čl. 115. i 128. </w:t>
      </w:r>
      <w:r w:rsidRPr="00CC1FDB">
        <w:t xml:space="preserve">Stečajnog zakona (Narodne novine broj </w:t>
      </w:r>
      <w:r>
        <w:t xml:space="preserve">71/15, dalje SZ) pokrenuo ovaj prethodni postupak, imenovao privremenog stečajnog upravitelja </w:t>
      </w:r>
      <w:r w:rsidRPr="00F266B0">
        <w:t xml:space="preserve">u skladu s čl. 85. st. 2. SZ i Pravilnikom o pretpostavkama i načinu izbora stečajnog upravitelja metodom slučajnog </w:t>
      </w:r>
      <w:r>
        <w:t>odabira (Narodne novine 106/15), te ponovno zakazao ročište radi odlučivanja o prijedlogu.</w:t>
      </w:r>
    </w:p>
    <w:p w:rsidRDefault="00317732" w:rsidP="002B17BC" w:rsidR="00317732"/>
    <w:p w:rsidRDefault="00236476" w:rsidP="002B17BC" w:rsidR="00236476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236476">
        <w:t>26</w:t>
      </w:r>
      <w:r w:rsidR="008702AF">
        <w:t>. travnja</w:t>
      </w:r>
      <w:r w:rsidR="00CC4415">
        <w:t xml:space="preserve"> 2016</w:t>
      </w:r>
      <w:r>
        <w:t>. godine.</w:t>
      </w:r>
    </w:p>
    <w:p w:rsidRDefault="00710747" w:rsidP="00710747" w:rsidR="00710747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710747" w:rsidP="00014768" w:rsidR="00710747"/>
    <w:p w:rsidRDefault="004F794B" w:rsidP="00014768" w:rsidR="004F794B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4F794B" w:rsidP="00F472B4" w:rsidR="00236476">
      <w:r w:rsidRPr="004F794B">
        <w:t>Protiv ovoga rješenja može se podnijeti žalba u roku od osam dana od objave ovog rješenja na mrežnoj stranici e-Oglasna ploča suda, pismeno u četiri (4) primjerka, putem ovoga suda, Visokom trgovačkom sudu Republike Hrvatske u Zagrebu.</w:t>
      </w:r>
    </w:p>
    <w:p w:rsidRDefault="004F794B" w:rsidP="00F472B4" w:rsidR="004F794B"/>
    <w:p w:rsidRDefault="00E75A6A" w:rsidP="001B402A" w:rsidR="0000620E">
      <w:r>
        <w:t>DNA:</w:t>
      </w:r>
    </w:p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4415" w:rsidP="00014768" w:rsidR="00EF4A9A">
      <w:pPr>
        <w:numPr>
          <w:ilvl w:val="0"/>
          <w:numId w:val="4"/>
        </w:numPr>
        <w:jc w:val="both"/>
      </w:pPr>
      <w:r w:rsidRPr="00CC4415">
        <w:t xml:space="preserve">privremeni stečajni upravitelj </w:t>
      </w:r>
      <w:r w:rsidR="008702AF">
        <w:t>Miroslav Borš, Zagreb, Plemićeva 2,</w:t>
      </w:r>
      <w:r w:rsidR="00236476">
        <w:t xml:space="preserve"> uz zapisnik od 25. travnja 2016. i prokazni popis imovine dužnika od 18. travnja 2016.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 xml:space="preserve">dužnik </w:t>
      </w:r>
      <w:r w:rsidR="008702AF">
        <w:t>MANJI BRAT d.o.o., Mihovljan, Prvomajska 1,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 xml:space="preserve">direktor dužnika </w:t>
      </w:r>
      <w:r w:rsidR="008702AF">
        <w:t>Jozo Banožić, Mihovljan, Prvomajska 1,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E829E1" w:rsidP="00CC1FDB" w:rsidR="00E829E1">
      <w:pPr>
        <w:numPr>
          <w:ilvl w:val="0"/>
          <w:numId w:val="4"/>
        </w:numPr>
        <w:jc w:val="both"/>
      </w:pPr>
      <w:r>
        <w:t>Sudski registar, radi zabilježbe,</w:t>
      </w:r>
    </w:p>
    <w:p w:rsidRDefault="00317732" w:rsidP="00236476" w:rsidR="00E75A6A">
      <w:pPr>
        <w:numPr>
          <w:ilvl w:val="0"/>
          <w:numId w:val="4"/>
        </w:numPr>
        <w:jc w:val="both"/>
      </w:pPr>
      <w:r>
        <w:t>E-oglasna ploča,</w:t>
      </w:r>
    </w:p>
    <w:sectPr w:rsidSect="00236476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CE5" w:rsidR="00037CE5">
      <w:r>
        <w:separator/>
      </w:r>
    </w:p>
  </w:endnote>
  <w:endnote w:id="0" w:type="continuationSeparator">
    <w:p w:rsidRDefault="00037CE5" w:rsidR="00037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CE5" w:rsidR="00037CE5">
      <w:r>
        <w:separator/>
      </w:r>
    </w:p>
  </w:footnote>
  <w:footnote w:id="0" w:type="continuationSeparator">
    <w:p w:rsidRDefault="00037CE5" w:rsidR="00037C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7E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8702AF">
      <w:t>333/16-8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8702AF">
      <w:t>333/16-8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17C42"/>
    <w:rsid w:val="00236476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D2751"/>
    <w:rsid w:val="004F794B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B7E9A"/>
    <w:rsid w:val="009C5D48"/>
    <w:rsid w:val="00A037F6"/>
    <w:rsid w:val="00A30183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E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E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E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E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E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E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E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MANJI BRAT društvo s ograničenom odgovornošću za proizvodnju i trgovinu</izvorni_sadrzaj>
    <derivirana_varijabla naziv="DomainObject.Predmet.ProtustrankaFormated_1">  MANJI BRAT društvo s ograničenom odgovornošću za proizvodnju i trgovinu</derivirana_varijabla>
  </DomainObject.Predmet.ProtustrankaFormated>
  <DomainObject.Predmet.ProtustrankaFormatedOIB>
    <izvorni_sadrzaj>  MANJI BRAT društvo s ograničenom odgovornošću za proizvodnju i trgovinu, OIB 00302100897</izvorni_sadrzaj>
    <derivirana_varijabla naziv="DomainObject.Predmet.ProtustrankaFormatedOIB_1">  MANJI BRAT društvo s ograničenom odgovornošću za proizvodnju i trgovinu, OIB 00302100897</derivirana_varijabla>
  </DomainObject.Predmet.ProtustrankaFormatedOIB>
  <DomainObject.Predmet.ProtustrankaFormatedWithAdress>
    <izvorni_sadrzaj> MANJI BRAT društvo s ograničenom odgovornošću za proizvodnju i trgovinu, Prvomajska 1, 40000 Mihovljan</izvorni_sadrzaj>
    <derivirana_varijabla naziv="DomainObject.Predmet.ProtustrankaFormatedWithAdress_1"> MANJI BRAT društvo s ograničenom odgovornošću za proizvodnju i trgovinu, Prvomajska 1, 40000 Mihovljan</derivirana_varijabla>
  </DomainObject.Predmet.ProtustrankaFormatedWithAdress>
  <DomainObject.Predmet.ProtustrankaFormatedWithAdressOIB>
    <izvorni_sadrzaj> MANJI BRAT društvo s ograničenom odgovornošću za proizvodnju i trgovinu, OIB 00302100897, Prvomajska 1, 40000 Mihovljan</izvorni_sadrzaj>
    <derivirana_varijabla naziv="DomainObject.Predmet.ProtustrankaFormatedWithAdressOIB_1"> MANJI BRAT društvo s ograničenom odgovornošću za proizvodnju i trgovinu, OIB 00302100897, Prvomajska 1, 40000 Mihovljan</derivirana_varijabla>
  </DomainObject.Predmet.ProtustrankaFormatedWithAdressOIB>
  <DomainObject.Predmet.ProtustrankaWithAdress>
    <izvorni_sadrzaj>MANJI BRAT društvo s ograničenom odgovornošću za proizvodnju i trgovinu Prvomajska 1, 40000 Mihovljan</izvorni_sadrzaj>
    <derivirana_varijabla naziv="DomainObject.Predmet.ProtustrankaWithAdress_1">MANJI BRAT društvo s ograničenom odgovornošću za proizvodnju i trgovinu Prvomajska 1, 40000 Mihovljan</derivirana_varijabla>
  </DomainObject.Predmet.ProtustrankaWithAdress>
  <DomainObject.Predmet.ProtustrankaWithAdressOIB>
    <izvorni_sadrzaj>MANJI BRAT društvo s ograničenom odgovornošću za proizvodnju i trgovinu, OIB 00302100897, Prvomajska 1, 40000 Mihovljan</izvorni_sadrzaj>
    <derivirana_varijabla naziv="DomainObject.Predmet.ProtustrankaWithAdressOIB_1">MANJI BRAT društvo s ograničenom odgovornošću za proizvodnju i trgovinu, OIB 00302100897, Prvomajska 1, 40000 Mihovljan</derivirana_varijabla>
  </DomainObject.Predmet.ProtustrankaWithAdressOIB>
  <DomainObject.Predmet.ProtustrankaNazivFormated>
    <izvorni_sadrzaj>MANJI BRAT društvo s ograničenom odgovornošću za proizvodnju i trgovinu</izvorni_sadrzaj>
    <derivirana_varijabla naziv="DomainObject.Predmet.ProtustrankaNazivFormated_1">MANJI BRAT društvo s ograničenom odgovornošću za proizvodnju i trgovinu</derivirana_varijabla>
  </DomainObject.Predmet.ProtustrankaNazivFormated>
  <DomainObject.Predmet.ProtustrankaNazivFormatedOIB>
    <izvorni_sadrzaj>MANJI BRAT društvo s ograničenom odgovornošću za proizvodnju i trgovinu, OIB 00302100897</izvorni_sadrzaj>
    <derivirana_varijabla naziv="DomainObject.Predmet.ProtustrankaNazivFormatedOIB_1">MANJI BRAT društvo s ograničenom odgovornošću za proizvodnju i trgovinu, OIB 00302100897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35203.63</izvorni_sadrzaj>
    <derivirana_varijabla naziv="DomainObject.Predmet.TrenutnaVrijednost_1">35203.63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MANJI BRAT društvo s ograničenom odgovornošću za proizvodnju i trgovinu</item>
    </izvorni_sadrzaj>
    <derivirana_varijabla naziv="DomainObject.Predmet.ProtuStrankaListFormated_1">
      <item>MANJI BRAT društvo s ograničenom odgovornošću za proizvodnju i trgovinu</item>
    </derivirana_varijabla>
  </DomainObject.Predmet.ProtuStrankaListFormated>
  <DomainObject.Predmet.ProtuStrankaListFormatedOIB>
    <izvorni_sadrzaj>
      <item>MANJI BRAT društvo s ograničenom odgovornošću za proizvodnju i trgovinu, OIB 00302100897</item>
    </izvorni_sadrzaj>
    <derivirana_varijabla naziv="DomainObject.Predmet.ProtuStrankaListFormatedOIB_1">
      <item>MANJI BRAT društvo s ograničenom odgovornošću za proizvodnju i trgovinu, OIB 00302100897</item>
    </derivirana_varijabla>
  </DomainObject.Predmet.ProtuStrankaListFormatedOIB>
  <DomainObject.Predmet.ProtuStrankaListFormatedWithAdress>
    <izvorni_sadrzaj>
      <item>MANJI BRAT društvo s ograničenom odgovornošću za proizvodnju i trgovinu, Prvomajska 1, 40000 Mihovljan</item>
    </izvorni_sadrzaj>
    <derivirana_varijabla naziv="DomainObject.Predmet.ProtuStrankaListFormatedWithAdress_1">
      <item>MANJI BRAT društvo s ograničenom odgovornošću za proizvodnju i trgovinu, Prvomajska 1, 40000 Mihovljan</item>
    </derivirana_varijabla>
  </DomainObject.Predmet.ProtuStrankaListFormatedWithAdress>
  <DomainObject.Predmet.ProtuStrankaListFormatedWithAdressOIB>
    <izvorni_sadrzaj>
      <item>MANJI BRAT društvo s ograničenom odgovornošću za proizvodnju i trgovinu, OIB 00302100897, Prvomajska 1, 40000 Mihovljan</item>
    </izvorni_sadrzaj>
    <derivirana_varijabla naziv="DomainObject.Predmet.ProtuStrankaListFormatedWithAdressOIB_1">
      <item>MANJI BRAT društvo s ograničenom odgovornošću za proizvodnju i trgovinu, OIB 00302100897, Prvomajska 1, 40000 Mihovljan</item>
    </derivirana_varijabla>
  </DomainObject.Predmet.ProtuStrankaListFormatedWithAdressOIB>
  <DomainObject.Predmet.ProtuStrankaListNazivFormated>
    <izvorni_sadrzaj>
      <item>MANJI BRAT društvo s ograničenom odgovornošću za proizvodnju i trgovinu</item>
    </izvorni_sadrzaj>
    <derivirana_varijabla naziv="DomainObject.Predmet.ProtuStrankaListNazivFormated_1">
      <item>MANJI BRAT društvo s ograničenom odgovornošću za proizvodnju i trgovinu</item>
    </derivirana_varijabla>
  </DomainObject.Predmet.ProtuStrankaListNazivFormated>
  <DomainObject.Predmet.ProtuStrankaListNazivFormatedOIB>
    <izvorni_sadrzaj>
      <item>MANJI BRAT društvo s ograničenom odgovornošću za proizvodnju i trgovinu, OIB 00302100897</item>
    </izvorni_sadrzaj>
    <derivirana_varijabla naziv="DomainObject.Predmet.ProtuStrankaListNazivFormatedOIB_1">
      <item>MANJI BRAT društvo s ograničenom odgovornošću za proizvodnju i trgovinu, OIB 00302100897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MANJI BRAT društvo s ograničenom odgovornošću za proizvodnju i trgovinu</izvorni_sadrzaj>
    <derivirana_varijabla naziv="DomainObject.Predmet.ProtustrankaIDrugi_1">MANJI BRAT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MANJI BRAT društvo s ograničenom odgovornošću za proizvodnju i trgovinu, OIB 00302100897, Prvomajska 1, 40000 Mihovljan</izvorni_sadrzaj>
    <derivirana_varijabla naziv="DomainObject.Predmet.ProtustrankaIDrugiAdressOIB_1">MANJI BRAT društvo s ograničenom odgovornošću za proizvodnju i trgovinu, OIB 00302100897, Prvomajska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MANJI BRAT društvo s ograničenom odgovornošću za proizvodnju i trgovinu</item>
      <item>E-oglasna ploča</item>
      <item>Sudski registar</item>
    </izvorni_sadrzaj>
    <derivirana_varijabla naziv="DomainObject.Predmet.SudioniciListNaziv_1">
      <item>Financijska agencija</item>
      <item>MANJI BRAT društvo s ograničenom odgovornošću za proizvodnju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MANJI BRAT društvo s ograničenom odgovornošću za proizvodnju i trgovinu, OIB 00302100897, Prvomajska 1,40000 Mihovljan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MANJI BRAT društvo s ograničenom odgovornošću za proizvodnju i trgovinu, OIB 00302100897, Prvomajska 1,40000 Mihovljan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00302100897</item>
      <item>, OIB null</item>
      <item>, OIB null</item>
    </izvorni_sadrzaj>
    <derivirana_varijabla naziv="DomainObject.Predmet.SudioniciListNazivOIB_1">
      <item>, OIB 85821130368</item>
      <item>, OIB 00302100897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CBF10-3F40-467C-A74C-539E43A78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3431</properties:Characters>
  <properties:Lines>96</properties:Lines>
  <properties:Paragraphs>33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2016-04-26T07:11:00Z</cp:lastPrinted>
  <dcterms:modified xmlns:xsi="http://www.w3.org/2001/XMLSchema-instance" xsi:type="dcterms:W3CDTF">2016-04-26T09:54:00Z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