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5A2D5F" w:rsidP="00910611" w:rsidR="005A2D5F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2D5F" w:rsidP="00910611" w:rsidR="005A2D5F">
            <w:r>
              <w:rPr>
                <w:rFonts w:eastAsia="MS Mincho"/>
                <w:szCs w:val="24"/>
              </w:rPr>
              <w:t>REPUBLIKA HRVATSKA</w:t>
            </w:r>
          </w:p>
          <w:p w:rsidRDefault="005A2D5F" w:rsidP="00910611" w:rsidR="005A2D5F">
            <w:r>
              <w:rPr>
                <w:rFonts w:eastAsia="MS Mincho"/>
                <w:szCs w:val="24"/>
              </w:rPr>
              <w:t>TRGOVAČKI SUD U RIJECI</w:t>
            </w:r>
          </w:p>
          <w:p w:rsidRDefault="005A2D5F" w:rsidP="005A2D5F" w:rsidR="006C1C64" w:rsidRPr="00BF318E">
            <w:pPr>
              <w:rPr>
                <w:sz w:val="24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</w:tc>
      </w:tr>
    </w:tbl>
    <w:p w14:textId="847d939" w14:paraId="847d939" w:rsidRDefault="006C1C64" w:rsidP="00695214" w:rsidR="006C1C64" w:rsidRPr="00BF318E">
      <w:pPr>
        <w:ind w:hanging="2880" w:left="2880"/>
        <w:jc w:val="center"/>
        <w15:collapsed w:val="false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972989">
        <w:rPr>
          <w:sz w:val="24"/>
          <w:szCs w:val="24"/>
        </w:rPr>
        <w:t xml:space="preserve"> </w:t>
      </w:r>
      <w:r w:rsidR="004879AF" w:rsidRPr="002E6057">
        <w:rPr>
          <w:sz w:val="24"/>
          <w:szCs w:val="24"/>
        </w:rPr>
        <w:t>Privatna srednja ekonomska škola VERTE NOVA Rijeka, Meštrovićeva 20</w:t>
      </w:r>
      <w:r w:rsidR="00E50AA2" w:rsidRPr="002E6057">
        <w:rPr>
          <w:sz w:val="24"/>
          <w:szCs w:val="24"/>
        </w:rPr>
        <w:t>, MBS:</w:t>
      </w:r>
      <w:r w:rsidR="006C1C64" w:rsidRPr="002E6057">
        <w:rPr>
          <w:sz w:val="24"/>
          <w:szCs w:val="24"/>
        </w:rPr>
        <w:t xml:space="preserve"> </w:t>
      </w:r>
      <w:r w:rsidR="004879AF" w:rsidRPr="002E6057">
        <w:rPr>
          <w:sz w:val="24"/>
          <w:szCs w:val="24"/>
        </w:rPr>
        <w:t>040239873</w:t>
      </w:r>
      <w:r w:rsidR="00E50AA2" w:rsidRPr="002E6057">
        <w:rPr>
          <w:sz w:val="24"/>
          <w:szCs w:val="24"/>
        </w:rPr>
        <w:t>, OIB:</w:t>
      </w:r>
      <w:r w:rsidR="006C1C64" w:rsidRPr="002E6057">
        <w:rPr>
          <w:sz w:val="24"/>
          <w:szCs w:val="24"/>
        </w:rPr>
        <w:t xml:space="preserve"> </w:t>
      </w:r>
      <w:r w:rsidR="002E6057" w:rsidRPr="002E6057">
        <w:rPr>
          <w:sz w:val="24"/>
          <w:szCs w:val="24"/>
        </w:rPr>
        <w:t>05458466288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433009">
        <w:rPr>
          <w:sz w:val="24"/>
          <w:szCs w:val="24"/>
        </w:rPr>
        <w:t>3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2E6057" w:rsidRPr="002E6057">
        <w:rPr>
          <w:sz w:val="24"/>
          <w:szCs w:val="24"/>
        </w:rPr>
        <w:t>Privatna srednja ekonomska škola VERTE NOVA Rijeka, Meštrovićeva 20, MBS: 040239873, OIB: 05458466288</w:t>
      </w:r>
      <w:r w:rsidR="002E6057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972989" w:rsidP="00775D92" w:rsidR="00972989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2E6057" w:rsidRPr="002E6057">
        <w:rPr>
          <w:sz w:val="24"/>
          <w:szCs w:val="24"/>
        </w:rPr>
        <w:t>Privatna srednja ekonomska škola VERTE NOVA Rijeka, Meštrovićeva 20, MBS: 040239873, OIB: 05458466288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433009">
        <w:rPr>
          <w:sz w:val="24"/>
          <w:szCs w:val="24"/>
        </w:rPr>
        <w:t>3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2E6057" w:rsidR="002E6057" w:rsidRPr="00BF318E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733" w:rsidR="00ED3733">
      <w:r>
        <w:separator/>
      </w:r>
    </w:p>
  </w:endnote>
  <w:endnote w:id="0" w:type="continuationSeparator">
    <w:p w:rsidRDefault="00ED3733" w:rsidR="00ED3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733" w:rsidR="00ED3733">
      <w:r>
        <w:separator/>
      </w:r>
    </w:p>
  </w:footnote>
  <w:footnote w:id="0" w:type="continuationSeparator">
    <w:p w:rsidRDefault="00ED3733" w:rsidR="00ED37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D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1</w:t>
    </w:r>
    <w:r w:rsidR="00972989">
      <w:rPr>
        <w:sz w:val="24"/>
        <w:szCs w:val="24"/>
      </w:rPr>
      <w:t>9</w:t>
    </w:r>
    <w:r w:rsidR="004879AF">
      <w:rPr>
        <w:sz w:val="24"/>
        <w:szCs w:val="24"/>
      </w:rPr>
      <w:t>4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DDB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09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2D5F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33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5A2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D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D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D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D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5A2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D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D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D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D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Privatna srednja ekonomska škola VERTE NOVA  Rijeka</izvorni_sadrzaj>
    <derivirana_varijabla naziv="DomainObject.Predmet.ProtustrankaFormated_1">  Privatna srednja ekonomska škola VERTE NOVA  Rijeka</derivirana_varijabla>
  </DomainObject.Predmet.ProtustrankaFormated>
  <DomainObject.Predmet.ProtustrankaFormatedOIB>
    <izvorni_sadrzaj>  Privatna srednja ekonomska škola VERTE NOVA  Rijeka, OIB 05458466288</izvorni_sadrzaj>
    <derivirana_varijabla naziv="DomainObject.Predmet.ProtustrankaFormatedOIB_1">  Privatna srednja ekonomska škola VERTE NOVA  Rijeka, OIB 05458466288</derivirana_varijabla>
  </DomainObject.Predmet.ProtustrankaFormatedOIB>
  <DomainObject.Predmet.ProtustrankaFormatedWithAdress>
    <izvorni_sadrzaj> Privatna srednja ekonomska škola VERTE NOVA  Rijeka, Meštrovićeva 20, 51000 Rijeka</izvorni_sadrzaj>
    <derivirana_varijabla naziv="DomainObject.Predmet.ProtustrankaFormatedWithAdress_1"> Privatna srednja ekonomska škola VERTE NOVA  Rijeka, Meštrovićeva 20, 51000 Rijeka</derivirana_varijabla>
  </DomainObject.Predmet.ProtustrankaFormatedWithAdress>
  <DomainObject.Predmet.ProtustrankaFormatedWithAdressOIB>
    <izvorni_sadrzaj> Privatna srednja ekonomska škola VERTE NOVA  Rijeka, OIB 05458466288, Meštrovićeva 20, 51000 Rijeka</izvorni_sadrzaj>
    <derivirana_varijabla naziv="DomainObject.Predmet.ProtustrankaFormatedWithAdressOIB_1"> Privatna srednja ekonomska škola VERTE NOVA  Rijeka, OIB 05458466288, Meštrovićeva 20, 51000 Rijeka</derivirana_varijabla>
  </DomainObject.Predmet.ProtustrankaFormatedWithAdressOIB>
  <DomainObject.Predmet.ProtustrankaWithAdress>
    <izvorni_sadrzaj>Privatna srednja ekonomska škola VERTE NOVA  Rijeka Meštrovićeva 20, 51000 Rijeka</izvorni_sadrzaj>
    <derivirana_varijabla naziv="DomainObject.Predmet.ProtustrankaWithAdress_1">Privatna srednja ekonomska škola VERTE NOVA  Rijeka Meštrovićeva 20, 51000 Rijeka</derivirana_varijabla>
  </DomainObject.Predmet.ProtustrankaWithAdress>
  <DomainObject.Predmet.ProtustrankaWithAdressOIB>
    <izvorni_sadrzaj>Privatna srednja ekonomska škola VERTE NOVA  Rijeka, OIB 05458466288, Meštrovićeva 20, 51000 Rijeka</izvorni_sadrzaj>
    <derivirana_varijabla naziv="DomainObject.Predmet.ProtustrankaWithAdressOIB_1">Privatna srednja ekonomska škola VERTE NOVA  Rijeka, OIB 05458466288, Meštrovićeva 20, 51000 Rijeka</derivirana_varijabla>
  </DomainObject.Predmet.ProtustrankaWithAdressOIB>
  <DomainObject.Predmet.ProtustrankaNazivFormated>
    <izvorni_sadrzaj>Privatna srednja ekonomska škola VERTE NOVA  Rijeka</izvorni_sadrzaj>
    <derivirana_varijabla naziv="DomainObject.Predmet.ProtustrankaNazivFormated_1">Privatna srednja ekonomska škola VERTE NOVA  Rijeka</derivirana_varijabla>
  </DomainObject.Predmet.ProtustrankaNazivFormated>
  <DomainObject.Predmet.ProtustrankaNazivFormatedOIB>
    <izvorni_sadrzaj>Privatna srednja ekonomska škola VERTE NOVA  Rijeka, OIB 05458466288</izvorni_sadrzaj>
    <derivirana_varijabla naziv="DomainObject.Predmet.ProtustrankaNazivFormatedOIB_1">Privatna srednja ekonomska škola VERTE NOVA  Rijeka, OIB 05458466288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Privatna srednja ekonomska škola VERTE NOVA  Rijeka</item>
    </izvorni_sadrzaj>
    <derivirana_varijabla naziv="DomainObject.Predmet.ProtuStrankaListFormated_1">
      <item>Privatna srednja ekonomska škola VERTE NOVA  Rijeka</item>
    </derivirana_varijabla>
  </DomainObject.Predmet.ProtuStrankaListFormated>
  <DomainObject.Predmet.ProtuStrankaListFormatedOIB>
    <izvorni_sadrzaj>
      <item>Privatna srednja ekonomska škola VERTE NOVA  Rijeka, OIB 05458466288</item>
    </izvorni_sadrzaj>
    <derivirana_varijabla naziv="DomainObject.Predmet.ProtuStrankaListFormatedOIB_1">
      <item>Privatna srednja ekonomska škola VERTE NOVA  Rijeka, OIB 05458466288</item>
    </derivirana_varijabla>
  </DomainObject.Predmet.ProtuStrankaListFormatedOIB>
  <DomainObject.Predmet.ProtuStrankaListFormatedWithAdress>
    <izvorni_sadrzaj>
      <item>Privatna srednja ekonomska škola VERTE NOVA  Rijeka, Meštrovićeva 20, 51000 Rijeka</item>
    </izvorni_sadrzaj>
    <derivirana_varijabla naziv="DomainObject.Predmet.ProtuStrankaListFormatedWithAdress_1">
      <item>Privatna srednja ekonomska škola VERTE NOVA  Rijeka, Meštrovićeva 20, 51000 Rijeka</item>
    </derivirana_varijabla>
  </DomainObject.Predmet.ProtuStrankaListFormatedWithAdress>
  <DomainObject.Predmet.ProtuStrankaListFormatedWithAdressOIB>
    <izvorni_sadrzaj>
      <item>Privatna srednja ekonomska škola VERTE NOVA  Rijeka, OIB 05458466288, Meštrovićeva 20, 51000 Rijeka</item>
    </izvorni_sadrzaj>
    <derivirana_varijabla naziv="DomainObject.Predmet.ProtuStrankaListFormatedWithAdressOIB_1">
      <item>Privatna srednja ekonomska škola VERTE NOVA  Rijeka, OIB 05458466288, Meštrovićeva 20, 51000 Rijeka</item>
    </derivirana_varijabla>
  </DomainObject.Predmet.ProtuStrankaListFormatedWithAdressOIB>
  <DomainObject.Predmet.ProtuStrankaListNazivFormated>
    <izvorni_sadrzaj>
      <item>Privatna srednja ekonomska škola VERTE NOVA  Rijeka</item>
    </izvorni_sadrzaj>
    <derivirana_varijabla naziv="DomainObject.Predmet.ProtuStrankaListNazivFormated_1">
      <item>Privatna srednja ekonomska škola VERTE NOVA  Rijeka</item>
    </derivirana_varijabla>
  </DomainObject.Predmet.ProtuStrankaListNazivFormated>
  <DomainObject.Predmet.ProtuStrankaListNazivFormatedOIB>
    <izvorni_sadrzaj>
      <item>Privatna srednja ekonomska škola VERTE NOVA  Rijeka, OIB 05458466288</item>
    </izvorni_sadrzaj>
    <derivirana_varijabla naziv="DomainObject.Predmet.ProtuStrankaListNazivFormatedOIB_1">
      <item>Privatna srednja ekonomska škola VERTE NOVA  Rijeka, OIB 05458466288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Privatna srednja ekonomska škola VERTE NOVA  Rijeka</izvorni_sadrzaj>
    <derivirana_varijabla naziv="DomainObject.Predmet.ProtustrankaIDrugi_1">Privatna srednja ekonomska škola VERTE NOVA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Privatna srednja ekonomska škola VERTE NOVA  Rijeka, OIB 05458466288, Meštrovićeva 20, 51000 Rijeka</izvorni_sadrzaj>
    <derivirana_varijabla naziv="DomainObject.Predmet.ProtustrankaIDrugiAdressOIB_1">Privatna srednja ekonomska škola VERTE NOVA  Rijeka, OIB 05458466288, Meštrovićeva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Privatna srednja ekonomska škola VERTE NOVA  Rijeka</item>
    </izvorni_sadrzaj>
    <derivirana_varijabla naziv="DomainObject.Predmet.SudioniciListNaziv_1">
      <item>FINA  Rijeka</item>
      <item>Privatna srednja ekonomska škola VERTE NOVA  Rijeka</item>
    </derivirana_varijabla>
  </DomainObject.Predmet.SudioniciListNaziv>
  <DomainObject.Predmet.SudioniciListAdressOIB>
    <izvorni_sadrzaj>
      <item>FINA  Rijeka, OIB 85821130368, Frana Kurelca 8,51000 Rijeka</item>
      <item>Privatna srednja ekonomska škola VERTE NOVA  Rijeka, OIB 05458466288, Meštrovićeva 20,51000 Rijeka</item>
    </izvorni_sadrzaj>
    <derivirana_varijabla naziv="DomainObject.Predmet.SudioniciListAdressOIB_1">
      <item>FINA  Rijeka, OIB 85821130368, Frana Kurelca 8,51000 Rijeka</item>
      <item>Privatna srednja ekonomska škola VERTE NOVA  Rijeka, OIB 05458466288, Meštrovićeva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05458466288</item>
    </izvorni_sadrzaj>
    <derivirana_varijabla naziv="DomainObject.Predmet.SudioniciListNazivOIB_1">
      <item>, OIB 85821130368</item>
      <item>, OIB 05458466288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1967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2015-11-13T08:22:00Z</dcterms:created>
  <dc:creator>Korisnik</dc:creator>
  <cp:lastModifiedBy>Danijela Fumić</cp:lastModifiedBy>
  <cp:lastPrinted>2015-11-13T08:22:00Z</cp:lastPrinted>
  <dcterms:modified xmlns:xsi="http://www.w3.org/2001/XMLSchema-instance" xsi:type="dcterms:W3CDTF">2015-11-13T08:23:00Z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