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cd55" w14:paraId="8c1cd5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16327">
        <w:rPr>
          <w:szCs w:val="24"/>
          <w:lang w:val="hr-HR"/>
        </w:rPr>
        <w:t>119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72F78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16327">
        <w:rPr>
          <w:lang w:val="hr-HR"/>
        </w:rPr>
        <w:t xml:space="preserve">LEONARDO jednostavno društvo s ograničenom odgovornošću za proizvodnju, usluge i trgovinu, Bjelovar, Ivanovčanska 22, </w:t>
      </w:r>
      <w:r w:rsidR="00E16327" w:rsidRPr="000664E3">
        <w:rPr>
          <w:lang w:val="hr-HR"/>
        </w:rPr>
        <w:t>MB</w:t>
      </w:r>
      <w:r w:rsidR="00E16327">
        <w:rPr>
          <w:lang w:val="hr-HR"/>
        </w:rPr>
        <w:t>S: 010088598, OIB: 64525396271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16327">
        <w:rPr>
          <w:lang w:val="hr-HR"/>
        </w:rPr>
        <w:t>13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16327">
        <w:rPr>
          <w:lang w:val="hr-HR"/>
        </w:rPr>
        <w:t xml:space="preserve">LEONARDO jednostavno društvo s ograničenom odgovornošću za proizvodnju, usluge i trgovinu, Bjelovar, Ivanovčanska 22, </w:t>
      </w:r>
      <w:r w:rsidR="00E16327" w:rsidRPr="000664E3">
        <w:rPr>
          <w:lang w:val="hr-HR"/>
        </w:rPr>
        <w:t>MB</w:t>
      </w:r>
      <w:r w:rsidR="00E16327">
        <w:rPr>
          <w:lang w:val="hr-HR"/>
        </w:rPr>
        <w:t>S: 010088598, OIB: 64525396271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E21ABB">
        <w:rPr>
          <w:szCs w:val="24"/>
          <w:lang w:val="hr-HR"/>
        </w:rPr>
        <w:t>DAŠA PANJAKOVIĆ SENJIĆ</w:t>
      </w:r>
      <w:r w:rsidR="009018C2">
        <w:rPr>
          <w:szCs w:val="24"/>
          <w:lang w:val="hr-HR"/>
        </w:rPr>
        <w:t xml:space="preserve">, </w:t>
      </w:r>
      <w:r w:rsidR="00E21ABB">
        <w:rPr>
          <w:szCs w:val="24"/>
          <w:lang w:val="hr-HR"/>
        </w:rPr>
        <w:t>Osijek</w:t>
      </w:r>
      <w:r w:rsidR="009018C2">
        <w:rPr>
          <w:szCs w:val="24"/>
          <w:lang w:val="hr-HR"/>
        </w:rPr>
        <w:t xml:space="preserve">, </w:t>
      </w:r>
      <w:r w:rsidR="00E21ABB">
        <w:rPr>
          <w:szCs w:val="24"/>
          <w:lang w:val="hr-HR"/>
        </w:rPr>
        <w:t>Gornjodravska obala 89a,</w:t>
      </w:r>
      <w:r w:rsidR="009018C2">
        <w:rPr>
          <w:szCs w:val="24"/>
          <w:lang w:val="hr-HR"/>
        </w:rPr>
        <w:t xml:space="preserve"> OIB: </w:t>
      </w:r>
      <w:r w:rsidR="00E21ABB">
        <w:rPr>
          <w:szCs w:val="24"/>
          <w:lang w:val="hr-HR"/>
        </w:rPr>
        <w:t>39849053592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E16327">
        <w:rPr>
          <w:lang w:val="hr-HR"/>
        </w:rPr>
        <w:t xml:space="preserve">LEONARDO jednostavno društvo s ograničenom odgovornošću za proizvodnju, usluge i trgovinu, Bjelovar, Ivanovčanska 22, </w:t>
      </w:r>
      <w:r w:rsidR="00E16327" w:rsidRPr="000664E3">
        <w:rPr>
          <w:lang w:val="hr-HR"/>
        </w:rPr>
        <w:t>MB</w:t>
      </w:r>
      <w:r w:rsidR="00E16327">
        <w:rPr>
          <w:lang w:val="hr-HR"/>
        </w:rPr>
        <w:t>S: 010088598, OIB: 64525396271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119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16327">
        <w:rPr>
          <w:szCs w:val="24"/>
          <w:lang w:val="hr-HR"/>
        </w:rPr>
        <w:t>23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 xml:space="preserve">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13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F36" w:rsidR="00267F36">
      <w:r>
        <w:separator/>
      </w:r>
    </w:p>
  </w:endnote>
  <w:endnote w:id="0" w:type="continuationSeparator">
    <w:p w:rsidRDefault="00267F36" w:rsidR="0026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F36" w:rsidR="00267F36">
      <w:r>
        <w:separator/>
      </w:r>
    </w:p>
  </w:footnote>
  <w:footnote w:id="0" w:type="continuationSeparator">
    <w:p w:rsidRDefault="00267F36" w:rsidR="00267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B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119</w:t>
    </w:r>
    <w:r w:rsidR="00864F33">
      <w:t>/201</w:t>
    </w:r>
    <w:r w:rsidR="008F6F4D">
      <w:t>6</w:t>
    </w:r>
    <w:r w:rsidR="00864F33">
      <w:t>-</w:t>
    </w:r>
    <w:r w:rsidR="00772F78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1B6D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1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B6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1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B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jednostavno društvo s ograničenom odgovornošću za proizvodnju, usluge i trgovinu, Bjelovar zastupanog po punomoćniku Valentino Horvat</izvorni_sadrzaj>
    <derivirana_varijabla naziv="DomainObject.Predmet.ProtustrankaFormated_1">  LEONARDO jednostavno društvo s ograničenom odgovornošću za proizvodnju, usluge i trgovinu, Bjelovar zastupanog po punomoćniku Valentino Horvat</derivirana_varijabla>
  </DomainObject.Predmet.ProtustrankaFormated>
  <DomainObject.Predmet.ProtustrankaFormatedOIB>
    <izvorni_sadrzaj>  LEONARDO jednostavno društvo s ograničenom odgovornošću za proizvodnju, usluge i trgovinu, Bjelovar, OIB 64525396271 zastupanog po punomoćniku Valentino Horvat</izvorni_sadrzaj>
    <derivirana_varijabla naziv="DomainObject.Predmet.ProtustrankaFormatedOIB_1">  LEONARDO jednostavno društvo s ograničenom odgovornošću za proizvodnju, usluge i trgovinu, Bjelovar, OIB 64525396271 zastupanog po punomoćniku Valentino Horvat</derivirana_varijabla>
  </DomainObject.Predmet.ProtustrankaFormatedOIB>
  <DomainObject.Predmet.ProtustrankaFormatedWithAdress>
    <izvorni_sadrzaj> LEONARDO jednostavno društvo s ograničenom odgovornošću za proizvodnju, usluge i trgovinu, Bjelovar, Ivanovčanska 22, 43000 Bjelovar zastupanog po punomoćniku Valentino Horvat</izvorni_sadrzaj>
    <derivirana_varijabla naziv="DomainObject.Predmet.ProtustrankaFormatedWithAdress_1"> LEONARDO jednostavno društvo s ograničenom odgovornošću za proizvodnju, usluge i trgovinu, Bjelovar, Ivanovčanska 22, 43000 Bjelovar zastupanog po punomoćniku Valentino Horvat</derivirana_varijabla>
  </DomainObject.Predmet.ProtustrankaFormatedWithAdress>
  <DomainObject.Predmet.ProtustrankaFormatedWithAdressOIB>
    <izvorni_sadrzaj> LEONARDO jednostavno društvo s ograničenom odgovornošću za proizvodnju, usluge i trgovinu, Bjelovar, OIB 64525396271, Ivanovčanska 22, 43000 Bjelovar zastupanog po punomoćniku Valentino Horvat</izvorni_sadrzaj>
    <derivirana_varijabla naziv="DomainObject.Predmet.ProtustrankaFormatedWithAdressOIB_1"> LEONARDO jednostavno društvo s ograničenom odgovornošću za proizvodnju, usluge i trgovinu, Bjelovar, OIB 64525396271, Ivanovčanska 22, 43000 Bjelovar zastupanog po punomoćniku Valentino Horvat</derivirana_varijabla>
  </DomainObject.Predmet.ProtustrankaFormatedWithAdressOIB>
  <DomainObject.Predmet.ProtustrankaWithAdress>
    <izvorni_sadrzaj>LEONARDO jednostavno društvo s ograničenom odgovornošću za proizvodnju, usluge i trgovinu, Bjelovar Ivanovčanska 22, 43000 Bjelovar</izvorni_sadrzaj>
    <derivirana_varijabla naziv="DomainObject.Predmet.ProtustrankaWithAdress_1">LEONARDO jednostavno društvo s ograničenom odgovornošću za proizvodnju, usluge i trgovinu, Bjelovar Ivanovčanska 22, 43000 Bjelovar</derivirana_varijabla>
  </DomainObject.Predmet.ProtustrankaWithAdress>
  <DomainObject.Predmet.ProtustrankaWithAdressOIB>
    <izvorni_sadrzaj>LEONARDO jednostavno društvo s ograničenom odgovornošću za proizvodnju, usluge i trgovinu, Bjelovar, OIB 64525396271, Ivanovčanska 22, 43000 Bjelovar</izvorni_sadrzaj>
    <derivirana_varijabla naziv="DomainObject.Predmet.ProtustrankaWithAdressOIB_1">LEONARDO jednostavno društvo s ograničenom odgovornošću za proizvodnju, usluge i trgovinu, Bjelovar, OIB 64525396271, Ivanovčanska 22, 43000 Bjelovar</derivirana_varijabla>
  </DomainObject.Predmet.ProtustrankaWithAdressOIB>
  <DomainObject.Predmet.ProtustrankaNazivFormated>
    <izvorni_sadrzaj>LEONARDO jednostavno društvo s ograničenom odgovornošću za proizvodnju, usluge i trgovinu, Bjelovar</izvorni_sadrzaj>
    <derivirana_varijabla naziv="DomainObject.Predmet.ProtustrankaNazivFormated_1">LEONARDO jednostavno društvo s ograničenom odgovornošću za proizvodnju, usluge i trgovinu, Bjelovar</derivirana_varijabla>
  </DomainObject.Predmet.ProtustrankaNazivFormated>
  <DomainObject.Predmet.ProtustrankaNazivFormatedOIB>
    <izvorni_sadrzaj>LEONARDO jednostavno društvo s ograničenom odgovornošću za proizvodnju, usluge i trgovinu, Bjelovar, OIB 64525396271</izvorni_sadrzaj>
    <derivirana_varijabla naziv="DomainObject.Predmet.ProtustrankaNazivFormatedOIB_1">LEONARDO jednostavno društvo s ograničenom odgovornošću za proizvodnju, usluge i trgovinu, Bjelovar, OIB 64525396271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LEONARDO jednostavno društvo s ograničenom odgovornošću za proizvodnju, usluge i trgovinu, Bjelovar zastupanog po punomoćniku Valentino Horvat</item>
    </izvorni_sadrzaj>
    <derivirana_varijabla naziv="DomainObject.Predmet.ProtuStrankaListFormated_1">
      <item>LEONARDO jednostavno društvo s ograničenom odgovornošću za proizvodnju, usluge i trgovinu, Bjelovar zastupanog po punomoćniku Valentino Horvat</item>
    </derivirana_varijabla>
  </DomainObject.Predmet.ProtuStrankaListFormated>
  <DomainObject.Predmet.ProtuStrankaListFormatedOIB>
    <izvorni_sadrzaj>
      <item>LEONARDO jednostavno društvo s ograničenom odgovornošću za proizvodnju, usluge i trgovinu, Bjelovar, OIB 64525396271 zastupanog po punomoćniku Valentino Horvat</item>
    </izvorni_sadrzaj>
    <derivirana_varijabla naziv="DomainObject.Predmet.ProtuStrankaListFormatedOIB_1">
      <item>LEONARDO jednostavno društvo s ograničenom odgovornošću za proizvodnju, usluge i trgovinu, Bjelovar, OIB 64525396271 zastupanog po punomoćniku Valentino Horvat</item>
    </derivirana_varijabla>
  </DomainObject.Predmet.ProtuStrankaListFormatedOIB>
  <DomainObject.Predmet.ProtuStrankaListFormatedWithAdress>
    <izvorni_sadrzaj>
      <item>LEONARDO jednostavno društvo s ograničenom odgovornošću za proizvodnju, usluge i trgovinu, Bjelovar, Ivanovčanska 22, 43000 Bjelovar zastupanog po punomoćniku Valentino Horvat</item>
    </izvorni_sadrzaj>
    <derivirana_varijabla naziv="DomainObject.Predmet.ProtuStrankaListFormatedWithAdress_1">
      <item>LEONARDO jednostavno društvo s ograničenom odgovornošću za proizvodnju, usluge i trgovinu, Bjelovar, Ivanovčanska 22, 43000 Bjelovar zastupanog po punomoćniku Valentino Horvat</item>
    </derivirana_varijabla>
  </DomainObject.Predmet.ProtuStrankaListFormatedWithAdress>
  <DomainObject.Predmet.ProtuStrankaListFormatedWithAdressOIB>
    <izvorni_sadrzaj>
      <item>LEONARDO jednostavno društvo s ograničenom odgovornošću za proizvodnju, usluge i trgovinu, Bjelovar, OIB 64525396271, Ivanovčanska 22, 43000 Bjelovar zastupanog po punomoćniku Valentino Horvat</item>
    </izvorni_sadrzaj>
    <derivirana_varijabla naziv="DomainObject.Predmet.ProtuStrankaListFormatedWithAdressOIB_1">
      <item>LEONARDO jednostavno društvo s ograničenom odgovornošću za proizvodnju, usluge i trgovinu, Bjelovar, OIB 64525396271, Ivanovčanska 22, 43000 Bjelovar zastupanog po punomoćniku Valentino Horvat</item>
    </derivirana_varijabla>
  </DomainObject.Predmet.ProtuStrankaListFormatedWithAdressOIB>
  <DomainObject.Predmet.ProtuStrankaListNazivFormated>
    <izvorni_sadrzaj>
      <item>LEONARDO jednostavno društvo s ograničenom odgovornošću za proizvodnju, usluge i trgovinu, Bjelovar</item>
    </izvorni_sadrzaj>
    <derivirana_varijabla naziv="DomainObject.Predmet.ProtuStrankaListNazivFormated_1">
      <item>LEONARDO jednostavno društvo s ograničenom odgovornošću za proizvodnju, usluge i trgovinu, Bjelovar</item>
    </derivirana_varijabla>
  </DomainObject.Predmet.ProtuStrankaListNazivFormated>
  <DomainObject.Predmet.ProtuStrankaListNazivFormatedOIB>
    <izvorni_sadrzaj>
      <item>LEONARDO jednostavno društvo s ograničenom odgovornošću za proizvodnju, usluge i trgovinu, Bjelovar, OIB 64525396271</item>
    </izvorni_sadrzaj>
    <derivirana_varijabla naziv="DomainObject.Predmet.ProtuStrankaListNazivFormatedOIB_1">
      <item>LEONARDO jednostavno društvo s ograničenom odgovornošću za proizvodnju, usluge i trgovinu, Bjelovar, OIB 64525396271</item>
    </derivirana_varijabla>
  </DomainObject.Predmet.ProtuStrankaListNazivFormatedOIB>
  <DomainObject.Predmet.OstaliListFormated>
    <izvorni_sadrzaj>
      <item>Valentino Horvat punomoćnik sudionika u postupku LEONARDO jednostavno društvo s ograničenom odgovornošću za proizvodnju, usluge i trgovinu, Bjelovar</item>
    </izvorni_sadrzaj>
    <derivirana_varijabla naziv="DomainObject.Predmet.OstaliListFormated_1">
      <item>Valentino Horvat punomoćnik sudionika u postupku LEONARDO jednostavno društvo s ograničenom odgovornošću za proizvodnju, usluge i trgovinu, Bjelovar</item>
    </derivirana_varijabla>
  </DomainObject.Predmet.OstaliListFormated>
  <DomainObject.Predmet.OstaliListFormatedOIB>
    <izvorni_sadrzaj>
      <item>Valentino Horvat, OIB 00898453763 punomoćnik sudionika u postupku LEONARDO jednostavno društvo s ograničenom odgovornošću za proizvodnju, usluge i trgovinu, Bjelovar</item>
    </izvorni_sadrzaj>
    <derivirana_varijabla naziv="DomainObject.Predmet.OstaliListFormatedOIB_1">
      <item>Valentino Horvat, OIB 00898453763 punomoćnik sudionika u postupku LEONARDO jednostavno društvo s ograničenom odgovornošću za proizvodnju, usluge i trgovinu, Bjelovar</item>
    </derivirana_varijabla>
  </DomainObject.Predmet.OstaliListFormatedOIB>
  <DomainObject.Predmet.OstaliListFormatedWithAdress>
    <izvorni_sadrzaj>
      <item>Valentino Horvat, 1. Svibnja 14, 43000 Bjelovar punomoćnik sudionika u postupku LEONARDO jednostavno društvo s ograničenom odgovornošću za proizvodnju, usluge i trgovinu, Bjelovar</item>
    </izvorni_sadrzaj>
    <derivirana_varijabla naziv="DomainObject.Predmet.OstaliListFormatedWithAdress_1">
      <item>Valentino Horvat, 1. Svibnja 14, 43000 Bjelovar punomoćnik sudionika u postupku LEONARDO jednostavno društvo s ograničenom odgovornošću za proizvodnju, usluge i trgovinu, Bjelovar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LEONARDO jednostavno društvo s ograničenom odgovornošću za proizvodnju, usluge i trgovinu, Bjelovar</item>
    </izvorni_sadrzaj>
    <derivirana_varijabla naziv="DomainObject.Predmet.OstaliListFormatedWithAdressOIB_1">
      <item>Valentino Horvat, OIB 00898453763, 1. Svibnja 14, 43000 Bjelovar punomoćnik sudionika u postupku LEONARDO jednostavno društvo s ograničenom odgovornošću za proizvodnju, usluge i trgovinu, Bjelovar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LEONARDO jednostavno društvo s ograničenom odgovornošću za proizvodnju, usluge i trgovinu, Bjelovar</izvorni_sadrzaj>
    <derivirana_varijabla naziv="DomainObject.Predmet.ProtustrankaIDrugi_1">LEONARDO jednostavno društvo s ograničenom odgovornošću za proizvodnju,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LEONARDO jednostavno društvo s ograničenom odgovornošću za proizvodnju, usluge i trgovinu, Bjelovar, OIB 64525396271, Ivanovčanska 22, 43000 Bjelovar</izvorni_sadrzaj>
    <derivirana_varijabla naziv="DomainObject.Predmet.ProtustrankaIDrugiAdressOIB_1">LEONARDO jednostavno društvo s ograničenom odgovornošću za proizvodnju, usluge i trgovinu, Bjelovar, OIB 64525396271, Ivanovčanska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LEONARDO jednostavno društvo s ograničenom odgovornošću za proizvodnju, usluge i trgovinu, Bjelovar</item>
      <item>Valentino Horvat</item>
    </izvorni_sadrzaj>
    <derivirana_varijabla naziv="DomainObject.Predmet.SudioniciListNaziv_1">
      <item>FINA, RC ZAGREB, Podružnica Bjelovar</item>
      <item>LEONARDO jednostavno društvo s ograničenom odgovornošću za proizvodnju, usluge i trgovinu, Bjelovar</item>
      <item>Valentino Horvat</item>
    </derivirana_varijabla>
  </DomainObject.Predmet.SudioniciListNaziv>
  <DomainObject.Predmet.SudioniciListAdressOIB>
    <izvorni_sadrzaj>
      <item>FINA, RC ZAGREB, Podružnica Bjelovar, OIB 85821130368, F. Supila 4,43000 Bjelovar</item>
      <item>LEONARDO jednostavno društvo s ograničenom odgovornošću za proizvodnju, usluge i trgovinu, Bjelovar, OIB 64525396271, Ivanovčanska 22,43000 Bjelovar</item>
      <item>Valentino Horvat, OIB 00898453763, 1. Svibnja 14,43000 Bjelovar</item>
    </izvorni_sadrzaj>
    <derivirana_varijabla naziv="DomainObject.Predmet.SudioniciListAdressOIB_1">
      <item>FINA, RC ZAGREB, Podružnica Bjelovar, OIB 85821130368, F. Supila 4,43000 Bjelovar</item>
      <item>LEONARDO jednostavno društvo s ograničenom odgovornošću za proizvodnju, usluge i trgovinu, Bjelovar, OIB 64525396271, Ivanovčanska 22,43000 Bjelovar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64525396271</item>
      <item>, OIB 00898453763</item>
    </izvorni_sadrzaj>
    <derivirana_varijabla naziv="DomainObject.Predmet.SudioniciListNazivOIB_1">
      <item>, OIB 85821130368</item>
      <item>, OIB 64525396271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D9A40-3375-460D-B28C-503581419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3959</properties:Characters>
  <properties:Lines>114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2016-04-13T10:46:00Z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2016-04-13T10:57:00Z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