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2faf" w14:paraId="bef2fa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AB72B3">
        <w:t>604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AB72B3">
        <w:t>PANORAMA SAVJETOVANJE j.d.o.o., OIB: 71416313514, MBS: 080835840, Zagreb, Dragutina Golika 36</w:t>
      </w:r>
      <w:r>
        <w:t xml:space="preserve">, temeljem članka 430. Stečajnog zakona („Narodne novine“ 71/15), </w:t>
      </w:r>
      <w:r w:rsidR="002F01CE">
        <w:t xml:space="preserve"> dana </w:t>
      </w:r>
      <w:r w:rsidR="007F4289">
        <w:t xml:space="preserve">9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AB72B3">
        <w:t>PANORAMA SAVJETOVANJE j.d.o.o., OIB: 71416313514, MBS: 080835840, Zagreb, Dragutina Golika 36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AB72B3">
        <w:t>PANORAMA SAVJETOVANJE j.d.o.o., OIB: 71416313514, MBS: 080835840, Zagreb, Dragutina Golika 36.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AB72B3">
        <w:t>11</w:t>
      </w:r>
      <w:r w:rsidR="00715A06">
        <w:t>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715A06">
        <w:t>5</w:t>
      </w:r>
      <w:r w:rsidR="00D6035C">
        <w:t>-01/04, Ur. broj: 04-06-15-</w:t>
      </w:r>
      <w:r w:rsidR="00715A06">
        <w:t>16</w:t>
      </w:r>
      <w:r w:rsidR="00AB72B3">
        <w:t>724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B72B3">
        <w:t>PANORAMA SAVJETOVANJE j.d.o.o., OIB: 71416313514, MBS: 080835840, Zagreb, Dragutina Golika 36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AB72B3">
        <w:t>16.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15A06">
        <w:t>6</w:t>
      </w:r>
      <w:r w:rsidR="00AB72B3">
        <w:t>04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F4289">
        <w:t>9.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7DE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715A06">
      <w:t>6</w:t>
    </w:r>
    <w:r w:rsidR="00AB72B3">
      <w:t>04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87DEF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7D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7D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D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D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7D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7D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D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D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St-1604/2016</izvorni_sadrzaj>
    <derivirana_varijabla naziv="DomainObject.Predmet.OznakaBroj_1">St-1604/2016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SAVJETOVANJE j.d.o.o.</izvorni_sadrzaj>
    <derivirana_varijabla naziv="DomainObject.Predmet.ProtustrankaFormated_1">  PANORAMA SAVJETOVANJE j.d.o.o.</derivirana_varijabla>
  </DomainObject.Predmet.ProtustrankaFormated>
  <DomainObject.Predmet.ProtustrankaFormatedOIB>
    <izvorni_sadrzaj>  PANORAMA SAVJETOVANJE j.d.o.o., OIB 71416313514</izvorni_sadrzaj>
    <derivirana_varijabla naziv="DomainObject.Predmet.ProtustrankaFormatedOIB_1">  PANORAMA SAVJETOVANJE j.d.o.o., OIB 71416313514</derivirana_varijabla>
  </DomainObject.Predmet.ProtustrankaFormatedOIB>
  <DomainObject.Predmet.ProtustrankaFormatedWithAdress>
    <izvorni_sadrzaj> PANORAMA SAVJETOVANJE j.d.o.o., Dragutina Golika 36, 10000 Zagreb</izvorni_sadrzaj>
    <derivirana_varijabla naziv="DomainObject.Predmet.ProtustrankaFormatedWithAdress_1"> PANORAMA SAVJETOVANJE j.d.o.o., Dragutina Golika 36, 10000 Zagreb</derivirana_varijabla>
  </DomainObject.Predmet.ProtustrankaFormatedWithAdress>
  <DomainObject.Predmet.ProtustrankaFormatedWithAdressOIB>
    <izvorni_sadrzaj> PANORAMA SAVJETOVANJE j.d.o.o., OIB 71416313514, Dragutina Golika 36, 10000 Zagreb</izvorni_sadrzaj>
    <derivirana_varijabla naziv="DomainObject.Predmet.ProtustrankaFormatedWithAdressOIB_1"> PANORAMA SAVJETOVANJE j.d.o.o., OIB 71416313514, Dragutina Golika 36, 10000 Zagreb</derivirana_varijabla>
  </DomainObject.Predmet.ProtustrankaFormatedWithAdressOIB>
  <DomainObject.Predmet.ProtustrankaWithAdress>
    <izvorni_sadrzaj>PANORAMA SAVJETOVANJE j.d.o.o. Dragutina Golika 36, 10000 Zagreb</izvorni_sadrzaj>
    <derivirana_varijabla naziv="DomainObject.Predmet.ProtustrankaWithAdress_1">PANORAMA SAVJETOVANJE j.d.o.o. Dragutina Golika 36, 10000 Zagreb</derivirana_varijabla>
  </DomainObject.Predmet.ProtustrankaWithAdress>
  <DomainObject.Predmet.ProtustrankaWithAdressOIB>
    <izvorni_sadrzaj>PANORAMA SAVJETOVANJE j.d.o.o., OIB 71416313514, Dragutina Golika 36, 10000 Zagreb</izvorni_sadrzaj>
    <derivirana_varijabla naziv="DomainObject.Predmet.ProtustrankaWithAdressOIB_1">PANORAMA SAVJETOVANJE j.d.o.o., OIB 71416313514, Dragutina Golika 36, 10000 Zagreb</derivirana_varijabla>
  </DomainObject.Predmet.ProtustrankaWithAdressOIB>
  <DomainObject.Predmet.ProtustrankaNazivFormated>
    <izvorni_sadrzaj>PANORAMA SAVJETOVANJE j.d.o.o.</izvorni_sadrzaj>
    <derivirana_varijabla naziv="DomainObject.Predmet.ProtustrankaNazivFormated_1">PANORAMA SAVJETOVANJE j.d.o.o.</derivirana_varijabla>
  </DomainObject.Predmet.ProtustrankaNazivFormated>
  <DomainObject.Predmet.ProtustrankaNazivFormatedOIB>
    <izvorni_sadrzaj>PANORAMA SAVJETOVANJE j.d.o.o., OIB 71416313514</izvorni_sadrzaj>
    <derivirana_varijabla naziv="DomainObject.Predmet.ProtustrankaNazivFormatedOIB_1">PANORAMA SAVJETOVANJE j.d.o.o., OIB 71416313514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SAVJETOVANJE j.d.o.o.</item>
    </izvorni_sadrzaj>
    <derivirana_varijabla naziv="DomainObject.Predmet.ProtuStrankaListFormated_1">
      <item>PANORAMA SAVJETOVANJE j.d.o.o.</item>
    </derivirana_varijabla>
  </DomainObject.Predmet.ProtuStrankaListFormated>
  <DomainObject.Predmet.ProtuStrankaListFormatedOIB>
    <izvorni_sadrzaj>
      <item>PANORAMA SAVJETOVANJE j.d.o.o., OIB 71416313514</item>
    </izvorni_sadrzaj>
    <derivirana_varijabla naziv="DomainObject.Predmet.ProtuStrankaListFormatedOIB_1">
      <item>PANORAMA SAVJETOVANJE j.d.o.o., OIB 71416313514</item>
    </derivirana_varijabla>
  </DomainObject.Predmet.ProtuStrankaListFormatedOIB>
  <DomainObject.Predmet.ProtuStrankaListFormatedWithAdress>
    <izvorni_sadrzaj>
      <item>PANORAMA SAVJETOVANJE j.d.o.o., Dragutina Golika 36, 10000 Zagreb</item>
    </izvorni_sadrzaj>
    <derivirana_varijabla naziv="DomainObject.Predmet.ProtuStrankaListFormatedWithAdress_1">
      <item>PANORAMA SAVJETOVANJE j.d.o.o., Dragutina Golika 36, 10000 Zagreb</item>
    </derivirana_varijabla>
  </DomainObject.Predmet.ProtuStrankaListFormatedWithAdress>
  <DomainObject.Predmet.ProtuStrankaListFormatedWithAdressOIB>
    <izvorni_sadrzaj>
      <item>PANORAMA SAVJETOVANJE j.d.o.o., OIB 71416313514, Dragutina Golika 36, 10000 Zagreb</item>
    </izvorni_sadrzaj>
    <derivirana_varijabla naziv="DomainObject.Predmet.ProtuStrankaListFormatedWithAdressOIB_1">
      <item>PANORAMA SAVJETOVANJE j.d.o.o., OIB 71416313514, Dragutina Golika 36, 10000 Zagreb</item>
    </derivirana_varijabla>
  </DomainObject.Predmet.ProtuStrankaListFormatedWithAdressOIB>
  <DomainObject.Predmet.ProtuStrankaListNazivFormated>
    <izvorni_sadrzaj>
      <item>PANORAMA SAVJETOVANJE j.d.o.o.</item>
    </izvorni_sadrzaj>
    <derivirana_varijabla naziv="DomainObject.Predmet.ProtuStrankaListNazivFormated_1">
      <item>PANORAMA SAVJETOVANJE j.d.o.o.</item>
    </derivirana_varijabla>
  </DomainObject.Predmet.ProtuStrankaListNazivFormated>
  <DomainObject.Predmet.ProtuStrankaListNazivFormatedOIB>
    <izvorni_sadrzaj>
      <item>PANORAMA SAVJETOVANJE j.d.o.o., OIB 71416313514</item>
    </izvorni_sadrzaj>
    <derivirana_varijabla naziv="DomainObject.Predmet.ProtuStrankaListNazivFormatedOIB_1">
      <item>PANORAMA SAVJETOVANJE j.d.o.o., OIB 71416313514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SAVJETOVANJE j.d.o.o.</izvorni_sadrzaj>
    <derivirana_varijabla naziv="DomainObject.Predmet.ProtustrankaIDrugi_1">PANORAMA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SAVJETOVANJE j.d.o.o., OIB 71416313514, Dragutina Golika 36, 10000 Zagreb</izvorni_sadrzaj>
    <derivirana_varijabla naziv="DomainObject.Predmet.ProtustrankaIDrugiAdressOIB_1">PANORAMA SAVJETOVANJE j.d.o.o., OIB 71416313514,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SAVJETOVANJE j.d.o.o.</item>
      <item>FINA Regionalni centar Zagreb</item>
    </izvorni_sadrzaj>
    <derivirana_varijabla naziv="DomainObject.Predmet.SudioniciListNaziv_1">
      <item>PANORAMA SAVJETOVANJE j.d.o.o.</item>
      <item>FINA Regionalni centar Zagreb</item>
    </derivirana_varijabla>
  </DomainObject.Predmet.SudioniciListNaziv>
  <DomainObject.Predmet.SudioniciListAdressOIB>
    <izvorni_sadrzaj>
      <item>PANORAMA SAVJETOVANJE j.d.o.o., OIB 71416313514, Dragutina Golika 36,10000 Zagreb</item>
      <item>FINA Regionalni centar Zagreb, OIB 85821130368, Trg svibanjskih žrtava 1995. 1,10000 Zagreb</item>
    </izvorni_sadrzaj>
    <derivirana_varijabla naziv="DomainObject.Predmet.SudioniciListAdressOIB_1">
      <item>PANORAMA SAVJETOVANJE j.d.o.o., OIB 71416313514, Dragutina Golika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71416313514</item>
      <item>, OIB 85821130368</item>
    </izvorni_sadrzaj>
    <derivirana_varijabla naziv="DomainObject.Predmet.SudioniciListNazivOIB_1">
      <item>, OIB 71416313514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44566-32F8-44E2-BD68-6619DBFFC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2376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2017-01-09T09:47:00Z</dcterms:created>
  <dc:creator>korisnik</dc:creator>
  <cp:lastModifiedBy>Snježana Andrijanić</cp:lastModifiedBy>
  <cp:lastPrinted>2017-01-09T09:46:00Z</cp:lastPrinted>
  <dcterms:modified xmlns:xsi="http://www.w3.org/2001/XMLSchema-instance" xsi:type="dcterms:W3CDTF">2017-01-09T09:47:00Z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