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16fe" w14:paraId="deb16fe" w:rsidRDefault="0049069B" w:rsidP="001940FB" w:rsidR="0049069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53D2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49069B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9069B" w:rsidP="00AA6BCF" w:rsidR="0049069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9069B" w:rsidP="0049069B" w:rsidR="004906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9069B" w:rsidP="0049069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9069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9069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656FF">
        <w:rPr>
          <w:rFonts w:cs="Calibri" w:eastAsia="Arial Unicode MS" w:hAnsi="Calibri" w:ascii="Calibri"/>
          <w:kern w:val="1"/>
          <w:lang w:eastAsia="ar-SA" w:val="hr-HR"/>
        </w:rPr>
        <w:t>DORIS VIDOVIĆ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9069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656FF">
        <w:rPr>
          <w:rFonts w:cs="Calibri" w:eastAsia="Arial Unicode MS" w:hAnsi="Calibri" w:ascii="Calibri"/>
          <w:kern w:val="1"/>
          <w:lang w:eastAsia="ar-SA" w:val="hr-HR"/>
        </w:rPr>
        <w:t>203.486,39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656FF">
        <w:rPr>
          <w:rFonts w:cs="Calibri" w:eastAsia="Arial Unicode MS" w:hAnsi="Calibri" w:ascii="Calibri"/>
          <w:kern w:val="1"/>
          <w:lang w:eastAsia="ar-SA" w:val="hr-HR"/>
        </w:rPr>
        <w:t>186.286,39</w:t>
      </w:r>
      <w:r w:rsidR="001D182A" w:rsidRPr="001D182A">
        <w:rPr>
          <w:rFonts w:cs="Calibri" w:hAnsi="Calibri" w:ascii="Calibri"/>
        </w:rPr>
        <w:t xml:space="preserve"> kn</w:t>
      </w:r>
      <w:r w:rsidR="0049069B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D656FF">
        <w:rPr>
          <w:rFonts w:cs="Calibri" w:eastAsia="Arial Unicode MS" w:hAnsi="Calibri" w:ascii="Calibri"/>
          <w:kern w:val="1"/>
          <w:lang w:eastAsia="ar-SA" w:val="hr-HR"/>
        </w:rPr>
        <w:t>17</w:t>
      </w:r>
      <w:r w:rsidR="001D182A" w:rsidRPr="001D182A">
        <w:rPr>
          <w:rFonts w:cs="Calibri" w:hAnsi="Calibri" w:ascii="Calibri"/>
        </w:rPr>
        <w:t>.</w:t>
      </w:r>
      <w:r w:rsidR="00D656FF">
        <w:rPr>
          <w:rFonts w:cs="Calibri" w:hAnsi="Calibri" w:ascii="Calibri"/>
        </w:rPr>
        <w:t>2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9069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9069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9069B" w:rsidRPr="0049069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9069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538EB" w:rsidP="001D182A" w:rsidR="00E538E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9069B" w:rsidP="001D182A" w:rsidR="0049069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656FF" w:rsidP="00D656F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DORIS VIDOVIĆ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Sukoišanska 39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58920421337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656FF" w:rsidP="00D656FF" w:rsidR="00D656FF" w:rsidRPr="00D656FF">
            <w:pPr>
              <w:rPr>
                <w:rFonts w:cs="Calibri" w:hAnsi="Calibri" w:ascii="Calibri"/>
              </w:rPr>
            </w:pPr>
            <w:r w:rsidRPr="00D656F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656F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203.486,39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656F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186.286,39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D656F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D656FF">
              <w:rPr>
                <w:rFonts w:cs="Calibri" w:hAnsi="Calibri" w:ascii="Calibri"/>
              </w:rPr>
              <w:t>7</w:t>
            </w:r>
            <w:r w:rsidRPr="001D182A">
              <w:rPr>
                <w:rFonts w:cs="Calibri" w:hAnsi="Calibri" w:ascii="Calibri"/>
              </w:rPr>
              <w:t>.</w:t>
            </w:r>
            <w:r w:rsidR="00D656FF">
              <w:rPr>
                <w:rFonts w:cs="Calibri" w:hAnsi="Calibri" w:ascii="Calibri"/>
              </w:rPr>
              <w:t>2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705152" w:rsidP="00705152" w:rsidR="00705152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05152" w:rsidP="00705152" w:rsidR="0070515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843D5" w:rsidP="00705152" w:rsidR="0070515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152" w:rsidP="00705152" w:rsidR="0070515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05152" w:rsidP="00705152" w:rsidR="0070515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05152" w:rsidP="00705152" w:rsidR="0070515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05152" w:rsidP="00705152" w:rsidR="0070515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05152" w:rsidP="00705152" w:rsidR="00705152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26B" w:rsidR="008E126B">
      <w:pPr>
        <w:spacing w:after="0"/>
      </w:pPr>
      <w:r>
        <w:separator/>
      </w:r>
    </w:p>
  </w:endnote>
  <w:endnote w:id="0" w:type="continuationSeparator">
    <w:p w:rsidRDefault="008E126B" w:rsidR="008E12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D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26B" w:rsidR="008E126B">
      <w:pPr>
        <w:spacing w:after="0"/>
      </w:pPr>
      <w:r>
        <w:separator/>
      </w:r>
    </w:p>
  </w:footnote>
  <w:footnote w:id="0" w:type="continuationSeparator">
    <w:p w:rsidRDefault="008E126B" w:rsidR="008E126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D9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43D5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069B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134A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5152"/>
    <w:rsid w:val="00706E26"/>
    <w:rsid w:val="007075AB"/>
    <w:rsid w:val="00711DED"/>
    <w:rsid w:val="007131C6"/>
    <w:rsid w:val="007136D7"/>
    <w:rsid w:val="00714EF7"/>
    <w:rsid w:val="007167C6"/>
    <w:rsid w:val="0071682E"/>
    <w:rsid w:val="00721031"/>
    <w:rsid w:val="00730CEC"/>
    <w:rsid w:val="00736850"/>
    <w:rsid w:val="00736DF4"/>
    <w:rsid w:val="00744CEB"/>
    <w:rsid w:val="00753D2A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6E2B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3AE6"/>
    <w:rsid w:val="008D7001"/>
    <w:rsid w:val="008E126B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2B64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4C43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6FF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38EB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4D98"/>
    <w:rsid w:val="00F553D0"/>
    <w:rsid w:val="00F6051E"/>
    <w:rsid w:val="00F61FF8"/>
    <w:rsid w:val="00F6469A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54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D9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D9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D9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D9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54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D9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D9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D9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D9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A92BD-9AB9-46B0-B189-DCA998F74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St-651/2017-63 / Podnesak - Podnesak (-63.docx)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