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D71FFC" w:rsidR="00D71FFC">
        <w:tc>
          <w:tcPr>
            <w:tcW w:type="dxa" w:w="2829"/>
            <w:hideMark/>
          </w:tcPr>
          <w:p w:rsidRDefault="00D71FFC" w:rsidP="00DB4E1D" w:rsidR="00D71FFC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7060" cx="477520"/>
                  <wp:effectExtent b="254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1FFC" w:rsidP="00DB4E1D" w:rsidR="00D71FFC">
            <w:pPr>
              <w:spacing w:after="0" w:before="120"/>
              <w:jc w:val="center"/>
            </w:pPr>
            <w:r>
              <w:t>Republika Hrvatska</w:t>
            </w:r>
          </w:p>
          <w:p w:rsidRDefault="00D71FFC" w:rsidP="00DB4E1D" w:rsidR="00D71FFC">
            <w:pPr>
              <w:spacing w:after="0"/>
              <w:jc w:val="center"/>
            </w:pPr>
            <w:r>
              <w:t>Trgovački sud u Varaždinu</w:t>
            </w:r>
          </w:p>
          <w:p w:rsidRDefault="00D71FFC" w:rsidP="00DB4E1D" w:rsidR="00D71FFC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476b96b" w14:paraId="476b96b" w:rsidRDefault="00DB4E1D" w:rsidP="00DB4E1D" w:rsidR="00DB4E1D">
      <w:pPr>
        <w:spacing w:after="0"/>
        <w:jc w:val="center"/>
        <w15:collapsed w:val="false"/>
      </w:pPr>
    </w:p>
    <w:p w:rsidRDefault="00DB4E1D" w:rsidP="00DB4E1D" w:rsidR="00DB4E1D">
      <w:pPr>
        <w:spacing w:after="0"/>
        <w:jc w:val="center"/>
      </w:pPr>
    </w:p>
    <w:p w:rsidRDefault="00D71FFC" w:rsidP="00DB4E1D" w:rsidR="00D71FFC">
      <w:pPr>
        <w:spacing w:after="0"/>
        <w:jc w:val="center"/>
      </w:pPr>
      <w:r>
        <w:t>R E P U B L I K A   H R V A T S K A</w:t>
      </w:r>
    </w:p>
    <w:p w:rsidRDefault="00D71FFC" w:rsidP="00DB4E1D" w:rsidR="00D71FFC">
      <w:pPr>
        <w:spacing w:after="0"/>
        <w:jc w:val="center"/>
      </w:pPr>
      <w:r>
        <w:t>R J E Š E NJ E</w:t>
      </w:r>
    </w:p>
    <w:p w:rsidRDefault="00DB4E1D" w:rsidP="00DB4E1D" w:rsidR="00DB4E1D">
      <w:pPr>
        <w:spacing w:after="0"/>
        <w:jc w:val="center"/>
      </w:pPr>
    </w:p>
    <w:p w:rsidRDefault="00D71FFC" w:rsidP="00DB4E1D" w:rsidR="00D71FFC">
      <w:pPr>
        <w:spacing w:after="0"/>
        <w:ind w:firstLine="708"/>
        <w:jc w:val="both"/>
        <w:rPr>
          <w:rFonts w:cs="Times New Roman"/>
        </w:rPr>
      </w:pPr>
      <w:r>
        <w:t xml:space="preserve">Trgovački sud u Varaždinu po sucu toga suda Iris Hatvalić Nemec, u postupku </w:t>
      </w:r>
      <w:proofErr w:type="spellStart"/>
      <w:r>
        <w:t>predstečajne</w:t>
      </w:r>
      <w:proofErr w:type="spellEnd"/>
      <w:r>
        <w:t xml:space="preserve"> nagodbe nad dužnikom </w:t>
      </w:r>
      <w:r>
        <w:rPr>
          <w:rFonts w:cs="Times New Roman"/>
        </w:rPr>
        <w:t>INAGRO d.o.o., Paška ulica 15, Križevci, OIB: 97768400261</w:t>
      </w:r>
      <w:r>
        <w:t xml:space="preserve">, </w:t>
      </w:r>
      <w:r w:rsidR="00DB4E1D">
        <w:t>9. listopada</w:t>
      </w:r>
      <w:r>
        <w:t xml:space="preserve"> 2018.</w:t>
      </w:r>
    </w:p>
    <w:p w:rsidRDefault="00DB4E1D" w:rsidP="00DB4E1D" w:rsidR="00DB4E1D">
      <w:pPr>
        <w:spacing w:after="0"/>
        <w:jc w:val="both"/>
      </w:pPr>
    </w:p>
    <w:p w:rsidRDefault="00D71FFC" w:rsidP="00DB4E1D" w:rsidR="00DB4E1D">
      <w:pPr>
        <w:spacing w:after="0"/>
        <w:jc w:val="center"/>
        <w:rPr>
          <w:b/>
        </w:rPr>
      </w:pPr>
      <w:r>
        <w:t>r i j e š i o  j e</w:t>
      </w:r>
    </w:p>
    <w:p w:rsidRDefault="00D71FFC" w:rsidP="00DB4E1D" w:rsidR="00D71FFC">
      <w:pPr>
        <w:pStyle w:val="Odlomakpopisa"/>
        <w:ind w:left="1080"/>
      </w:pPr>
    </w:p>
    <w:p w:rsidRDefault="00DB4E1D" w:rsidP="00DB4E1D" w:rsidR="00DB4E1D">
      <w:pPr>
        <w:spacing w:after="0"/>
        <w:jc w:val="both"/>
      </w:pPr>
      <w:r>
        <w:t>1.</w:t>
      </w:r>
      <w:r>
        <w:tab/>
        <w:t xml:space="preserve">Ročište za glasovanje o planu restrukturiranja predlagatelja-dužnika </w:t>
      </w:r>
      <w:r>
        <w:rPr>
          <w:rFonts w:cs="Times New Roman"/>
        </w:rPr>
        <w:t>INAGRO d.o.o., Paška ulica 15, Križevci, OIB: 97768400261</w:t>
      </w:r>
      <w:r>
        <w:t xml:space="preserve">, zakazano kod ovog suda za dan </w:t>
      </w:r>
      <w:r w:rsidRPr="00DB4E1D">
        <w:t>10. listopada 2018. u 12:00 sati</w:t>
      </w:r>
      <w:r>
        <w:t xml:space="preserve">, </w:t>
      </w:r>
      <w:r w:rsidRPr="00DB4E1D">
        <w:rPr>
          <w:b/>
        </w:rPr>
        <w:t>neće se održati</w:t>
      </w:r>
      <w:r>
        <w:t>.</w:t>
      </w:r>
    </w:p>
    <w:p w:rsidRDefault="00DB4E1D" w:rsidP="00DB4E1D" w:rsidR="00DB4E1D" w:rsidRPr="00DB4E1D">
      <w:pPr>
        <w:spacing w:after="0"/>
        <w:jc w:val="both"/>
      </w:pPr>
    </w:p>
    <w:p w:rsidRDefault="00DB4E1D" w:rsidP="00DB4E1D" w:rsidR="00D71FFC">
      <w:pPr>
        <w:spacing w:after="0"/>
        <w:jc w:val="both"/>
      </w:pPr>
      <w:r>
        <w:t>2</w:t>
      </w:r>
      <w:r w:rsidR="00D71FFC">
        <w:t>.</w:t>
      </w:r>
      <w:r w:rsidR="00D71FFC">
        <w:tab/>
      </w:r>
      <w:r>
        <w:t>Novo</w:t>
      </w:r>
      <w:r w:rsidR="00D71FFC">
        <w:t xml:space="preserve"> ročište za glas</w:t>
      </w:r>
      <w:r>
        <w:t>ovanje o planu restrukturiranja</w:t>
      </w:r>
      <w:r w:rsidR="00D71FFC">
        <w:t xml:space="preserve"> </w:t>
      </w:r>
      <w:r>
        <w:t>određuje se</w:t>
      </w:r>
      <w:r w:rsidR="00D71FFC">
        <w:t xml:space="preserve"> </w:t>
      </w:r>
      <w:r>
        <w:t>za dan</w:t>
      </w:r>
      <w:r w:rsidR="00D71FFC">
        <w:t xml:space="preserve"> </w:t>
      </w:r>
    </w:p>
    <w:p w:rsidRDefault="00DB4E1D" w:rsidP="00DB4E1D" w:rsidR="00DB4E1D">
      <w:pPr>
        <w:spacing w:after="0"/>
        <w:jc w:val="both"/>
      </w:pPr>
    </w:p>
    <w:p w:rsidRDefault="00DB4E1D" w:rsidP="00DB4E1D" w:rsidR="00DB4E1D">
      <w:pPr>
        <w:spacing w:after="0"/>
        <w:jc w:val="center"/>
      </w:pPr>
      <w:r>
        <w:rPr>
          <w:u w:val="single"/>
        </w:rPr>
        <w:t>6. studenog</w:t>
      </w:r>
      <w:r w:rsidR="00D71FFC">
        <w:rPr>
          <w:u w:val="single"/>
        </w:rPr>
        <w:t xml:space="preserve"> 2018. u 12</w:t>
      </w:r>
      <w:r>
        <w:rPr>
          <w:u w:val="single"/>
        </w:rPr>
        <w:t>:</w:t>
      </w:r>
      <w:r w:rsidR="00D71FFC">
        <w:rPr>
          <w:u w:val="single"/>
        </w:rPr>
        <w:t>00 sati</w:t>
      </w:r>
      <w:r w:rsidRPr="00DB4E1D">
        <w:t xml:space="preserve"> </w:t>
      </w:r>
      <w:r>
        <w:t xml:space="preserve"> </w:t>
      </w:r>
    </w:p>
    <w:p w:rsidRDefault="00DB4E1D" w:rsidP="00DB4E1D" w:rsidR="00D71FFC">
      <w:pPr>
        <w:spacing w:after="0"/>
        <w:jc w:val="center"/>
        <w:rPr>
          <w:u w:val="single"/>
        </w:rPr>
      </w:pPr>
      <w:r>
        <w:t>kod ovog suda u Varaždinu, Ulica Braće Radić 2, soba broj 230.</w:t>
      </w:r>
    </w:p>
    <w:p w:rsidRDefault="00D71FFC" w:rsidP="00DB4E1D" w:rsidR="00D71FFC">
      <w:pPr>
        <w:spacing w:after="0"/>
        <w:ind w:hanging="705" w:left="705"/>
        <w:jc w:val="both"/>
      </w:pPr>
    </w:p>
    <w:p w:rsidRDefault="00DB4E1D" w:rsidP="00DB4E1D" w:rsidR="00D71FFC">
      <w:pPr>
        <w:spacing w:after="0"/>
        <w:ind w:hanging="705" w:left="705"/>
        <w:jc w:val="both"/>
      </w:pPr>
      <w:r>
        <w:t>3</w:t>
      </w:r>
      <w:r w:rsidR="00D71FFC">
        <w:t>.</w:t>
      </w:r>
      <w:r w:rsidR="00D71FFC">
        <w:tab/>
        <w:t xml:space="preserve">Na ročište se, putem objave ovog rješenja na e-Oglasnoj ploči suda pozivaju: </w:t>
      </w:r>
    </w:p>
    <w:p w:rsidRDefault="00D71FFC" w:rsidP="00DB4E1D" w:rsidR="00D71FFC">
      <w:pPr>
        <w:spacing w:after="0"/>
        <w:jc w:val="both"/>
      </w:pPr>
      <w:r>
        <w:tab/>
        <w:t xml:space="preserve">- dužnik, </w:t>
      </w:r>
      <w:r>
        <w:rPr>
          <w:rFonts w:cs="Times New Roman"/>
        </w:rPr>
        <w:t>INAGRO d.o.o., Paška ulica 15, Križevci</w:t>
      </w:r>
    </w:p>
    <w:p w:rsidRDefault="00D71FFC" w:rsidP="00DB4E1D" w:rsidR="00D71FFC">
      <w:pPr>
        <w:spacing w:after="0"/>
        <w:jc w:val="both"/>
      </w:pPr>
      <w:r>
        <w:tab/>
        <w:t>- povjerenik, Vesna Baranašić Horvat, Matice hrvatske 6, Čakovec</w:t>
      </w:r>
    </w:p>
    <w:p w:rsidRDefault="00D71FFC" w:rsidP="00DB4E1D" w:rsidR="00D71FFC">
      <w:pPr>
        <w:spacing w:after="0"/>
        <w:jc w:val="both"/>
      </w:pPr>
      <w:r>
        <w:tab/>
        <w:t>- vjerovnici</w:t>
      </w:r>
    </w:p>
    <w:p w:rsidRDefault="00D71FFC" w:rsidP="00DB4E1D" w:rsidR="00D71FFC">
      <w:pPr>
        <w:spacing w:after="0"/>
        <w:jc w:val="both"/>
      </w:pPr>
    </w:p>
    <w:p w:rsidRDefault="00DB4E1D" w:rsidP="00DB4E1D" w:rsidR="00D71FFC">
      <w:pPr>
        <w:spacing w:after="0"/>
        <w:ind w:hanging="705" w:left="705"/>
        <w:jc w:val="both"/>
      </w:pPr>
      <w:r>
        <w:t>4</w:t>
      </w:r>
      <w:r w:rsidR="00D71FFC">
        <w:t>.</w:t>
      </w:r>
      <w:r w:rsidR="00D71FFC">
        <w:tab/>
        <w:t>Na ročištu će dužnik izlagati plan restrukturiranja, nakon toga će se o planu očitovati povjerenik, a potom slijedi rasprava u kojoj imaju pravo sudjelovati vjerovnici, dužnik i povjerenik (čl. 55. st. 3.-5. Stečajnog zakona).</w:t>
      </w:r>
    </w:p>
    <w:p w:rsidRDefault="00D71FFC" w:rsidP="00DB4E1D" w:rsidR="00D71FFC">
      <w:pPr>
        <w:spacing w:after="0"/>
        <w:ind w:hanging="705" w:left="705"/>
        <w:jc w:val="both"/>
      </w:pPr>
    </w:p>
    <w:p w:rsidRDefault="00DB4E1D" w:rsidP="00DB4E1D" w:rsidR="00D71FFC">
      <w:pPr>
        <w:spacing w:after="0"/>
        <w:ind w:hanging="705" w:left="705"/>
        <w:jc w:val="both"/>
      </w:pPr>
      <w:r>
        <w:t>5</w:t>
      </w:r>
      <w:r w:rsidR="00D71FFC">
        <w:t>.</w:t>
      </w:r>
      <w:r w:rsidR="00D71FFC">
        <w:tab/>
        <w:t>Vjerovnici odlučuju o planu restrukturiranja glasovanjem (čl. 55. st. 6. Stečajnog zakona).</w:t>
      </w:r>
    </w:p>
    <w:p w:rsidRDefault="00D71FFC" w:rsidP="00DB4E1D" w:rsidR="00D71FFC">
      <w:pPr>
        <w:spacing w:after="0"/>
        <w:ind w:hanging="705" w:left="705"/>
        <w:jc w:val="both"/>
      </w:pPr>
      <w:r>
        <w:tab/>
        <w:t>Vjerovnici glasuju pisanim putem na propisanom obrascu za glasovanje, koji mora biti dostavljen sudu najkasnije do početka ročišta za glasovanje, te ga mora potpisati i ovjeriti ovlaštena osoba (čl. 58. st. 1. Stečajnog zakona).</w:t>
      </w:r>
    </w:p>
    <w:p w:rsidRDefault="00D71FFC" w:rsidP="00DB4E1D" w:rsidR="00D71FFC">
      <w:pPr>
        <w:pStyle w:val="Odlomakpopisa"/>
        <w:ind w:left="1080"/>
      </w:pPr>
    </w:p>
    <w:p w:rsidRDefault="00D71FFC" w:rsidP="00DB4E1D" w:rsidR="00D71FFC">
      <w:pPr>
        <w:spacing w:after="0"/>
        <w:jc w:val="center"/>
      </w:pPr>
      <w:r>
        <w:t xml:space="preserve">U Varaždinu </w:t>
      </w:r>
      <w:r w:rsidR="00DB4E1D">
        <w:t>9. listopada</w:t>
      </w:r>
      <w:r>
        <w:t xml:space="preserve"> 2018.</w:t>
      </w:r>
    </w:p>
    <w:p w:rsidRDefault="00D71FFC" w:rsidP="00DB4E1D" w:rsidR="00D71FFC">
      <w:pPr>
        <w:pStyle w:val="Podnaslov"/>
        <w:ind w:left="5664"/>
        <w:rPr>
          <w:color w:val="FF0000"/>
        </w:rPr>
      </w:pPr>
      <w:r>
        <w:rPr>
          <w:i/>
          <w:color w:val="FF0000"/>
        </w:rPr>
        <w:t xml:space="preserve">                                                                                                                           </w:t>
      </w:r>
    </w:p>
    <w:p w:rsidRDefault="00D71FFC" w:rsidP="00DB4E1D" w:rsidR="00D71FFC">
      <w:pPr>
        <w:pStyle w:val="Podnaslov"/>
        <w:ind w:firstLine="708" w:left="4956"/>
        <w:rPr>
          <w:rFonts w:hAnsi="Times New Roman" w:ascii="Times New Roman"/>
          <w:color w:val="auto"/>
        </w:rPr>
      </w:pPr>
      <w:r>
        <w:rPr>
          <w:rFonts w:hAnsi="Times New Roman" w:ascii="Times New Roman"/>
          <w:b w:val="false"/>
          <w:color w:val="auto"/>
        </w:rPr>
        <w:t xml:space="preserve">          SUDAC:</w:t>
      </w:r>
    </w:p>
    <w:p w:rsidRDefault="00D71FFC" w:rsidP="00DB4E1D" w:rsidR="00D71FFC">
      <w:pPr>
        <w:pStyle w:val="Podnaslov"/>
        <w:ind w:firstLine="708" w:left="4956"/>
        <w:rPr>
          <w:rFonts w:hAnsi="Times New Roman" w:ascii="Times New Roman"/>
          <w:i/>
          <w:color w:val="auto"/>
        </w:rPr>
      </w:pPr>
    </w:p>
    <w:p w:rsidRDefault="00D71FFC" w:rsidP="00DB4E1D" w:rsidR="00D71FFC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Iris Hatvalić Nemec</w:t>
      </w:r>
    </w:p>
    <w:p w:rsidRDefault="00D71FFC" w:rsidP="00DB4E1D" w:rsidR="00D71FFC">
      <w:pPr>
        <w:spacing w:after="0"/>
      </w:pPr>
      <w:r>
        <w:tab/>
        <w:t xml:space="preserve">              </w:t>
      </w:r>
    </w:p>
    <w:p w:rsidRDefault="00DB4E1D" w:rsidP="00DB4E1D" w:rsidR="00D71FFC">
      <w:pPr>
        <w:spacing w:after="0"/>
        <w:jc w:val="both"/>
      </w:pPr>
      <w:r>
        <w:t>Uputa</w:t>
      </w:r>
      <w:r w:rsidR="00D71FFC">
        <w:t xml:space="preserve"> o pravnom lijeku:</w:t>
      </w:r>
    </w:p>
    <w:p w:rsidRDefault="00D71FFC" w:rsidP="00DB4E1D" w:rsidR="00D71FFC">
      <w:pPr>
        <w:spacing w:after="0"/>
        <w:jc w:val="both"/>
      </w:pPr>
      <w:r>
        <w:t>Protiv ovog rješenja posebna žalba nije dopuštena.</w:t>
      </w:r>
    </w:p>
    <w:p w:rsidRDefault="00D71FFC" w:rsidP="00DB4E1D" w:rsidR="00D71FFC">
      <w:pPr>
        <w:spacing w:after="0"/>
        <w:rPr>
          <w:color w:val="FF0000"/>
        </w:rPr>
      </w:pPr>
    </w:p>
    <w:p w:rsidRDefault="00D71FFC" w:rsidP="00DB4E1D" w:rsidR="00D71FFC">
      <w:pPr>
        <w:spacing w:after="0"/>
      </w:pPr>
      <w:r>
        <w:t>DNA:</w:t>
      </w:r>
    </w:p>
    <w:p w:rsidRDefault="00D71FFC" w:rsidP="00DB4E1D" w:rsidR="00A17314" w:rsidRPr="00D71FFC">
      <w:pPr>
        <w:pStyle w:val="Odlomakpopisa"/>
        <w:numPr>
          <w:ilvl w:val="0"/>
          <w:numId w:val="1"/>
        </w:numPr>
      </w:pPr>
      <w:r>
        <w:t>e-Oglasna ploča</w:t>
      </w:r>
    </w:p>
    <w:sectPr w:rsidSect="00DB4E1D" w:rsidR="00A17314" w:rsidRPr="00D71FFC">
      <w:headerReference w:type="default" r:id="rId10"/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34CF" w:rsidP="00DB4E1D" w:rsidR="002434CF">
      <w:pPr>
        <w:spacing w:after="0"/>
      </w:pPr>
      <w:r>
        <w:separator/>
      </w:r>
    </w:p>
  </w:endnote>
  <w:endnote w:id="0" w:type="continuationSeparator">
    <w:p w:rsidRDefault="002434CF" w:rsidP="00DB4E1D" w:rsidR="002434C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34CF" w:rsidP="00DB4E1D" w:rsidR="002434CF">
      <w:pPr>
        <w:spacing w:after="0"/>
      </w:pPr>
      <w:r>
        <w:separator/>
      </w:r>
    </w:p>
  </w:footnote>
  <w:footnote w:id="0" w:type="continuationSeparator">
    <w:p w:rsidRDefault="002434CF" w:rsidP="00DB4E1D" w:rsidR="002434C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E1D" w:rsidR="00DB4E1D">
    <w:pPr>
      <w:pStyle w:val="Zaglavlje"/>
    </w:pPr>
  </w:p>
  <w:p w:rsidRDefault="00FA3289" w:rsidR="00DB4E1D">
    <w:pPr>
      <w:pStyle w:val="Zaglavlje"/>
    </w:pPr>
    <w:r>
      <w:tab/>
    </w:r>
    <w:r>
      <w:tab/>
    </w:r>
    <w:r>
      <w:t>Poslovni broj: 4 St-582/17</w:t>
    </w:r>
    <w:r w:rsidR="00DB4E1D">
      <w:t>-39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F05363"/>
    <w:multiLevelType w:val="hybridMultilevel"/>
    <w:tmpl w:val="B868F838"/>
    <w:lvl w:tplc="45D21A28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6C99"/>
    <w:rsid w:val="002434CF"/>
    <w:rsid w:val="005A032C"/>
    <w:rsid w:val="005F6C99"/>
    <w:rsid w:val="00670C71"/>
    <w:rsid w:val="00A17314"/>
    <w:rsid w:val="00D71FFC"/>
    <w:rsid w:val="00DB4E1D"/>
    <w:rsid w:val="00FA3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1FFC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71FFC"/>
    <w:pPr>
      <w:spacing w:after="0"/>
      <w:jc w:val="both"/>
    </w:pPr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D71FFC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D71FFC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D71FFC"/>
    <w:pPr>
      <w:spacing w:after="0"/>
      <w:ind w:left="720"/>
      <w:contextualSpacing/>
    </w:pPr>
    <w:rPr>
      <w:rFonts w:cs="Times New Roman" w:eastAsia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FF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1FF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B4E1D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B4E1D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B4E1D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B4E1D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03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03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03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03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03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1FFC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71FFC"/>
    <w:pPr>
      <w:spacing w:after="0"/>
      <w:jc w:val="both"/>
    </w:pPr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D71FFC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D71FFC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D71FFC"/>
    <w:pPr>
      <w:spacing w:after="0"/>
      <w:ind w:left="720"/>
      <w:contextualSpacing/>
    </w:pPr>
    <w:rPr>
      <w:rFonts w:cs="Times New Roman" w:eastAsia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FF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1FF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B4E1D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DB4E1D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B4E1D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DB4E1D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03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03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03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03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03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1181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81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St-582/2017-39</izvorni_sadrzaj>
    <derivirana_varijabla naziv="DomainObject.Oznaka_1">St-582/2017-39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2017.</izvorni_sadrzaj>
    <derivirana_varijabla naziv="DomainObject.Predmet.DatumOsnivanja_1">27.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pokretnaje i otvaranje predst. postupka</izvorni_sadrzaj>
    <derivirana_varijabla naziv="DomainObject.Predmet.Opis_1">Prijedlog za pokretnaje i otvaranje predst.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St-582/2017</izvorni_sadrzaj>
    <derivirana_varijabla naziv="DomainObject.Predmet.OznakaBroj_1">St-582/2017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8.6.2018</izvorni_sadrzaj>
    <derivirana_varijabla naziv="DomainObject.Predmet.PrimjedbaSuca_1">žalba 8.6.2018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INAGRO d.o.o. za poljoprivrednu proizvodnju, trgovinu i usluge</izvorni_sadrzaj>
    <derivirana_varijabla naziv="DomainObject.Predmet.StrankaFormated_1">  INAGRO d.o.o. za poljoprivrednu proizvodnju, trgovinu i usluge</derivirana_varijabla>
  </DomainObject.Predmet.StrankaFormated>
  <DomainObject.Predmet.StrankaFormatedOIB>
    <izvorni_sadrzaj>  INAGRO d.o.o. za poljoprivrednu proizvodnju, trgovinu i usluge, OIB 97768400261</izvorni_sadrzaj>
    <derivirana_varijabla naziv="DomainObject.Predmet.StrankaFormatedOIB_1">  INAGRO d.o.o. za poljoprivrednu proizvodnju, trgovinu i usluge, OIB 97768400261</derivirana_varijabla>
  </DomainObject.Predmet.StrankaFormatedOIB>
  <DomainObject.Predmet.StrankaFormatedWithAdress>
    <izvorni_sadrzaj> INAGRO d.o.o. za poljoprivrednu proizvodnju, trgovinu i usluge, Paška ulica 15, 48260 Križevci</izvorni_sadrzaj>
    <derivirana_varijabla naziv="DomainObject.Predmet.StrankaFormatedWithAdress_1"> INAGRO d.o.o. za poljoprivrednu proizvodnju, trgovinu i usluge, Paška ulica 15, 48260 Križevci</derivirana_varijabla>
  </DomainObject.Predmet.StrankaFormatedWithAdress>
  <DomainObject.Predmet.StrankaFormatedWithAdressOIB>
    <izvorni_sadrzaj> INAGRO d.o.o. za poljoprivrednu proizvodnju, trgovinu i usluge, OIB 97768400261, Paška ulica 15, 48260 Križevci</izvorni_sadrzaj>
    <derivirana_varijabla naziv="DomainObject.Predmet.StrankaFormatedWithAdressOIB_1"> INAGRO d.o.o. za poljoprivrednu proizvodnju, trgovinu i usluge, OIB 97768400261, Paška ulica 15, 48260 Križevci</derivirana_varijabla>
  </DomainObject.Predmet.StrankaFormatedWithAdressOIB>
  <DomainObject.Predmet.StrankaWithAdress>
    <izvorni_sadrzaj>INAGRO d.o.o. za poljoprivrednu proizvodnju, trgovinu i usluge Paška ulica 15,48260 Križevci</izvorni_sadrzaj>
    <derivirana_varijabla naziv="DomainObject.Predmet.StrankaWithAdress_1">INAGRO d.o.o. za poljoprivrednu proizvodnju, trgovinu i usluge Paška ulica 15,48260 Križevci</derivirana_varijabla>
  </DomainObject.Predmet.StrankaWithAdress>
  <DomainObject.Predmet.StrankaWithAdressOIB>
    <izvorni_sadrzaj>INAGRO d.o.o. za poljoprivrednu proizvodnju, trgovinu i usluge, OIB 97768400261, Paška ulica 15,48260 Križevci</izvorni_sadrzaj>
    <derivirana_varijabla naziv="DomainObject.Predmet.StrankaWithAdressOIB_1">INAGRO d.o.o. za poljoprivrednu proizvodnju, trgovinu i usluge, OIB 97768400261, Paška ulica 15,48260 Križevci</derivirana_varijabla>
  </DomainObject.Predmet.StrankaWithAdressOIB>
  <DomainObject.Predmet.StrankaNazivFormated>
    <izvorni_sadrzaj>INAGRO d.o.o. za poljoprivrednu proizvodnju, trgovinu i usluge</izvorni_sadrzaj>
    <derivirana_varijabla naziv="DomainObject.Predmet.StrankaNazivFormated_1">INAGRO d.o.o. za poljoprivrednu proizvodnju, trgovinu i usluge</derivirana_varijabla>
  </DomainObject.Predmet.StrankaNazivFormated>
  <DomainObject.Predmet.StrankaNazivFormatedOIB>
    <izvorni_sadrzaj>INAGRO d.o.o. za poljoprivrednu proizvodnju, trgovinu i usluge, OIB 97768400261</izvorni_sadrzaj>
    <derivirana_varijabla naziv="DomainObject.Predmet.StrankaNazivFormatedOIB_1">INAGRO d.o.o. za poljoprivrednu proizvodnju, trgovinu i usluge, OIB 97768400261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INAGRO d.o.o. za poljoprivrednu proizvodnju, trgovinu i usluge</item>
    </izvorni_sadrzaj>
    <derivirana_varijabla naziv="DomainObject.Predmet.StrankaListFormated_1">
      <item>INAGRO d.o.o. za poljoprivrednu proizvodnju, trgovinu i usluge</item>
    </derivirana_varijabla>
  </DomainObject.Predmet.StrankaListFormated>
  <DomainObject.Predmet.StrankaListFormatedOIB>
    <izvorni_sadrzaj>
      <item>INAGRO d.o.o. za poljoprivrednu proizvodnju, trgovinu i usluge, OIB 97768400261</item>
    </izvorni_sadrzaj>
    <derivirana_varijabla naziv="DomainObject.Predmet.StrankaListFormatedOIB_1">
      <item>INAGRO d.o.o. za poljoprivrednu proizvodnju, trgovinu i usluge, OIB 97768400261</item>
    </derivirana_varijabla>
  </DomainObject.Predmet.StrankaListFormatedOIB>
  <DomainObject.Predmet.StrankaListFormatedWithAdress>
    <izvorni_sadrzaj>
      <item>INAGRO d.o.o. za poljoprivrednu proizvodnju, trgovinu i usluge, Paška ulica 15, 48260 Križevci</item>
    </izvorni_sadrzaj>
    <derivirana_varijabla naziv="DomainObject.Predmet.StrankaListFormatedWithAdress_1">
      <item>INAGRO d.o.o. za poljoprivrednu proizvodnju, trgovinu i usluge, Paška ulica 15, 48260 Križevci</item>
    </derivirana_varijabla>
  </DomainObject.Predmet.StrankaListFormatedWithAdress>
  <DomainObject.Predmet.StrankaListFormatedWithAdressOIB>
    <izvorni_sadrzaj>
      <item>INAGRO d.o.o. za poljoprivrednu proizvodnju, trgovinu i usluge, OIB 97768400261, Paška ulica 15, 48260 Križevci</item>
    </izvorni_sadrzaj>
    <derivirana_varijabla naziv="DomainObject.Predmet.StrankaListFormatedWithAdressOIB_1">
      <item>INAGRO d.o.o. za poljoprivrednu proizvodnju, trgovinu i usluge, OIB 97768400261, Paška ulica 15, 48260 Križevci</item>
    </derivirana_varijabla>
  </DomainObject.Predmet.StrankaListFormatedWithAdressOIB>
  <DomainObject.Predmet.StrankaListNazivFormated>
    <izvorni_sadrzaj>
      <item>INAGRO d.o.o. za poljoprivrednu proizvodnju, trgovinu i usluge</item>
    </izvorni_sadrzaj>
    <derivirana_varijabla naziv="DomainObject.Predmet.StrankaListNazivFormated_1">
      <item>INAGRO d.o.o. za poljoprivrednu proizvodnju, trgovinu i usluge</item>
    </derivirana_varijabla>
  </DomainObject.Predmet.StrankaListNazivFormated>
  <DomainObject.Predmet.StrankaListNazivFormatedOIB>
    <izvorni_sadrzaj>
      <item>INAGRO d.o.o. za poljoprivrednu proizvodnju, trgovinu i usluge, OIB 97768400261</item>
    </izvorni_sadrzaj>
    <derivirana_varijabla naziv="DomainObject.Predmet.StrankaListNazivFormatedOIB_1">
      <item>INAGRO d.o.o. za poljoprivrednu proizvodnju, trgovinu i usluge, OIB 97768400261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</item>
      <item>Sudski registar Trgovačkog suda u Varaždinu</item>
      <item>Financijska agencija</item>
      <item>Vesna Baranašić Horvat, povjerenik</item>
      <item>Marija Mikšec</item>
      <item>Jugoslav Puran</item>
      <item>Marijo Šut</item>
      <item>Odvjetničko društvo Leko i partneri društvo s ograničenom odgovornošću</item>
      <item>Goran Jujnović Lučić</item>
      <item>Petra Jurčić Vujičić</item>
      <item>Finesa Grupa, društvo s ograničenom odgovornošću za menadžment financija, investicija, nekretnina i ekoenergije, Samaržija</item>
      <item>CROATIA osiguranje d.d.</item>
      <item>ZAGREBAČKA BANKA DIONIČKO DRUŠTVO</item>
    </izvorni_sadrzaj>
    <derivirana_varijabla naziv="DomainObject.Predmet.OstaliListFormated_1">
      <item>e-Oglasna</item>
      <item>Sudski registar Trgovačkog suda u Varaždinu</item>
      <item>Financijska agencija</item>
      <item>Vesna Baranašić Horvat, povjerenik</item>
      <item>Marija Mikšec</item>
      <item>Jugoslav Puran</item>
      <item>Marijo Šut</item>
      <item>Odvjetničko društvo Leko i partneri društvo s ograničenom odgovornošću</item>
      <item>Goran Jujnović Lučić</item>
      <item>Petra Jurčić Vujičić</item>
      <item>Finesa Grupa, društvo s ograničenom odgovornošću za menadžment financija, investicija, nekretnina i ekoenergije, Samaržija</item>
      <item>CROATIA osiguranje d.d.</item>
      <item>ZAGREBAČKA BANKA DIONIČKO DRUŠTVO</item>
    </derivirana_varijabla>
  </DomainObject.Predmet.OstaliListFormated>
  <DomainObject.Predmet.OstaliListFormatedOIB>
    <izvorni_sadrzaj>
      <item>e-Oglasna</item>
      <item>Sudski registar Trgovačkog suda u Varaždinu</item>
      <item>Financijska agencija, OIB 85821130368</item>
      <item>Vesna Baranašić Horvat, povjerenik, OIB 65554389903</item>
      <item>Marija Mikšec</item>
      <item>Jugoslav Puran</item>
      <item>Marijo Šut, OIB 93744903089</item>
      <item>Odvjetničko društvo Leko i partneri društvo s ograničenom odgovornošću, OIB 35913314365</item>
      <item>Goran Jujnović Lučić</item>
      <item>Petra Jurčić Vujičić</item>
      <item>Finesa Grupa, društvo s ograničenom odgovornošću za menadžment financija, investicija, nekretnina i ekoenergije, Samaržija, OIB 63316774214</item>
      <item>CROATIA osiguranje d.d., OIB 26187994862</item>
      <item>ZAGREBAČKA BANKA DIONIČKO DRUŠTVO, OIB 92963223473</item>
    </izvorni_sadrzaj>
    <derivirana_varijabla naziv="DomainObject.Predmet.OstaliListFormatedOIB_1">
      <item>e-Oglasna</item>
      <item>Sudski registar Trgovačkog suda u Varaždinu</item>
      <item>Financijska agencija, OIB 85821130368</item>
      <item>Vesna Baranašić Horvat, povjerenik, OIB 65554389903</item>
      <item>Marija Mikšec</item>
      <item>Jugoslav Puran</item>
      <item>Marijo Šut, OIB 93744903089</item>
      <item>Odvjetničko društvo Leko i partneri društvo s ograničenom odgovornošću, OIB 35913314365</item>
      <item>Goran Jujnović Lučić</item>
      <item>Petra Jurčić Vujičić</item>
      <item>Finesa Grupa, društvo s ograničenom odgovornošću za menadžment financija, investicija, nekretnina i ekoenergije, Samaržija, OIB 63316774214</item>
      <item>CROATIA osiguranje d.d., OIB 26187994862</item>
      <item>ZAGREBAČKA BANKA DIONIČKO DRUŠTVO, OIB 92963223473</item>
    </derivirana_varijabla>
  </DomainObject.Predmet.OstaliListFormatedOIB>
  <DomainObject.Predmet.OstaliListFormatedWithAdress>
    <izvorni_sadrzaj>
      <item>e-Oglasna</item>
      <item>Sudski registar Trgovačkog suda u Varaždinu, B.Radića 2, 42000 Varaždin</item>
      <item>Financijska agencija, Ulica grada Vukovara 70, 10000 Zagreb</item>
      <item>Vesna Baranašić Horvat, povjerenik, Matice Hrvatske 6, 40000 Čakovec</item>
      <item>Marija Mikšec, Trg P. Zrinskog 15, 10340 Vrbovec</item>
      <item>Jugoslav Puran, Josipa Jelačića 12, 43000 Bjelovar</item>
      <item>Marijo Šut, Poljanski Lug 5, 10340 Poljanski Lug</item>
      <item>Odvjetničko društvo Leko i partneri društvo s ograničenom odgovornošću, Domagojeva 18, 10000 Zagreb</item>
      <item>Goran Jujnović Lučić, Strojarska cesta 20/XXII, 10000 Zagreb</item>
      <item>Petra Jurčić Vujičić, Kuhačeva 1, 10000 Zagreb</item>
      <item>Finesa Grupa, društvo s ograničenom odgovornošću za menadžment financija, investicija, nekretnina i ekoenergije, Samaržija, Ivana Kukuljevića 25, 42000 Varaždin</item>
      <item>CROATIA osiguranje d.d.</item>
      <item>ZAGREBAČKA BANKA DIONIČKO DRUŠTVO, Trg bana Josipa Jelačića 10, 10000 Zagreb</item>
    </izvorni_sadrzaj>
    <derivirana_varijabla naziv="DomainObject.Predmet.OstaliListFormatedWithAdress_1">
      <item>e-Oglasna</item>
      <item>Sudski registar Trgovačkog suda u Varaždinu, B.Radića 2, 42000 Varaždin</item>
      <item>Financijska agencija, Ulica grada Vukovara 70, 10000 Zagreb</item>
      <item>Vesna Baranašić Horvat, povjerenik, Matice Hrvatske 6, 40000 Čakovec</item>
      <item>Marija Mikšec, Trg P. Zrinskog 15, 10340 Vrbovec</item>
      <item>Jugoslav Puran, Josipa Jelačića 12, 43000 Bjelovar</item>
      <item>Marijo Šut, Poljanski Lug 5, 10340 Poljanski Lug</item>
      <item>Odvjetničko društvo Leko i partneri društvo s ograničenom odgovornošću, Domagojeva 18, 10000 Zagreb</item>
      <item>Goran Jujnović Lučić, Strojarska cesta 20/XXII, 10000 Zagreb</item>
      <item>Petra Jurčić Vujičić, Kuhačeva 1, 10000 Zagreb</item>
      <item>Finesa Grupa, društvo s ograničenom odgovornošću za menadžment financija, investicija, nekretnina i ekoenergije, Samaržija, Ivana Kukuljevića 25, 42000 Varaždin</item>
      <item>CROATIA osiguranje d.d.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e-Oglasna</item>
      <item>Sudski registar Trgovačkog suda u Varaždinu, B.Radića 2, 42000 Varaždin</item>
      <item>Financijska agencija, OIB 85821130368, Ulica grada Vukovara 70, 10000 Zagreb</item>
      <item>Vesna Baranašić Horvat, povjerenik, OIB 65554389903, Matice Hrvatske 6, 40000 Čakovec</item>
      <item>Marija Mikšec, Trg P. Zrinskog 15, 10340 Vrbovec</item>
      <item>Jugoslav Puran, Josipa Jelačića 12, 43000 Bjelovar</item>
      <item>Marijo Šut, OIB 93744903089, Poljanski Lug 5, 10340 Poljanski Lug</item>
      <item>Odvjetničko društvo Leko i partneri društvo s ograničenom odgovornošću, OIB 35913314365, Domagojeva 18, 10000 Zagreb</item>
      <item>Goran Jujnović Lučić, Strojarska cesta 20/XXII, 10000 Zagreb</item>
      <item>Petra Jurčić Vujičić, Kuhačeva 1, 10000 Zagreb</item>
      <item>Finesa Grupa, društvo s ograničenom odgovornošću za menadžment financija, investicija, nekretnina i ekoenergije, Samaržija, OIB 63316774214, Ivana Kukuljevića 25, 42000 Varaždin</item>
      <item>CROATIA osiguranje d.d., OIB 26187994862</item>
      <item>ZAGREBAČKA BANKA DIONIČKO DRUŠTVO, OIB 92963223473, Trg bana Josipa Jelačića 10, 10000 Zagreb</item>
    </izvorni_sadrzaj>
    <derivirana_varijabla naziv="DomainObject.Predmet.OstaliListFormatedWithAdressOIB_1">
      <item>e-Oglasna</item>
      <item>Sudski registar Trgovačkog suda u Varaždinu, B.Radića 2, 42000 Varaždin</item>
      <item>Financijska agencija, OIB 85821130368, Ulica grada Vukovara 70, 10000 Zagreb</item>
      <item>Vesna Baranašić Horvat, povjerenik, OIB 65554389903, Matice Hrvatske 6, 40000 Čakovec</item>
      <item>Marija Mikšec, Trg P. Zrinskog 15, 10340 Vrbovec</item>
      <item>Jugoslav Puran, Josipa Jelačića 12, 43000 Bjelovar</item>
      <item>Marijo Šut, OIB 93744903089, Poljanski Lug 5, 10340 Poljanski Lug</item>
      <item>Odvjetničko društvo Leko i partneri društvo s ograničenom odgovornošću, OIB 35913314365, Domagojeva 18, 10000 Zagreb</item>
      <item>Goran Jujnović Lučić, Strojarska cesta 20/XXII, 10000 Zagreb</item>
      <item>Petra Jurčić Vujičić, Kuhačeva 1, 10000 Zagreb</item>
      <item>Finesa Grupa, društvo s ograničenom odgovornošću za menadžment financija, investicija, nekretnina i ekoenergije, Samaržija, OIB 63316774214, Ivana Kukuljevića 25, 42000 Varaždin</item>
      <item>CROATIA osiguranje d.d., OIB 26187994862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e-Oglasna</item>
      <item>Sudski registar Trgovačkog suda u Varaždinu</item>
      <item>Financijska agencija</item>
      <item>Vesna Baranašić Horvat, povjerenik</item>
      <item>Marija Mikšec</item>
      <item>Jugoslav Puran</item>
      <item>Marijo Šut</item>
      <item>Odvjetničko društvo Leko i partneri društvo s ograničenom odgovornošću</item>
      <item>Goran Jujnović Lučić</item>
      <item>Petra Jurčić Vujičić</item>
      <item>Finesa Grupa, društvo s ograničenom odgovornošću za menadžment financija, investicija, nekretnina i ekoenergije, Samaržija</item>
      <item>CROATIA osiguranje d.d.</item>
      <item>ZAGREBAČKA BANKA DIONIČKO DRUŠTVO</item>
    </izvorni_sadrzaj>
    <derivirana_varijabla naziv="DomainObject.Predmet.OstaliListNazivFormated_1">
      <item>e-Oglasna</item>
      <item>Sudski registar Trgovačkog suda u Varaždinu</item>
      <item>Financijska agencija</item>
      <item>Vesna Baranašić Horvat, povjerenik</item>
      <item>Marija Mikšec</item>
      <item>Jugoslav Puran</item>
      <item>Marijo Šut</item>
      <item>Odvjetničko društvo Leko i partneri društvo s ograničenom odgovornošću</item>
      <item>Goran Jujnović Lučić</item>
      <item>Petra Jurčić Vujičić</item>
      <item>Finesa Grupa, društvo s ograničenom odgovornošću za menadžment financija, investicija, nekretnina i ekoenergije, Samaržija</item>
      <item>CROATIA osiguranje d.d.</item>
      <item>ZAGREBAČKA BANKA DIONIČKO DRUŠTVO</item>
    </derivirana_varijabla>
  </DomainObject.Predmet.OstaliListNazivFormated>
  <DomainObject.Predmet.OstaliListNazivFormatedOIB>
    <izvorni_sadrzaj>
      <item>e-Oglasna</item>
      <item>Sudski registar Trgovačkog suda u Varaždinu</item>
      <item>Financijska agencija, OIB 85821130368</item>
      <item>Vesna Baranašić Horvat, povjerenik, OIB 65554389903</item>
      <item>Marija Mikšec</item>
      <item>Jugoslav Puran</item>
      <item>Marijo Šut, OIB 93744903089</item>
      <item>Odvjetničko društvo Leko i partneri društvo s ograničenom odgovornošću, OIB 35913314365</item>
      <item>Goran Jujnović Lučić</item>
      <item>Petra Jurčić Vujičić</item>
      <item>Finesa Grupa, društvo s ograničenom odgovornošću za menadžment financija, investicija, nekretnina i ekoenergije, Samaržija, OIB 63316774214</item>
      <item>CROATIA osiguranje d.d., OIB 26187994862</item>
      <item>ZAGREBAČKA BANKA DIONIČKO DRUŠTVO, OIB 92963223473</item>
    </izvorni_sadrzaj>
    <derivirana_varijabla naziv="DomainObject.Predmet.OstaliListNazivFormatedOIB_1">
      <item>e-Oglasna</item>
      <item>Sudski registar Trgovačkog suda u Varaždinu</item>
      <item>Financijska agencija, OIB 85821130368</item>
      <item>Vesna Baranašić Horvat, povjerenik, OIB 65554389903</item>
      <item>Marija Mikšec</item>
      <item>Jugoslav Puran</item>
      <item>Marijo Šut, OIB 93744903089</item>
      <item>Odvjetničko društvo Leko i partneri društvo s ograničenom odgovornošću, OIB 35913314365</item>
      <item>Goran Jujnović Lučić</item>
      <item>Petra Jurčić Vujičić</item>
      <item>Finesa Grupa, društvo s ograničenom odgovornošću za menadžment financija, investicija, nekretnina i ekoenergije, Samaržija, OIB 63316774214</item>
      <item>CROATIA osiguranje d.d., OIB 26187994862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>St-582/2017-39</izvorni_sadrzaj>
    <derivirana_varijabla naziv="DomainObject.PoslovniBrojDokumenta_1">St-582/2017-39</derivirana_varijabla>
  </DomainObject.PoslovniBrojDokumenta>
  <DomainObject.Predmet.StrankaIDrugi>
    <izvorni_sadrzaj>INAGRO d.o.o. za poljoprivrednu proizvodnju, trgovinu i usluge</izvorni_sadrzaj>
    <derivirana_varijabla naziv="DomainObject.Predmet.StrankaIDrugi_1">INAGRO d.o.o. za poljoprivrednu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INAGRO d.o.o. za poljoprivrednu proizvodnju, trgovinu i usluge, OIB 97768400261, Paška ulica 15, 48260 Križevci</izvorni_sadrzaj>
    <derivirana_varijabla naziv="DomainObject.Predmet.StrankaIDrugiAdressOIB_1">INAGRO d.o.o. za poljoprivrednu proizvodnju, trgovinu i usluge, OIB 97768400261, Paška ulica 15,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INAGRO d.o.o. za poljoprivrednu proizvodnju, trgovinu i usluge</item>
      <item>e-Oglasna</item>
      <item>Sudski registar Trgovačkog suda u Varaždinu</item>
      <item>Financijska agencija</item>
      <item>Vesna Baranašić Horvat, povjerenik</item>
      <item>Marija Mikšec</item>
      <item>Jugoslav Puran</item>
      <item>Marijo Šut</item>
      <item>Odvjetničko društvo Leko i partneri društvo s ograničenom odgovornošću</item>
      <item>Goran Jujnović Lučić</item>
      <item>Petra Jurčić Vujičić</item>
      <item>Finesa Grupa, društvo s ograničenom odgovornošću za menadžment financija, investicija, nekretnina i ekoenergije, Samaržija</item>
      <item>CROATIA osiguranje d.d.</item>
      <item>ZAGREBAČKA BANKA DIONIČKO DRUŠTVO</item>
    </izvorni_sadrzaj>
    <derivirana_varijabla naziv="DomainObject.Predmet.SudioniciListNaziv_1">
      <item>INAGRO d.o.o. za poljoprivrednu proizvodnju, trgovinu i usluge</item>
      <item>e-Oglasna</item>
      <item>Sudski registar Trgovačkog suda u Varaždinu</item>
      <item>Financijska agencija</item>
      <item>Vesna Baranašić Horvat, povjerenik</item>
      <item>Marija Mikšec</item>
      <item>Jugoslav Puran</item>
      <item>Marijo Šut</item>
      <item>Odvjetničko društvo Leko i partneri društvo s ograničenom odgovornošću</item>
      <item>Goran Jujnović Lučić</item>
      <item>Petra Jurčić Vujičić</item>
      <item>Finesa Grupa, društvo s ograničenom odgovornošću za menadžment financija, investicija, nekretnina i ekoenergije, Samaržija</item>
      <item>CROATIA osiguranje d.d.</item>
      <item>ZAGREBAČKA BANKA DIONIČKO DRUŠTVO</item>
    </derivirana_varijabla>
  </DomainObject.Predmet.SudioniciListNaziv>
  <DomainObject.Predmet.SudioniciListAdressOIB>
    <izvorni_sadrzaj>
      <item>INAGRO d.o.o. za poljoprivrednu proizvodnju, trgovinu i usluge, OIB 97768400261, Paška ulica 15,48260 Križevci</item>
      <item>e-Oglasna</item>
      <item>Sudski registar Trgovačkog suda u Varaždinu, B.Radića 2,42000 Varaždin</item>
      <item>Financijska agencija, OIB 85821130368, Ulica grada Vukovara 70,10000 Zagreb</item>
      <item>Vesna Baranašić Horvat, povjerenik, OIB 65554389903, Matice Hrvatske 6,40000 Čakovec</item>
      <item>Marija Mikšec, Trg P. Zrinskog 15,10340 Vrbovec</item>
      <item>Jugoslav Puran, Josipa Jelačića 12,43000 Bjelovar</item>
      <item>Marijo Šut, OIB 93744903089, Poljanski Lug 5,10340 Poljanski Lug</item>
      <item>Odvjetničko društvo Leko i partneri društvo s ograničenom odgovornošću, OIB 35913314365, Domagojeva 18,10000 Zagreb</item>
      <item>Goran Jujnović Lučić, Strojarska cesta 20/XXII,10000 Zagreb</item>
      <item>Petra Jurčić Vujičić, Kuhačeva 1,10000 Zagreb</item>
      <item>Finesa Grupa, društvo s ograničenom odgovornošću za menadžment financija, investicija, nekretnina i ekoenergije, Samaržija, OIB 63316774214, Ivana Kukuljevića 25,42000 Varaždin</item>
      <item>CROATIA osiguranje d.d., OIB 26187994862</item>
      <item>ZAGREBAČKA BANKA DIONIČKO DRUŠTVO, OIB 92963223473, Trg bana Josipa Jelačića 10,10000 Zagreb</item>
    </izvorni_sadrzaj>
    <derivirana_varijabla naziv="DomainObject.Predmet.SudioniciListAdressOIB_1">
      <item>INAGRO d.o.o. za poljoprivrednu proizvodnju, trgovinu i usluge, OIB 97768400261, Paška ulica 15,48260 Križevci</item>
      <item>e-Oglasna</item>
      <item>Sudski registar Trgovačkog suda u Varaždinu, B.Radića 2,42000 Varaždin</item>
      <item>Financijska agencija, OIB 85821130368, Ulica grada Vukovara 70,10000 Zagreb</item>
      <item>Vesna Baranašić Horvat, povjerenik, OIB 65554389903, Matice Hrvatske 6,40000 Čakovec</item>
      <item>Marija Mikšec, Trg P. Zrinskog 15,10340 Vrbovec</item>
      <item>Jugoslav Puran, Josipa Jelačića 12,43000 Bjelovar</item>
      <item>Marijo Šut, OIB 93744903089, Poljanski Lug 5,10340 Poljanski Lug</item>
      <item>Odvjetničko društvo Leko i partneri društvo s ograničenom odgovornošću, OIB 35913314365, Domagojeva 18,10000 Zagreb</item>
      <item>Goran Jujnović Lučić, Strojarska cesta 20/XXII,10000 Zagreb</item>
      <item>Petra Jurčić Vujičić, Kuhačeva 1,10000 Zagreb</item>
      <item>Finesa Grupa, društvo s ograničenom odgovornošću za menadžment financija, investicija, nekretnina i ekoenergije, Samaržija, OIB 63316774214, Ivana Kukuljevića 25,42000 Varaždin</item>
      <item>CROATIA osiguranje d.d., OIB 26187994862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97768400261</item>
      <item>, OIB null</item>
      <item>, OIB null</item>
      <item>, OIB 85821130368</item>
      <item>, OIB 65554389903</item>
      <item>, OIB null</item>
      <item>, OIB null</item>
      <item>, OIB 93744903089</item>
      <item>, OIB 35913314365</item>
      <item>, OIB null</item>
      <item>, OIB null</item>
      <item>, OIB 63316774214</item>
      <item>, OIB 26187994862</item>
      <item>, OIB 92963223473</item>
    </izvorni_sadrzaj>
    <derivirana_varijabla naziv="DomainObject.Predmet.SudioniciListNazivOIB_1">
      <item>, OIB 97768400261</item>
      <item>, OIB null</item>
      <item>, OIB null</item>
      <item>, OIB 85821130368</item>
      <item>, OIB 65554389903</item>
      <item>, OIB null</item>
      <item>, OIB null</item>
      <item>, OIB 93744903089</item>
      <item>, OIB 35913314365</item>
      <item>, OIB null</item>
      <item>, OIB null</item>
      <item>, OIB 63316774214</item>
      <item>, OIB 26187994862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Baranašić Horvat, OIB 65554389903, Matice hrvatske 6, 40000 Čakovec</item>
    </izvorni_sadrzaj>
    <derivirana_varijabla naziv="DomainObject.Predmet.StecajniUpraviteljiListAddressOIB_1">
      <item>Vesna Baranašić Horvat, OIB 65554389903, Matice hrvatske 6,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2018.</izvorni_sadrzaj>
    <derivirana_varijabla naziv="DomainObject.Predmet.DatumZadnjeOdrzaneSudskeRadnje_1">13. rujna 2018.</derivirana_varijabla>
  </DomainObject.Predmet.DatumZadnjeOdrzaneSudskeRadnje>
  <DomainObject.PredzadnjaOdlukaIzPredmeta.DatumDonosenjaOdluke>
    <izvorni_sadrzaj>13. rujna 2018.</izvorni_sadrzaj>
    <derivirana_varijabla naziv="DomainObject.PredzadnjaOdlukaIzPredmeta.DatumDonosenjaOdluke_1">13. rujna 2018.</derivirana_varijabla>
  </DomainObject.PredzadnjaOdlukaIzPredmeta.DatumDonosenjaOdluke>
  <DomainObject.PredzadnjaOdlukaIzPredmeta.Oznaka>
    <izvorni_sadrzaj>St-582/2017-34</izvorni_sadrzaj>
    <derivirana_varijabla naziv="DomainObject.PredzadnjaOdlukaIzPredmeta.Oznaka_1">St-582/2017-34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1352</properties:Characters>
  <properties:Lines>50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2018-09-13T11:04:00Z</dcterms:created>
  <dc:creator>Tihana Martinez</dc:creator>
  <dc:description/>
  <cp:keywords/>
  <cp:lastModifiedBy>Tihana Martinez</cp:lastModifiedBy>
  <cp:lastPrinted>2018-10-09T10:46:00Z</cp:lastPrinted>
  <dcterms:modified xmlns:xsi="http://www.w3.org/2001/XMLSchema-instance" xsi:type="dcterms:W3CDTF">2018-10-09T10:49:00Z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St-582/2017-39 / Odluka - Rješenje (St-582-18-39-Rješenje-odgoda_ročišta_radi_glasovanja_o_planu_restrukturiranja-9.10.18..docx)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