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195e" w14:paraId="bb7195e" w:rsidRDefault="00C66F52" w:rsidP="00C66F52" w:rsidR="00C66F52">
      <w:pPr>
        <w15:collapsed w:val="false"/>
      </w:pPr>
      <w:bookmarkStart w:name="_GoBack" w:id="0"/>
      <w:bookmarkEnd w:id="0"/>
    </w:p>
    <w:p w:rsidRDefault="00E402A9" w:rsidP="00E402A9" w:rsidR="00E402A9" w:rsidRPr="008F77E5">
      <w:pPr>
        <w:ind w:firstLine="708"/>
      </w:pPr>
      <w:r>
        <w:rPr>
          <w:noProof/>
        </w:rP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B54F51" w:rsidP="00B54F51" w:rsidR="00B54F51">
      <w:r>
        <w:rPr>
          <w:rFonts w:eastAsia="MS Mincho"/>
        </w:rPr>
        <w:t xml:space="preserve">      </w:t>
      </w:r>
      <w:r w:rsidR="00E402A9" w:rsidRPr="008F77E5"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</w:t>
      </w:r>
      <w:r>
        <w:rPr>
          <w:rFonts w:cs="Arial" w:hAnsi="Arial" w:ascii="Arial"/>
        </w:rPr>
        <w:tab/>
        <w:t xml:space="preserve">      </w:t>
      </w:r>
      <w:r w:rsidRPr="00F62489">
        <w:t>Posl</w:t>
      </w:r>
      <w:r>
        <w:t xml:space="preserve">ovni </w:t>
      </w:r>
      <w:r w:rsidRPr="00F62489">
        <w:t xml:space="preserve"> br</w:t>
      </w:r>
      <w:r>
        <w:t xml:space="preserve">oj </w:t>
      </w:r>
      <w:r w:rsidRPr="003A534F">
        <w:t>7 St-</w:t>
      </w:r>
      <w:r>
        <w:t xml:space="preserve">826/2015-13 </w:t>
      </w:r>
    </w:p>
    <w:p w:rsidRDefault="00E402A9" w:rsidP="00E402A9" w:rsidR="00E402A9" w:rsidRPr="008F77E5"/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A37BB7">
      <w:pPr>
        <w:ind w:firstLine="720"/>
        <w:jc w:val="both"/>
        <w:rPr>
          <w:rFonts w:eastAsia="MS Mincho"/>
        </w:rPr>
      </w:pPr>
      <w:r w:rsidRPr="00E402A9">
        <w:rPr>
          <w:rFonts w:eastAsia="MS Mincho"/>
        </w:rPr>
        <w:t xml:space="preserve">Trgovački sud u Rijeci, po sucu Liljani Ugrin, predmetu provođenja stečajnog postupka nad </w:t>
      </w:r>
      <w:r w:rsidRPr="00E402A9">
        <w:t xml:space="preserve">Stečajna masa iza Dioničko društvo za trgovinu, poljoprivredu i ugostiteljstvo Goranin u stečaju  Kastav, Ćikovići 126 </w:t>
      </w:r>
      <w:r w:rsidRPr="00E402A9">
        <w:rPr>
          <w:rFonts w:eastAsia="MS Mincho"/>
        </w:rPr>
        <w:t xml:space="preserve">(MBS </w:t>
      </w:r>
      <w:r w:rsidRPr="00E402A9">
        <w:rPr>
          <w:lang w:eastAsia="hr-HR"/>
        </w:rPr>
        <w:t>040358841 – OIB 61818704967)</w:t>
      </w:r>
      <w:r>
        <w:rPr>
          <w:lang w:eastAsia="hr-HR"/>
        </w:rPr>
        <w:t xml:space="preserve"> na prijedlog stečajnog upravitelja dana </w:t>
      </w:r>
      <w:r w:rsidR="00025BF0">
        <w:rPr>
          <w:lang w:eastAsia="hr-HR"/>
        </w:rPr>
        <w:t>21</w:t>
      </w:r>
      <w:r>
        <w:rPr>
          <w:lang w:eastAsia="hr-HR"/>
        </w:rPr>
        <w:t>. studenog 201</w:t>
      </w:r>
      <w:r w:rsidR="00025BF0">
        <w:rPr>
          <w:lang w:eastAsia="hr-HR"/>
        </w:rPr>
        <w:t>7</w:t>
      </w:r>
      <w:r>
        <w:rPr>
          <w:lang w:eastAsia="hr-HR"/>
        </w:rPr>
        <w:t xml:space="preserve">. </w:t>
      </w:r>
      <w:r w:rsidR="00BD6275" w:rsidRPr="00A37BB7">
        <w:rPr>
          <w:rFonts w:eastAsia="MS Mincho"/>
        </w:rPr>
        <w:t xml:space="preserve">donio </w:t>
      </w:r>
      <w:r w:rsidR="00C66F52" w:rsidRPr="00A37BB7">
        <w:rPr>
          <w:rFonts w:eastAsia="MS Mincho"/>
        </w:rPr>
        <w:t xml:space="preserve">je  slijedeće </w:t>
      </w:r>
    </w:p>
    <w:p w:rsidRDefault="00C66F52" w:rsidP="00C66F52" w:rsidR="00C66F52" w:rsidRPr="00A37BB7">
      <w:pPr>
        <w:jc w:val="center"/>
        <w:rPr>
          <w:rFonts w:eastAsia="MS Mincho"/>
        </w:rPr>
      </w:pPr>
    </w:p>
    <w:p w:rsidRDefault="00447BD8" w:rsidP="00C66F52" w:rsidR="00447BD8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33450D" w:rsidR="0033450D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33450D" w:rsidP="0033450D" w:rsidR="0033450D" w:rsidRPr="003A534F">
      <w:pPr>
        <w:rPr>
          <w:rFonts w:eastAsia="MS Mincho"/>
        </w:rPr>
      </w:pPr>
    </w:p>
    <w:p w:rsidRDefault="0089304A" w:rsidP="0033450D" w:rsidR="0033450D" w:rsidRPr="0089304A">
      <w:pPr>
        <w:jc w:val="center"/>
        <w:rPr>
          <w:rFonts w:eastAsia="MS Mincho"/>
        </w:rPr>
      </w:pPr>
      <w:r w:rsidRPr="0089304A">
        <w:rPr>
          <w:rFonts w:eastAsia="MS Mincho"/>
        </w:rPr>
        <w:t xml:space="preserve">11. </w:t>
      </w:r>
      <w:r w:rsidR="001B17FD" w:rsidRPr="0089304A">
        <w:rPr>
          <w:rFonts w:eastAsia="MS Mincho"/>
        </w:rPr>
        <w:t xml:space="preserve">siječnja 2018. </w:t>
      </w:r>
      <w:r w:rsidR="0033450D" w:rsidRPr="0089304A">
        <w:rPr>
          <w:rFonts w:eastAsia="MS Mincho"/>
        </w:rPr>
        <w:t xml:space="preserve"> u </w:t>
      </w:r>
      <w:r w:rsidR="00E402A9" w:rsidRPr="0089304A">
        <w:rPr>
          <w:rFonts w:eastAsia="MS Mincho"/>
        </w:rPr>
        <w:t>9</w:t>
      </w:r>
      <w:r w:rsidR="0033450D" w:rsidRPr="0089304A">
        <w:rPr>
          <w:rFonts w:eastAsia="MS Mincho"/>
        </w:rPr>
        <w:t>,</w:t>
      </w:r>
      <w:r w:rsidR="00E402A9" w:rsidRPr="0089304A">
        <w:rPr>
          <w:rFonts w:eastAsia="MS Mincho"/>
        </w:rPr>
        <w:t>0</w:t>
      </w:r>
      <w:r w:rsidR="0033450D" w:rsidRPr="0089304A">
        <w:rPr>
          <w:rFonts w:eastAsia="MS Mincho"/>
        </w:rPr>
        <w:t>0 sati,</w:t>
      </w:r>
    </w:p>
    <w:p w:rsidRDefault="0033450D" w:rsidP="0033450D" w:rsidR="0033450D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E402A9">
      <w:pPr>
        <w:jc w:val="both"/>
      </w:pPr>
      <w:r>
        <w:t>1.</w:t>
      </w:r>
      <w:r>
        <w:tab/>
      </w:r>
      <w:r w:rsidR="00E402A9">
        <w:t xml:space="preserve">Donošenje odluke o načinu prodaje nekretnina stečajnog dužnika označene u zemljišnim knjigama Općinskog suda u Rijeci Stalna služba Delnice kao k.č. 7622/1 i k.č. br. 7627/1 upisano u z.k.ul. 1073 k.o. Divjake. 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577B20" w:rsidP="00C66F52" w:rsidR="00577B20" w:rsidRPr="003A534F">
      <w:pPr>
        <w:rPr>
          <w:rFonts w:eastAsia="MS Mincho"/>
        </w:rPr>
      </w:pPr>
    </w:p>
    <w:p w:rsidRDefault="00C66F52" w:rsidP="00B54F51" w:rsidR="00C66F52" w:rsidRPr="003A534F">
      <w:pPr>
        <w:jc w:val="center"/>
      </w:pPr>
      <w:r w:rsidRPr="003A534F">
        <w:t xml:space="preserve">Dana, </w:t>
      </w:r>
      <w:r w:rsidR="00025BF0">
        <w:rPr>
          <w:lang w:eastAsia="hr-HR"/>
        </w:rPr>
        <w:t>21</w:t>
      </w:r>
      <w:r w:rsidR="00447BD8">
        <w:rPr>
          <w:lang w:eastAsia="hr-HR"/>
        </w:rPr>
        <w:t>. studenog 201</w:t>
      </w:r>
      <w:r w:rsidR="00025BF0">
        <w:rPr>
          <w:lang w:eastAsia="hr-HR"/>
        </w:rPr>
        <w:t>7</w:t>
      </w:r>
      <w:r w:rsidR="00BD6275" w:rsidRPr="003A534F">
        <w:rPr>
          <w:rFonts w:eastAsia="MS Mincho"/>
        </w:rPr>
        <w:t>.</w:t>
      </w: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54F51" w:rsidP="00C66F52" w:rsidR="00B54F51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54F51" w:rsidP="00C66F52" w:rsidR="00B54F51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3A534F" w:rsidRPr="003A534F">
      <w:pPr>
        <w:jc w:val="both"/>
        <w:rPr>
          <w:rFonts w:eastAsia="MS Mincho"/>
        </w:rPr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 w:rsidR="00447BD8"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sectPr w:rsidSect="00B54F51" w:rsidR="003A534F" w:rsidRPr="003A534F"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F51" w:rsidP="00B54F51" w:rsidR="00B54F51">
      <w:r>
        <w:separator/>
      </w:r>
    </w:p>
  </w:endnote>
  <w:endnote w:id="0" w:type="continuationSeparator">
    <w:p w:rsidRDefault="00B54F51" w:rsidP="00B54F51" w:rsidR="00B54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F51" w:rsidP="00B54F51" w:rsidR="00B54F51">
      <w:r>
        <w:separator/>
      </w:r>
    </w:p>
  </w:footnote>
  <w:footnote w:id="0" w:type="continuationSeparator">
    <w:p w:rsidRDefault="00B54F51" w:rsidP="00B54F51" w:rsidR="00B54F5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5BF0"/>
    <w:rsid w:val="00051675"/>
    <w:rsid w:val="0009766E"/>
    <w:rsid w:val="00100B91"/>
    <w:rsid w:val="00105386"/>
    <w:rsid w:val="00161072"/>
    <w:rsid w:val="00164629"/>
    <w:rsid w:val="00183A9B"/>
    <w:rsid w:val="001B17FD"/>
    <w:rsid w:val="001D159F"/>
    <w:rsid w:val="001E7FF7"/>
    <w:rsid w:val="0022797F"/>
    <w:rsid w:val="00263288"/>
    <w:rsid w:val="002A78B8"/>
    <w:rsid w:val="002D02DB"/>
    <w:rsid w:val="002E5CB9"/>
    <w:rsid w:val="002F0C80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304A"/>
    <w:rsid w:val="008C08F0"/>
    <w:rsid w:val="008C2D64"/>
    <w:rsid w:val="008C7FCB"/>
    <w:rsid w:val="008D3A6F"/>
    <w:rsid w:val="008D61DF"/>
    <w:rsid w:val="009042B8"/>
    <w:rsid w:val="00905C73"/>
    <w:rsid w:val="0090759B"/>
    <w:rsid w:val="00934E60"/>
    <w:rsid w:val="00956906"/>
    <w:rsid w:val="0098313E"/>
    <w:rsid w:val="009925DE"/>
    <w:rsid w:val="009F03DD"/>
    <w:rsid w:val="00A37BB7"/>
    <w:rsid w:val="00A524E8"/>
    <w:rsid w:val="00B010CB"/>
    <w:rsid w:val="00B22593"/>
    <w:rsid w:val="00B54F51"/>
    <w:rsid w:val="00B97339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23477"/>
    <w:rsid w:val="00E402A9"/>
    <w:rsid w:val="00E460BC"/>
    <w:rsid w:val="00E50A03"/>
    <w:rsid w:val="00EE01BF"/>
    <w:rsid w:val="00EE2BAD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B54F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4F5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54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54F5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2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B54F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4F5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54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54F5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2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61818704967</izvorni_sadrzaj>
    <derivirana_varijabla naziv="DomainObject.Predmet.ProtustrankaFormatedOIB_1">  Stečajna masa GORANIN d.d.  Delnice, OIB 61818704967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61818704967, Lujzinska 22, 51300 Delnice</izvorni_sadrzaj>
    <derivirana_varijabla naziv="DomainObject.Predmet.ProtustrankaFormatedWithAdressOIB_1"> Stečajna masa GORANIN d.d.  Delnice, OIB 61818704967,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61818704967, Lujzinska 22, 51300 Delnice</izvorni_sadrzaj>
    <derivirana_varijabla naziv="DomainObject.Predmet.ProtustrankaWithAdressOIB_1">Stečajna masa GORANIN d.d.  Delnice, OIB 61818704967,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61818704967</izvorni_sadrzaj>
    <derivirana_varijabla naziv="DomainObject.Predmet.ProtustrankaNazivFormatedOIB_1">Stečajna masa GORANIN d.d.  Delnice, OIB 61818704967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61818704967</item>
    </izvorni_sadrzaj>
    <derivirana_varijabla naziv="DomainObject.Predmet.ProtuStrankaListFormatedOIB_1">
      <item>Stečajna masa GORANIN d.d.  Delnice, OIB 61818704967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61818704967, Lujzinska 22, 51300 Delnice</item>
    </izvorni_sadrzaj>
    <derivirana_varijabla naziv="DomainObject.Predmet.ProtuStrankaListFormatedWithAdressOIB_1">
      <item>Stečajna masa GORANIN d.d.  Delnice, OIB 61818704967,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61818704967</item>
    </izvorni_sadrzaj>
    <derivirana_varijabla naziv="DomainObject.Predmet.ProtuStrankaListNazivFormatedOIB_1">
      <item>Stečajna masa GORANIN d.d.  Delnice, OIB 61818704967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61818704967, Lujzinska 22, 51300 Delnice</izvorni_sadrzaj>
    <derivirana_varijabla naziv="DomainObject.Predmet.ProtustrankaIDrugiAdressOIB_1">Stečajna masa GORANIN d.d.  Delnice, OIB 61818704967,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61818704967, Lujzinska 22,51300 Delnice</item>
    </izvorni_sadrzaj>
    <derivirana_varijabla naziv="DomainObject.Predmet.SudioniciListAdressOIB_1">
      <item>BRUNO INJIĆ  Delnice, OIB 12454488852, Doli 6,51300 Delnice</item>
      <item>Stečajna masa GORANIN d.d.  Delnice, OIB 61818704967,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61818704967</item>
    </izvorni_sadrzaj>
    <derivirana_varijabla naziv="DomainObject.Predmet.SudioniciListNazivOIB_1">
      <item>, OIB 12454488852</item>
      <item>, OIB 61818704967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170</properties:Words>
  <properties:Characters>908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1120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2017-11-21T14:01:00Z</dcterms:created>
  <dc:creator>Liljana Ugrin</dc:creator>
  <cp:lastModifiedBy>Elizabet Jovanović</cp:lastModifiedBy>
  <cp:lastPrinted>2017-11-21T14:00:00Z</cp:lastPrinted>
  <dcterms:modified xmlns:xsi="http://www.w3.org/2001/XMLSchema-instance" xsi:type="dcterms:W3CDTF">2017-11-21T14:01:00Z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