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23f52" w14:paraId="1123f52" w:rsidRDefault="003812A3" w:rsidP="003812A3" w:rsidR="003812A3">
      <w:pPr>
        <w:jc w:val="right"/>
        <w15:collapsed w:val="false"/>
        <w:rPr>
          <w:rFonts w:cs="Tahoma" w:hAnsi="Tahoma" w:ascii="Tahoma"/>
          <w:sz w:val="22"/>
          <w:szCs w:val="22"/>
        </w:rPr>
      </w:pPr>
      <w:bookmarkStart w:name="_GoBack" w:id="0"/>
      <w:bookmarkEnd w:id="0"/>
    </w:p>
    <w:p w:rsidRDefault="003812A3" w:rsidP="003812A3" w:rsidR="003812A3">
      <w:pPr>
        <w:jc w:val="right"/>
        <w:rPr>
          <w:rFonts w:cs="Tahoma" w:hAnsi="Tahoma" w:ascii="Tahoma"/>
          <w:sz w:val="22"/>
          <w:szCs w:val="22"/>
        </w:rPr>
      </w:pPr>
    </w:p>
    <w:p w:rsidRDefault="003812A3" w:rsidP="003812A3" w:rsidR="003812A3">
      <w:pPr>
        <w:jc w:val="right"/>
        <w:rPr>
          <w:rFonts w:cs="Tahoma" w:hAnsi="Tahoma" w:ascii="Tahoma"/>
          <w:sz w:val="22"/>
          <w:szCs w:val="22"/>
        </w:rPr>
      </w:pPr>
    </w:p>
    <w:p w:rsidRDefault="003812A3" w:rsidP="003812A3" w:rsidR="003812A3">
      <w:pPr>
        <w:jc w:val="right"/>
      </w:pP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tab/>
      </w:r>
      <w:r>
        <w:tab/>
      </w:r>
      <w:r w:rsidR="0076061E">
        <w:t>16</w:t>
      </w:r>
      <w:r>
        <w:t xml:space="preserve"> St-</w:t>
      </w:r>
      <w:r w:rsidR="001F1DF0">
        <w:t>276/14</w:t>
      </w:r>
    </w:p>
    <w:p w:rsidRDefault="006D44F4" w:rsidR="006D44F4">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3812A3" w:rsidP="003812A3" w:rsidR="003812A3">
      <w:pPr>
        <w:widowControl w:val="false"/>
        <w:jc w:val="both"/>
        <w:rPr>
          <w:lang w:eastAsia="en-US"/>
        </w:rPr>
      </w:pPr>
      <w:r>
        <w:rPr>
          <w:lang w:eastAsia="en-US"/>
        </w:rPr>
        <w:t>REPUBLIKA HRVATSKA</w:t>
      </w:r>
    </w:p>
    <w:p w:rsidRDefault="003812A3" w:rsidP="003812A3" w:rsidR="003812A3">
      <w:pPr>
        <w:widowControl w:val="false"/>
        <w:jc w:val="both"/>
        <w:rPr>
          <w:lang w:eastAsia="en-US"/>
        </w:rPr>
      </w:pPr>
      <w:r>
        <w:rPr>
          <w:lang w:eastAsia="en-US"/>
        </w:rPr>
        <w:t>TRGOVAČKI SUD U ZAGREBU</w:t>
      </w:r>
    </w:p>
    <w:p w:rsidRDefault="003812A3" w:rsidP="003812A3" w:rsidR="003812A3">
      <w:pPr>
        <w:widowControl w:val="false"/>
        <w:jc w:val="both"/>
        <w:rPr>
          <w:lang w:eastAsia="en-US"/>
        </w:rPr>
      </w:pPr>
      <w:r>
        <w:rPr>
          <w:lang w:eastAsia="en-US"/>
        </w:rPr>
        <w:t xml:space="preserve">Zagreb, </w:t>
      </w:r>
      <w:proofErr w:type="spellStart"/>
      <w:r>
        <w:rPr>
          <w:lang w:eastAsia="en-US"/>
        </w:rPr>
        <w:t>Amruševa</w:t>
      </w:r>
      <w:proofErr w:type="spellEnd"/>
      <w:r>
        <w:rPr>
          <w:lang w:eastAsia="en-US"/>
        </w:rPr>
        <w:t xml:space="preserve"> 2/II</w:t>
      </w:r>
    </w:p>
    <w:p w:rsidRDefault="00455415" w:rsidP="003812A3" w:rsidR="00455415">
      <w:pPr>
        <w:jc w:val="center"/>
      </w:pPr>
    </w:p>
    <w:p w:rsidRDefault="00455415" w:rsidP="003812A3" w:rsidR="00455415">
      <w:pPr>
        <w:jc w:val="center"/>
      </w:pPr>
    </w:p>
    <w:p w:rsidRDefault="00455415" w:rsidP="003812A3" w:rsidR="00455415">
      <w:pPr>
        <w:jc w:val="center"/>
      </w:pPr>
    </w:p>
    <w:p w:rsidRDefault="00455415" w:rsidP="003812A3" w:rsidR="00455415">
      <w:pPr>
        <w:jc w:val="center"/>
      </w:pPr>
    </w:p>
    <w:p w:rsidRDefault="003812A3" w:rsidP="003812A3" w:rsidR="003812A3">
      <w:pPr>
        <w:jc w:val="center"/>
      </w:pPr>
      <w:r>
        <w:t>R E P U B L I K A  H R V A T S K A</w:t>
      </w:r>
    </w:p>
    <w:p w:rsidRDefault="00357CF6" w:rsidP="003812A3" w:rsidR="00357CF6">
      <w:pPr>
        <w:jc w:val="center"/>
        <w:rPr>
          <w:lang w:eastAsia="en-US"/>
        </w:rPr>
      </w:pPr>
    </w:p>
    <w:p w:rsidRDefault="003812A3" w:rsidP="003812A3" w:rsidR="003812A3" w:rsidRPr="009A6899">
      <w:pPr>
        <w:jc w:val="center"/>
      </w:pPr>
      <w:r w:rsidRPr="009A6899">
        <w:t xml:space="preserve">Z A K L J U Č A K </w:t>
      </w:r>
    </w:p>
    <w:p w:rsidRDefault="00214139" w:rsidP="00214139" w:rsidR="00214139" w:rsidRPr="008662DA">
      <w:pPr>
        <w:jc w:val="both"/>
      </w:pPr>
      <w:r w:rsidRPr="008662DA">
        <w:tab/>
      </w:r>
    </w:p>
    <w:p w:rsidRDefault="00214139" w:rsidP="0076061E" w:rsidR="00214139">
      <w:pPr>
        <w:ind w:firstLine="708"/>
        <w:jc w:val="both"/>
      </w:pPr>
      <w:r w:rsidRPr="008662DA">
        <w:rPr>
          <w:lang w:val="pt-BR"/>
        </w:rPr>
        <w:t xml:space="preserve">Trgovački sud u Zagrebu, po sucu </w:t>
      </w:r>
      <w:r w:rsidR="0076061E">
        <w:rPr>
          <w:lang w:val="pt-BR"/>
        </w:rPr>
        <w:t xml:space="preserve">Dini Jellin, u stečajnom </w:t>
      </w:r>
      <w:r w:rsidR="001F1DF0">
        <w:rPr>
          <w:lang w:val="pt-BR"/>
        </w:rPr>
        <w:t xml:space="preserve">postupku </w:t>
      </w:r>
      <w:r w:rsidR="0076061E">
        <w:rPr>
          <w:lang w:val="pt-BR"/>
        </w:rPr>
        <w:t xml:space="preserve">nad dužnikom </w:t>
      </w:r>
      <w:r w:rsidR="005754F5">
        <w:rPr>
          <w:lang w:val="pt-BR"/>
        </w:rPr>
        <w:t xml:space="preserve">HTP MATIJA GUBEC d.d. u stečaju, Stubičke Toplice (Općina Stubičke Toplice), Viktora Šipeka 31, OIB: </w:t>
      </w:r>
      <w:r w:rsidR="005754F5" w:rsidRPr="005754F5">
        <w:rPr>
          <w:lang w:val="pt-BR"/>
        </w:rPr>
        <w:t>63048129745</w:t>
      </w:r>
      <w:r w:rsidR="005754F5">
        <w:rPr>
          <w:lang w:val="pt-BR"/>
        </w:rPr>
        <w:t xml:space="preserve">, dana 7. </w:t>
      </w:r>
      <w:r w:rsidR="001F1DF0">
        <w:rPr>
          <w:lang w:val="pt-BR"/>
        </w:rPr>
        <w:t>prosinca</w:t>
      </w:r>
      <w:r w:rsidR="0076061E">
        <w:rPr>
          <w:lang w:val="pt-BR"/>
        </w:rPr>
        <w:t xml:space="preserve"> 2018.</w:t>
      </w:r>
    </w:p>
    <w:p w:rsidRDefault="00214139" w:rsidP="00214139" w:rsidR="00214139" w:rsidRPr="008662DA">
      <w:pPr>
        <w:jc w:val="both"/>
      </w:pPr>
    </w:p>
    <w:p w:rsidRDefault="006B6778" w:rsidP="003812A3" w:rsidR="003812A3">
      <w:pPr>
        <w:jc w:val="center"/>
      </w:pPr>
      <w:r>
        <w:t xml:space="preserve">z a k </w:t>
      </w:r>
      <w:proofErr w:type="spellStart"/>
      <w:r>
        <w:t>lj</w:t>
      </w:r>
      <w:proofErr w:type="spellEnd"/>
      <w:r>
        <w:t xml:space="preserve"> u č i o </w:t>
      </w:r>
      <w:r w:rsidR="00357CF6">
        <w:t xml:space="preserve"> </w:t>
      </w:r>
      <w:r w:rsidR="003812A3">
        <w:t>j e</w:t>
      </w:r>
    </w:p>
    <w:p w:rsidRDefault="003812A3" w:rsidP="003812A3" w:rsidR="003812A3">
      <w:pPr>
        <w:jc w:val="center"/>
        <w:rPr>
          <w:b/>
        </w:rPr>
      </w:pPr>
    </w:p>
    <w:p w:rsidRDefault="00D05CE0" w:rsidP="00A47805" w:rsidR="00214139">
      <w:pPr>
        <w:ind w:firstLine="680"/>
        <w:jc w:val="both"/>
      </w:pPr>
      <w:r>
        <w:t>P</w:t>
      </w:r>
      <w:r w:rsidR="003812A3">
        <w:t>oziva se</w:t>
      </w:r>
      <w:r w:rsidR="003812A3" w:rsidRPr="009A6899">
        <w:t xml:space="preserve"> stečajn</w:t>
      </w:r>
      <w:r w:rsidR="003812A3">
        <w:t>i upravitelj</w:t>
      </w:r>
      <w:r w:rsidR="006B6778">
        <w:t>,</w:t>
      </w:r>
      <w:r w:rsidR="003812A3">
        <w:t xml:space="preserve"> </w:t>
      </w:r>
      <w:r w:rsidR="00214139">
        <w:t xml:space="preserve">u roku od </w:t>
      </w:r>
      <w:r w:rsidR="001F1DF0">
        <w:t>8</w:t>
      </w:r>
      <w:r w:rsidR="00214139">
        <w:t xml:space="preserve"> </w:t>
      </w:r>
      <w:r w:rsidR="003812A3" w:rsidRPr="009A6899">
        <w:t>dana</w:t>
      </w:r>
      <w:r w:rsidR="006B6778">
        <w:t xml:space="preserve"> od dostave </w:t>
      </w:r>
      <w:r w:rsidR="00B3104F">
        <w:t xml:space="preserve">ovog </w:t>
      </w:r>
      <w:r w:rsidR="006B6778">
        <w:t xml:space="preserve">zaključka, </w:t>
      </w:r>
      <w:r w:rsidR="001F1DF0">
        <w:t xml:space="preserve">očitovati o tražbini vjerovnika Dražena Doleneca </w:t>
      </w:r>
      <w:r w:rsidR="007919AC">
        <w:t xml:space="preserve">iz Zagreba, Vile Velebita 5, OIB: 88951855695, </w:t>
      </w:r>
      <w:r w:rsidR="001F1DF0">
        <w:t>i to na način da dostavi podatak je li tražbina navedenog vjerovnika ispitana i je li utvrđena ili osporena (kojim rješenjem), odnosno ukoliko navedena tražbina nije ispitana, je li ista prijavljena u roku te ukoliko jest predložiti sazivanje posebnog ispitnog ročišta, odnosno ukoliko je navedena tražbina prijavljena izvan roka, predložiti njezino odbacivanje kao nepravovremene.</w:t>
      </w:r>
    </w:p>
    <w:p w:rsidRDefault="00237275" w:rsidP="00214139" w:rsidR="00237275">
      <w:pPr>
        <w:ind w:firstLine="708" w:left="2124"/>
        <w:jc w:val="center"/>
      </w:pPr>
    </w:p>
    <w:p w:rsidRDefault="002C1F1A" w:rsidP="00237275" w:rsidR="00237275">
      <w:pPr>
        <w:ind w:firstLine="708" w:left="2124"/>
        <w:jc w:val="center"/>
      </w:pPr>
      <w:r>
        <w:t xml:space="preserve">U Zagrebu </w:t>
      </w:r>
      <w:r w:rsidR="005754F5">
        <w:t>7.</w:t>
      </w:r>
      <w:r w:rsidR="001F1DF0">
        <w:t xml:space="preserve"> prosinca</w:t>
      </w:r>
      <w:r w:rsidR="00357CF6">
        <w:t xml:space="preserve"> 2018.</w:t>
      </w:r>
      <w:r w:rsidR="006D44F4">
        <w:tab/>
      </w:r>
      <w:r w:rsidR="006D44F4">
        <w:tab/>
      </w:r>
      <w:r w:rsidR="006D44F4">
        <w:tab/>
        <w:t xml:space="preserve"> </w:t>
      </w:r>
      <w:r w:rsidR="003812A3">
        <w:tab/>
      </w:r>
      <w:r w:rsidR="003812A3">
        <w:tab/>
      </w:r>
      <w:r w:rsidR="003812A3">
        <w:tab/>
      </w:r>
      <w:r w:rsidR="003812A3">
        <w:tab/>
      </w:r>
      <w:r w:rsidR="003812A3">
        <w:tab/>
      </w:r>
    </w:p>
    <w:p w:rsidRDefault="00237275" w:rsidP="00237275" w:rsidR="00237275">
      <w:pPr>
        <w:ind w:firstLine="708" w:left="2124"/>
        <w:jc w:val="center"/>
      </w:pPr>
    </w:p>
    <w:p w:rsidRDefault="001F1DF0" w:rsidP="005754F5" w:rsidR="00237275">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Sudac</w:t>
      </w:r>
      <w:r w:rsidR="00237275">
        <w:rPr>
          <w:rFonts w:hAnsi="Times New Roman" w:ascii="Times New Roman"/>
          <w:b w:val="false"/>
          <w:color w:val="auto"/>
          <w:szCs w:val="24"/>
        </w:rPr>
        <w:t>:</w:t>
      </w:r>
    </w:p>
    <w:p w:rsidRDefault="00357CF6" w:rsidP="005754F5" w:rsidR="00237275">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Dina Jellin</w:t>
      </w:r>
      <w:r w:rsidR="00387ABE">
        <w:rPr>
          <w:rFonts w:hAnsi="Times New Roman" w:ascii="Times New Roman"/>
          <w:b w:val="false"/>
          <w:color w:val="auto"/>
          <w:szCs w:val="24"/>
        </w:rPr>
        <w:t>,v.r.</w:t>
      </w:r>
    </w:p>
    <w:p w:rsidRDefault="003812A3" w:rsidP="003812A3" w:rsidR="003812A3">
      <w:pPr>
        <w:overflowPunct w:val="false"/>
        <w:autoSpaceDE w:val="false"/>
        <w:autoSpaceDN w:val="false"/>
        <w:adjustRightInd w:val="false"/>
        <w:jc w:val="both"/>
        <w:textAlignment w:val="baseline"/>
      </w:pPr>
      <w:r>
        <w:t xml:space="preserve">Pouka o pravnom lijeku: </w:t>
      </w:r>
    </w:p>
    <w:p w:rsidRDefault="003812A3" w:rsidP="003812A3" w:rsidR="001779CD">
      <w:pPr>
        <w:overflowPunct w:val="false"/>
        <w:autoSpaceDE w:val="false"/>
        <w:autoSpaceDN w:val="false"/>
        <w:adjustRightInd w:val="false"/>
        <w:jc w:val="both"/>
        <w:textAlignment w:val="baseline"/>
      </w:pPr>
      <w:r>
        <w:t>Protiv ovog zaključka žalba n</w:t>
      </w:r>
      <w:r w:rsidR="00357CF6">
        <w:t xml:space="preserve">ije dopuštena (čl. 11 </w:t>
      </w:r>
      <w:proofErr w:type="spellStart"/>
      <w:r w:rsidR="00357CF6">
        <w:t>toč</w:t>
      </w:r>
      <w:proofErr w:type="spellEnd"/>
      <w:r w:rsidR="00357CF6">
        <w:t>. 9. SZ</w:t>
      </w:r>
      <w:r>
        <w:t>)</w:t>
      </w:r>
    </w:p>
    <w:p w:rsidRDefault="00357CF6" w:rsidP="003812A3" w:rsidR="00357CF6">
      <w:pPr>
        <w:overflowPunct w:val="false"/>
        <w:autoSpaceDE w:val="false"/>
        <w:autoSpaceDN w:val="false"/>
        <w:adjustRightInd w:val="false"/>
        <w:jc w:val="both"/>
        <w:textAlignment w:val="baseline"/>
      </w:pPr>
    </w:p>
    <w:p w:rsidRDefault="00387ABE" w:rsidP="00597684" w:rsidR="00387ABE">
      <w:r>
        <w:t xml:space="preserve">Za točnost </w:t>
      </w:r>
      <w:proofErr w:type="spellStart"/>
      <w:r>
        <w:t>otpravka</w:t>
      </w:r>
      <w:proofErr w:type="spellEnd"/>
      <w:r>
        <w:t>-ovlašteni službenik</w:t>
      </w:r>
    </w:p>
    <w:p w:rsidRDefault="00387ABE" w:rsidP="00597684" w:rsidR="00387ABE" w:rsidRPr="001D09E3">
      <w:r>
        <w:t>Ljubica Radošević</w:t>
      </w:r>
    </w:p>
    <w:p w:rsidRDefault="00523F73" w:rsidP="00387ABE" w:rsidR="00523F73">
      <w:pPr>
        <w:tabs>
          <w:tab w:pos="720" w:val="left"/>
        </w:tabs>
        <w:overflowPunct w:val="false"/>
        <w:autoSpaceDE w:val="false"/>
        <w:autoSpaceDN w:val="false"/>
        <w:adjustRightInd w:val="false"/>
        <w:ind w:left="720"/>
        <w:jc w:val="both"/>
        <w:textAlignment w:val="baseline"/>
      </w:pPr>
    </w:p>
    <w:sectPr w:rsidR="00523F7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634924"/>
    <w:multiLevelType w:val="singleLevel"/>
    <w:tmpl w:val="DB5C001A"/>
    <w:lvl w:ilvl="0">
      <w:start w:val="1"/>
      <w:numFmt w:val="decimal"/>
      <w:lvlText w:val="%1."/>
      <w:legacy w:legacyIndent="360" w:legacySpace="120" w:legacy="true"/>
      <w:lvlJc w:val="left"/>
      <w:pPr>
        <w:ind w:hanging="360" w:left="720"/>
      </w:pPr>
    </w:lvl>
  </w:abstractNum>
  <w:num w:numId="1">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2A3"/>
    <w:rsid w:val="00175B71"/>
    <w:rsid w:val="001779CD"/>
    <w:rsid w:val="001F1DF0"/>
    <w:rsid w:val="00214139"/>
    <w:rsid w:val="00221CF0"/>
    <w:rsid w:val="00237275"/>
    <w:rsid w:val="002C1F1A"/>
    <w:rsid w:val="00357CF6"/>
    <w:rsid w:val="003812A3"/>
    <w:rsid w:val="00387ABE"/>
    <w:rsid w:val="00455415"/>
    <w:rsid w:val="004618EE"/>
    <w:rsid w:val="005232A7"/>
    <w:rsid w:val="00523F73"/>
    <w:rsid w:val="005754F5"/>
    <w:rsid w:val="006B4677"/>
    <w:rsid w:val="006B6778"/>
    <w:rsid w:val="006D44F4"/>
    <w:rsid w:val="0076061E"/>
    <w:rsid w:val="007919AC"/>
    <w:rsid w:val="00947F19"/>
    <w:rsid w:val="00991EA4"/>
    <w:rsid w:val="00A47805"/>
    <w:rsid w:val="00A93ED3"/>
    <w:rsid w:val="00B3104F"/>
    <w:rsid w:val="00B55617"/>
    <w:rsid w:val="00CA5621"/>
    <w:rsid w:val="00D05CE0"/>
    <w:rsid w:val="00E205B0"/>
    <w:rsid w:val="00F01F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2A3"/>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44F4"/>
    <w:rPr>
      <w:rFonts w:cs="Tahoma" w:eastAsia="Times New Roman" w:hAnsi="Tahoma" w:ascii="Tahoma"/>
      <w:sz w:val="16"/>
      <w:szCs w:val="16"/>
      <w:lang w:eastAsia="hr-HR"/>
    </w:rPr>
  </w:style>
  <w:style w:styleId="Podnaslov" w:type="paragraph">
    <w:name w:val="Subtitle"/>
    <w:basedOn w:val="Normal"/>
    <w:link w:val="PodnaslovChar"/>
    <w:qFormat/>
    <w:rsid w:val="006D44F4"/>
    <w:pPr>
      <w:jc w:val="both"/>
    </w:pPr>
    <w:rPr>
      <w:rFonts w:hAnsi="Tahoma" w:ascii="Tahoma"/>
      <w:b/>
      <w:color w:val="0000FF"/>
      <w:szCs w:val="20"/>
    </w:rPr>
  </w:style>
  <w:style w:customStyle="true" w:styleId="PodnaslovChar" w:type="character">
    <w:name w:val="Podnaslov Char"/>
    <w:basedOn w:val="Zadanifontodlomka"/>
    <w:link w:val="Podnaslov"/>
    <w:rsid w:val="006D44F4"/>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387ABE"/>
    <w:rPr>
      <w:color w:val="808080"/>
      <w:bdr w:space="0" w:sz="0" w:color="auto" w:val="none"/>
      <w:shd w:fill="auto" w:color="auto" w:val="clear"/>
    </w:rPr>
  </w:style>
  <w:style w:customStyle="true" w:styleId="eSPISCCParagraphDefaultFont" w:type="character">
    <w:name w:val="eSPIS_CC_Paragraph Default Font"/>
    <w:basedOn w:val="Zadanifontodlomka"/>
    <w:rsid w:val="00387AB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87ABE"/>
    <w:rPr>
      <w:rFonts w:cs="Tahoma" w:hAnsi="Tahoma" w:ascii="Tahoma"/>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87ABE"/>
    <w:rPr>
      <w:rFonts w:cs="Tahoma" w:hAnsi="Tahoma" w:ascii="Tahoma"/>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87ABE"/>
    <w:rPr>
      <w:rFonts w:cs="Tahoma" w:hAnsi="Tahoma" w:ascii="Tahoma"/>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2A3"/>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ascii="Tahoma" w:cs="Tahoma" w:hAnsi="Tahoma"/>
      <w:sz w:val="16"/>
      <w:szCs w:val="16"/>
    </w:rPr>
  </w:style>
  <w:style w:customStyle="1" w:styleId="TekstbaloniaChar" w:type="character">
    <w:name w:val="Tekst balončića Char"/>
    <w:basedOn w:val="Zadanifontodlomka"/>
    <w:link w:val="Tekstbalonia"/>
    <w:uiPriority w:val="99"/>
    <w:semiHidden/>
    <w:rsid w:val="006D44F4"/>
    <w:rPr>
      <w:rFonts w:ascii="Tahoma" w:cs="Tahoma" w:eastAsia="Times New Roman" w:hAnsi="Tahoma"/>
      <w:sz w:val="16"/>
      <w:szCs w:val="16"/>
      <w:lang w:eastAsia="hr-HR"/>
    </w:rPr>
  </w:style>
  <w:style w:styleId="Podnaslov" w:type="paragraph">
    <w:name w:val="Subtitle"/>
    <w:basedOn w:val="Normal"/>
    <w:link w:val="PodnaslovChar"/>
    <w:qFormat/>
    <w:rsid w:val="006D44F4"/>
    <w:pPr>
      <w:jc w:val="both"/>
    </w:pPr>
    <w:rPr>
      <w:rFonts w:ascii="Tahoma" w:hAnsi="Tahoma"/>
      <w:b/>
      <w:color w:val="0000FF"/>
      <w:szCs w:val="20"/>
    </w:rPr>
  </w:style>
  <w:style w:customStyle="1" w:styleId="PodnaslovChar" w:type="character">
    <w:name w:val="Podnaslov Char"/>
    <w:basedOn w:val="Zadanifontodlomka"/>
    <w:link w:val="Podnaslov"/>
    <w:rsid w:val="006D44F4"/>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387ABE"/>
    <w:rPr>
      <w:color w:val="808080"/>
      <w:bdr w:color="auto" w:space="0" w:sz="0" w:val="none"/>
      <w:shd w:color="auto" w:fill="auto" w:val="clear"/>
    </w:rPr>
  </w:style>
  <w:style w:customStyle="1" w:styleId="eSPISCCParagraphDefaultFont" w:type="character">
    <w:name w:val="eSPIS_CC_Paragraph Default Font"/>
    <w:basedOn w:val="Zadanifontodlomka"/>
    <w:rsid w:val="00387AB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87ABE"/>
    <w:rPr>
      <w:rFonts w:ascii="Tahoma" w:cs="Tahoma" w:hAnsi="Tahoma"/>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87ABE"/>
    <w:rPr>
      <w:rFonts w:ascii="Tahoma" w:cs="Tahoma" w:hAnsi="Tahoma"/>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87ABE"/>
    <w:rPr>
      <w:rFonts w:ascii="Tahoma" w:cs="Tahoma" w:hAnsi="Tahoma"/>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9468986">
      <w:bodyDiv w:val="true"/>
      <w:marLeft w:val="0"/>
      <w:marRight w:val="0"/>
      <w:marTop w:val="0"/>
      <w:marBottom w:val="0"/>
      <w:divBdr>
        <w:top w:space="0" w:sz="0" w:color="auto" w:val="none"/>
        <w:left w:space="0" w:sz="0" w:color="auto" w:val="none"/>
        <w:bottom w:space="0" w:sz="0" w:color="auto" w:val="none"/>
        <w:right w:space="0" w:sz="0" w:color="auto" w:val="none"/>
      </w:divBdr>
    </w:div>
    <w:div w:id="17329958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2014.</izvorni_sadrzaj>
    <derivirana_varijabla naziv="DomainObject.Predmet.DatumOsnivanja_1">3.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St-276/2014</izvorni_sadrzaj>
    <derivirana_varijabla naziv="DomainObject.Predmet.OznakaBroj_1">St-276/2014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HOTELSKO TURISTIČKO DRUŠTVO MATIJA GUBEC d.d. zastupanog po punomoćniku Ivan Hudoletnjak</izvorni_sadrzaj>
    <derivirana_varijabla naziv="DomainObject.Predmet.ProtustrankaFormated_1">  HOTELSKO TURISTIČKO DRUŠTVO MATIJA GUBEC d.d. zastupanog po punomoćniku Ivan Hudoletnjak</derivirana_varijabla>
  </DomainObject.Predmet.ProtustrankaFormated>
  <DomainObject.Predmet.ProtustrankaFormatedOIB>
    <izvorni_sadrzaj>  HOTELSKO TURISTIČKO DRUŠTVO MATIJA GUBEC d.d., OIB 63048129745 zastupanog po punomoćniku Ivan Hudoletnjak</izvorni_sadrzaj>
    <derivirana_varijabla naziv="DomainObject.Predmet.ProtustrankaFormatedOIB_1">  HOTELSKO TURISTIČKO DRUŠTVO MATIJA GUBEC d.d., OIB 63048129745 zastupanog po punomoćniku Ivan Hudoletnjak</derivirana_varijabla>
  </DomainObject.Predmet.ProtustrankaFormatedOIB>
  <DomainObject.Predmet.ProtustrankaFormatedWithAdress>
    <izvorni_sadrzaj> HOTELSKO TURISTIČKO DRUŠTVO MATIJA GUBEC d.d., Viktora Šipeka 31, 49240 Stubičke Toplice zastupanog po punomoćniku Ivan Hudoletnjak</izvorni_sadrzaj>
    <derivirana_varijabla naziv="DomainObject.Predmet.ProtustrankaFormatedWithAdress_1"> HOTELSKO TURISTIČKO DRUŠTVO MATIJA GUBEC d.d., Viktora Šipeka 31, 49240 Stubičke Toplice zastupanog po punomoćniku Ivan Hudoletnjak</derivirana_varijabla>
  </DomainObject.Predmet.ProtustrankaFormatedWithAdress>
  <DomainObject.Predmet.ProtustrankaFormatedWithAdressOIB>
    <izvorni_sadrzaj> HOTELSKO TURISTIČKO DRUŠTVO MATIJA GUBEC d.d., OIB 63048129745, Viktora Šipeka 31, 49240 Stubičke Toplice zastupanog po punomoćniku Ivan Hudoletnjak</izvorni_sadrzaj>
    <derivirana_varijabla naziv="DomainObject.Predmet.ProtustrankaFormatedWithAdressOIB_1"> HOTELSKO TURISTIČKO DRUŠTVO MATIJA GUBEC d.d., OIB 63048129745, Viktora Šipeka 31, 49240 Stubičke Toplice zastupanog po punomoćniku Ivan Hudoletnjak</derivirana_varijabla>
  </DomainObject.Predmet.ProtustrankaFormatedWithAdressOIB>
  <DomainObject.Predmet.ProtustrankaWithAdress>
    <izvorni_sadrzaj>HOTELSKO TURISTIČKO DRUŠTVO MATIJA GUBEC d.d. Viktora Šipeka 31, 49240 Stubičke Toplice</izvorni_sadrzaj>
    <derivirana_varijabla naziv="DomainObject.Predmet.ProtustrankaWithAdress_1">HOTELSKO TURISTIČKO DRUŠTVO MATIJA GUBEC d.d. Viktora Šipeka 31, 49240 Stubičke Toplice</derivirana_varijabla>
  </DomainObject.Predmet.ProtustrankaWithAdress>
  <DomainObject.Predmet.ProtustrankaWithAdressOIB>
    <izvorni_sadrzaj>HOTELSKO TURISTIČKO DRUŠTVO MATIJA GUBEC d.d., OIB 63048129745, Viktora Šipeka 31, 49240 Stubičke Toplice</izvorni_sadrzaj>
    <derivirana_varijabla naziv="DomainObject.Predmet.ProtustrankaWithAdressOIB_1">HOTELSKO TURISTIČKO DRUŠTVO MATIJA GUBEC d.d., OIB 63048129745, Viktora Šipeka 31, 49240 Stubičke Toplice</derivirana_varijabla>
  </DomainObject.Predmet.ProtustrankaWithAdressOIB>
  <DomainObject.Predmet.ProtustrankaNazivFormated>
    <izvorni_sadrzaj>HOTELSKO TURISTIČKO DRUŠTVO MATIJA GUBEC d.d.</izvorni_sadrzaj>
    <derivirana_varijabla naziv="DomainObject.Predmet.ProtustrankaNazivFormated_1">HOTELSKO TURISTIČKO DRUŠTVO MATIJA GUBEC d.d.</derivirana_varijabla>
  </DomainObject.Predmet.ProtustrankaNazivFormated>
  <DomainObject.Predmet.ProtustrankaNazivFormatedOIB>
    <izvorni_sadrzaj>HOTELSKO TURISTIČKO DRUŠTVO MATIJA GUBEC d.d., OIB 63048129745</izvorni_sadrzaj>
    <derivirana_varijabla naziv="DomainObject.Predmet.ProtustrankaNazivFormatedOIB_1">HOTELSKO TURISTIČKO DRUŠTVO MATIJA GUBEC d.d., OIB 63048129745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Darinka Bezik zastupane po punomoćniku Zlatko Ostroški; Tatjana Brlobuš zastupane po punomoćniku Zlatko Ostroški; Ivan Cvetko zastupanog po punomoćniku Zlatko Ostroški; Dubravka Curi zastupane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zastupane po punomoćniku Zlatko Ostroški; Gordana Pavičić zastupane po punomoćniku Zlatko Ostroški; Marija Piljek zastupanog po punomoćniku Zlatko Ostroški; Nada Stepančec zastupane po punomoćniku Zlatko Ostroški; Trpimir Gotal zastupanog po punomoćniku Zlatko Ostroški; Zdenko Poštek</izvorni_sadrzaj>
    <derivirana_varijabla naziv="DomainObject.Predmet.StrankaFormated_1">  Darinka Bezik zastupane po punomoćniku Zlatko Ostroški; Tatjana Brlobuš zastupane po punomoćniku Zlatko Ostroški; Ivan Cvetko zastupanog po punomoćniku Zlatko Ostroški; Dubravka Curi zastupane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zastupane po punomoćniku Zlatko Ostroški; Gordana Pavičić zastupane po punomoćniku Zlatko Ostroški; Marija Piljek zastupanog po punomoćniku Zlatko Ostroški; Nada Stepančec zastupane po punomoćniku Zlatko Ostroški; Trpimir Gotal zastupanog po punomoćniku Zlatko Ostroški; Zdenko Poštek</derivirana_varijabla>
  </DomainObject.Predmet.StrankaFormated>
  <DomainObject.Predmet.StrankaFormatedOIB>
    <izvorni_sadrzaj>  Darinka Bezik, OIB 25505360613 zastupane po punomoćniku Zlatko Ostroški; Tatjana Brlobuš, OIB 93832602635 zastupane po punomoćniku Zlatko Ostroški; Ivan Cvetko zastupanog po punomoćniku Zlatko Ostroški; Dubravka Curi, OIB 79441531885 zastupane po punomoćniku Zlatko Ostroški; Vladimir Fijačko zastupanog po punomoćniku Zlatko Ostroški; Željko Grgić, OIB 98731937157 zastupanog po punomoćniku Zlatko Ostroški; Antonija Jagečić zastupanog po punomoćniku Zlatko Ostroški; Marija Josipović zastupanog po punomoćniku Zlatko Ostroški; Antonija Klanjičić zastupanog po punomoćniku Zlatko Ostroški; Mirjana Mrzljak, OIB 05479038417 zastupane po punomoćniku Zlatko Ostroški; Gordana Pavičić, OIB 93371711331 zastupane po punomoćniku Zlatko Ostroški; Marija Piljek zastupanog po punomoćniku Zlatko Ostroški; Nada Stepančec, OIB 15651775606 zastupane po punomoćniku Zlatko Ostroški; Trpimir Gotal, OIB 37400963389 zastupanog po punomoćniku Zlatko Ostroški; Zdenko Poštek, OIB 92434505953</izvorni_sadrzaj>
    <derivirana_varijabla naziv="DomainObject.Predmet.StrankaFormatedOIB_1">  Darinka Bezik, OIB 25505360613 zastupane po punomoćniku Zlatko Ostroški; Tatjana Brlobuš, OIB 93832602635 zastupane po punomoćniku Zlatko Ostroški; Ivan Cvetko zastupanog po punomoćniku Zlatko Ostroški; Dubravka Curi, OIB 79441531885 zastupane po punomoćniku Zlatko Ostroški; Vladimir Fijačko zastupanog po punomoćniku Zlatko Ostroški; Željko Grgić, OIB 98731937157 zastupanog po punomoćniku Zlatko Ostroški; Antonija Jagečić zastupanog po punomoćniku Zlatko Ostroški; Marija Josipović zastupanog po punomoćniku Zlatko Ostroški; Antonija Klanjičić zastupanog po punomoćniku Zlatko Ostroški; Mirjana Mrzljak, OIB 05479038417 zastupane po punomoćniku Zlatko Ostroški; Gordana Pavičić, OIB 93371711331 zastupane po punomoćniku Zlatko Ostroški; Marija Piljek zastupanog po punomoćniku Zlatko Ostroški; Nada Stepančec, OIB 15651775606 zastupane po punomoćniku Zlatko Ostroški; Trpimir Gotal, OIB 37400963389 zastupanog po punomoćniku Zlatko Ostroški; Zdenko Poštek, OIB 92434505953</derivirana_varijabla>
  </DomainObject.Predmet.StrankaFormatedOIB>
  <DomainObject.Predmet.StrankaFormatedWithAdress>
    <izvorni_sadrzaj> Darinka Bezik, Donja Podgora 73, 49240 Donja Podgora zastupane po punomoćniku Zlatko Ostroški; Tatjana Brlobuš, Podgorska 50, 49240 Donja Stubica zastupane po punomoćniku Zlatko Ostroški; Ivan Cvetko, Šemnica Donja 81, 49000 Lepajci zastupanog po punomoćniku Zlatko Ostroški; Dubravka Curi, Vinogorska Ulica 16, 49243 Andraševec zastupane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V.nazora 9, 49240 Stubičke Toplice zastupane po punomoćniku Zlatko Ostroški; Gordana Pavičić, V. Šipeka 26, 49240 Stubičke Toplice zastupane po punomoćniku Zlatko Ostroški; Marija Piljek, Štrucljevo 85, 49223 Sveti Križ Začretje zastupanog po punomoćniku Zlatko Ostroški; Nada Stepančec, Lj.babića 48, 49243 Oroslavje zastupane po punomoćniku Zlatko Ostroški; Trpimir Gotal, Ulica Mirka Ožegovića 14, 10290 Zaprešić zastupanog po punomoćniku Zlatko Ostroški; Zdenko Poštek, Lj.b.đalskog 52, 49240 Stubičke Toplice</izvorni_sadrzaj>
    <derivirana_varijabla naziv="DomainObject.Predmet.StrankaFormatedWithAdress_1"> Darinka Bezik, Donja Podgora 73, 49240 Donja Podgora zastupane po punomoćniku Zlatko Ostroški; Tatjana Brlobuš, Podgorska 50, 49240 Donja Stubica zastupane po punomoćniku Zlatko Ostroški; Ivan Cvetko, Šemnica Donja 81, 49000 Lepajci zastupanog po punomoćniku Zlatko Ostroški; Dubravka Curi, Vinogorska Ulica 16, 49243 Andraševec zastupane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V.nazora 9, 49240 Stubičke Toplice zastupane po punomoćniku Zlatko Ostroški; Gordana Pavičić, V. Šipeka 26, 49240 Stubičke Toplice zastupane po punomoćniku Zlatko Ostroški; Marija Piljek, Štrucljevo 85, 49223 Sveti Križ Začretje zastupanog po punomoćniku Zlatko Ostroški; Nada Stepančec, Lj.babića 48, 49243 Oroslavje zastupane po punomoćniku Zlatko Ostroški; Trpimir Gotal, Ulica Mirka Ožegovića 14, 10290 Zaprešić zastupanog po punomoćniku Zlatko Ostroški; Zdenko Poštek, Lj.b.đalskog 52, 49240 Stubičke Toplice</derivirana_varijabla>
  </DomainObject.Predmet.StrankaFormatedWithAdress>
  <DomainObject.Predmet.StrankaFormatedWithAdressOIB>
    <izvorni_sadrzaj> Darinka Bezik, OIB 25505360613, Donja Podgora 73, 49240 Donja Podgora zastupane po punomoćniku Zlatko Ostroški; Tatjana Brlobuš, OIB 93832602635, Podgorska 50, 49240 Donja Stubica zastupane po punomoćniku Zlatko Ostroški; Ivan Cvetko, Šemnica Donja 81, 49000 Lepajci zastupanog po punomoćniku Zlatko Ostroški; Dubravka Curi, OIB 79441531885, Vinogorska Ulica 16, 49243 Andraševec zastupane po punomoćniku Zlatko Ostroški; Vladimir Fijačko, Sljemenska 46, 10297 Jakovlje zastupanog po punomoćniku Zlatko Ostroški; Željko Grgić, OIB 98731937157,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OIB 05479038417, V.nazora 9, 49240 Stubičke Toplice zastupane po punomoćniku Zlatko Ostroški; Gordana Pavičić, OIB 93371711331, V. Šipeka 26, 49240 Stubičke Toplice zastupane po punomoćniku Zlatko Ostroški; Marija Piljek, Štrucljevo 85, 49223 Sveti Križ Začretje zastupanog po punomoćniku Zlatko Ostroški; Nada Stepančec, OIB 15651775606, Lj.babića 48, 49243 Oroslavje zastupane po punomoćniku Zlatko Ostroški; Trpimir Gotal, OIB 37400963389, Ulica Mirka Ožegovića 14, 10290 Zaprešić zastupanog po punomoćniku Zlatko Ostroški; Zdenko Poštek, OIB 92434505953, Lj.b.đalskog 52, 49240 Stubičke Toplice</izvorni_sadrzaj>
    <derivirana_varijabla naziv="DomainObject.Predmet.StrankaFormatedWithAdressOIB_1"> Darinka Bezik, OIB 25505360613, Donja Podgora 73, 49240 Donja Podgora zastupane po punomoćniku Zlatko Ostroški; Tatjana Brlobuš, OIB 93832602635, Podgorska 50, 49240 Donja Stubica zastupane po punomoćniku Zlatko Ostroški; Ivan Cvetko, Šemnica Donja 81, 49000 Lepajci zastupanog po punomoćniku Zlatko Ostroški; Dubravka Curi, OIB 79441531885, Vinogorska Ulica 16, 49243 Andraševec zastupane po punomoćniku Zlatko Ostroški; Vladimir Fijačko, Sljemenska 46, 10297 Jakovlje zastupanog po punomoćniku Zlatko Ostroški; Željko Grgić, OIB 98731937157,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OIB 05479038417, V.nazora 9, 49240 Stubičke Toplice zastupane po punomoćniku Zlatko Ostroški; Gordana Pavičić, OIB 93371711331, V. Šipeka 26, 49240 Stubičke Toplice zastupane po punomoćniku Zlatko Ostroški; Marija Piljek, Štrucljevo 85, 49223 Sveti Križ Začretje zastupanog po punomoćniku Zlatko Ostroški; Nada Stepančec, OIB 15651775606, Lj.babića 48, 49243 Oroslavje zastupane po punomoćniku Zlatko Ostroški; Trpimir Gotal, OIB 37400963389, Ulica Mirka Ožegovića 14, 10290 Zaprešić zastupanog po punomoćniku Zlatko Ostroški; Zdenko Poštek, OIB 92434505953, Lj.b.đalskog 52, 49240 Stubičke Toplice</derivirana_varijabla>
  </DomainObject.Predmet.StrankaFormatedWithAdressOIB>
  <DomainObject.Predmet.StrankaWithAdress>
    <izvorni_sadrzaj>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izvorni_sadrzaj>
    <derivirana_varijabla naziv="DomainObject.Predmet.StrankaWithAdress_1">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derivirana_varijabla>
  </DomainObject.Predmet.StrankaWithAdress>
  <DomainObject.Predmet.StrankaWithAdressOIB>
    <izvorni_sadrzaj>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OIB 98731937157, Selnica 159,49246 Marija Bistrica,Antonija Jagečić, Stjepana Ptičeka 13 A,49243 Oroslavje,Marija Josipović, Sljemenski put 2,49240 Stubičke Toplice,Antonija Klanjičić, Samci 40,49240 Gornja Stubica,Mirjana Mrzljak, OIB 05479038417, V.nazora 9,49240 Stubičke Toplice,Gordana Pavičić, OIB 93371711331,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izvorni_sadrzaj>
    <derivirana_varijabla naziv="DomainObject.Predmet.StrankaWithAdressOIB_1">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OIB 98731937157, Selnica 159,49246 Marija Bistrica,Antonija Jagečić, Stjepana Ptičeka 13 A,49243 Oroslavje,Marija Josipović, Sljemenski put 2,49240 Stubičke Toplice,Antonija Klanjičić, Samci 40,49240 Gornja Stubica,Mirjana Mrzljak, OIB 05479038417, V.nazora 9,49240 Stubičke Toplice,Gordana Pavičić, OIB 93371711331,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derivirana_varijabla>
  </DomainObject.Predmet.StrankaWithAdressOIB>
  <DomainObject.Predmet.StrankaNazivFormated>
    <izvorni_sadrzaj>Darinka Bezik,Tatjana Brlobuš,Ivan Cvetko,Dubravka Curi,Vladimir Fijačko,Željko Grgić,Antonija Jagečić,Marija Josipović,Antonija Klanjičić,Mirjana Mrzljak,Gordana Pavičić,Marija Piljek,Nada Stepančec,Trpimir Gotal,Zdenko Poštek</izvorni_sadrzaj>
    <derivirana_varijabla naziv="DomainObject.Predmet.StrankaNazivFormated_1">Darinka Bezik,Tatjana Brlobuš,Ivan Cvetko,Dubravka Curi,Vladimir Fijačko,Željko Grgić,Antonija Jagečić,Marija Josipović,Antonija Klanjičić,Mirjana Mrzljak,Gordana Pavičić,Marija Piljek,Nada Stepančec,Trpimir Gotal,Zdenko Poštek</derivirana_varijabla>
  </DomainObject.Predmet.StrankaNazivFormated>
  <DomainObject.Predmet.StrankaNazivFormatedOIB>
    <izvorni_sadrzaj>Darinka Bezik, OIB 25505360613,Tatjana Brlobuš, OIB 93832602635,Ivan Cvetko,Dubravka Curi, OIB 79441531885,Vladimir Fijačko,Željko Grgić, OIB 98731937157,Antonija Jagečić,Marija Josipović,Antonija Klanjičić,Mirjana Mrzljak, OIB 05479038417,Gordana Pavičić, OIB 93371711331,Marija Piljek,Nada Stepančec, OIB 15651775606,Trpimir Gotal, OIB 37400963389,Zdenko Poštek, OIB 92434505953</izvorni_sadrzaj>
    <derivirana_varijabla naziv="DomainObject.Predmet.StrankaNazivFormatedOIB_1">Darinka Bezik, OIB 25505360613,Tatjana Brlobuš, OIB 93832602635,Ivan Cvetko,Dubravka Curi, OIB 79441531885,Vladimir Fijačko,Željko Grgić, OIB 98731937157,Antonija Jagečić,Marija Josipović,Antonija Klanjičić,Mirjana Mrzljak, OIB 05479038417,Gordana Pavičić, OIB 93371711331,Marija Piljek,Nada Stepančec, OIB 15651775606,Trpimir Gotal, OIB 37400963389,Zdenko Poštek, OIB 92434505953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Darinka Bezik zastupane po punomoćniku Zlatko Ostroški</item>
      <item>Tatjana Brlobuš zastupane po punomoćniku Zlatko Ostroški</item>
      <item>Ivan Cvetko zastupanog po punomoćniku Zlatko Ostroški</item>
      <item>Dubravka Curi zastupane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zastupane po punomoćniku Zlatko Ostroški</item>
      <item>Gordana Pavičić zastupane po punomoćniku Zlatko Ostroški</item>
      <item>Marija Piljek zastupanog po punomoćniku Zlatko Ostroški</item>
      <item>Nada Stepančec zastupane po punomoćniku Zlatko Ostroški</item>
      <item>Trpimir Gotal zastupanog po punomoćniku Zlatko Ostroški</item>
      <item>Zdenko Poštek</item>
    </izvorni_sadrzaj>
    <derivirana_varijabla naziv="DomainObject.Predmet.StrankaListFormated_1">
      <item>Darinka Bezik zastupane po punomoćniku Zlatko Ostroški</item>
      <item>Tatjana Brlobuš zastupane po punomoćniku Zlatko Ostroški</item>
      <item>Ivan Cvetko zastupanog po punomoćniku Zlatko Ostroški</item>
      <item>Dubravka Curi zastupane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zastupane po punomoćniku Zlatko Ostroški</item>
      <item>Gordana Pavičić zastupane po punomoćniku Zlatko Ostroški</item>
      <item>Marija Piljek zastupanog po punomoćniku Zlatko Ostroški</item>
      <item>Nada Stepančec zastupane po punomoćniku Zlatko Ostroški</item>
      <item>Trpimir Gotal zastupanog po punomoćniku Zlatko Ostroški</item>
      <item>Zdenko Poštek</item>
    </derivirana_varijabla>
  </DomainObject.Predmet.StrankaListFormated>
  <DomainObject.Predmet.StrankaListFormatedOIB>
    <izvorni_sadrzaj>
      <item>Darinka Bezik, OIB 25505360613 zastupane po punomoćniku Zlatko Ostroški</item>
      <item>Tatjana Brlobuš, OIB 93832602635 zastupane po punomoćniku Zlatko Ostroški</item>
      <item>Ivan Cvetko zastupanog po punomoćniku Zlatko Ostroški</item>
      <item>Dubravka Curi, OIB 79441531885 zastupane po punomoćniku Zlatko Ostroški</item>
      <item>Vladimir Fijačko zastupanog po punomoćniku Zlatko Ostroški</item>
      <item>Željko Grgić, OIB 98731937157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OIB 05479038417 zastupane po punomoćniku Zlatko Ostroški</item>
      <item>Gordana Pavičić, OIB 93371711331 zastupane po punomoćniku Zlatko Ostroški</item>
      <item>Marija Piljek zastupanog po punomoćniku Zlatko Ostroški</item>
      <item>Nada Stepančec, OIB 15651775606 zastupane po punomoćniku Zlatko Ostroški</item>
      <item>Trpimir Gotal, OIB 37400963389 zastupanog po punomoćniku Zlatko Ostroški</item>
      <item>Zdenko Poštek, OIB 92434505953</item>
    </izvorni_sadrzaj>
    <derivirana_varijabla naziv="DomainObject.Predmet.StrankaListFormatedOIB_1">
      <item>Darinka Bezik, OIB 25505360613 zastupane po punomoćniku Zlatko Ostroški</item>
      <item>Tatjana Brlobuš, OIB 93832602635 zastupane po punomoćniku Zlatko Ostroški</item>
      <item>Ivan Cvetko zastupanog po punomoćniku Zlatko Ostroški</item>
      <item>Dubravka Curi, OIB 79441531885 zastupane po punomoćniku Zlatko Ostroški</item>
      <item>Vladimir Fijačko zastupanog po punomoćniku Zlatko Ostroški</item>
      <item>Željko Grgić, OIB 98731937157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OIB 05479038417 zastupane po punomoćniku Zlatko Ostroški</item>
      <item>Gordana Pavičić, OIB 93371711331 zastupane po punomoćniku Zlatko Ostroški</item>
      <item>Marija Piljek zastupanog po punomoćniku Zlatko Ostroški</item>
      <item>Nada Stepančec, OIB 15651775606 zastupane po punomoćniku Zlatko Ostroški</item>
      <item>Trpimir Gotal, OIB 37400963389 zastupanog po punomoćniku Zlatko Ostroški</item>
      <item>Zdenko Poštek, OIB 92434505953</item>
    </derivirana_varijabla>
  </DomainObject.Predmet.StrankaListFormatedOIB>
  <DomainObject.Predmet.StrankaListFormatedWithAdress>
    <izvorni_sadrzaj>
      <item>Darinka Bezik, Donja Podgora 73, 49240 Donja Podgora zastupane po punomoćniku Zlatko Ostroški</item>
      <item>Tatjana Brlobuš, Podgorska 50, 49240 Donja Stubica zastupane po punomoćniku Zlatko Ostroški</item>
      <item>Ivan Cvetko, Šemnica Donja 81, 49000 Lepajci zastupanog po punomoćniku Zlatko Ostroški</item>
      <item>Dubravka Curi, Vinogorska Ulica 16, 49243 Andraševec zastupane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V.nazora 9, 49240 Stubičke Toplice zastupane po punomoćniku Zlatko Ostroški</item>
      <item>Gordana Pavičić, V. Šipeka 26, 49240 Stubičke Toplice zastupane po punomoćniku Zlatko Ostroški</item>
      <item>Marija Piljek, Štrucljevo 85, 49223 Sveti Križ Začretje zastupanog po punomoćniku Zlatko Ostroški</item>
      <item>Nada Stepančec, Lj.babića 48, 49243 Oroslavje zastupane po punomoćniku Zlatko Ostroški</item>
      <item>Trpimir Gotal, Ulica Mirka Ožegovića 14, 10290 Zaprešić zastupanog po punomoćniku Zlatko Ostroški</item>
      <item>Zdenko Poštek, Lj.b.đalskog 52, 49240 Stubičke Toplice</item>
    </izvorni_sadrzaj>
    <derivirana_varijabla naziv="DomainObject.Predmet.StrankaListFormatedWithAdress_1">
      <item>Darinka Bezik, Donja Podgora 73, 49240 Donja Podgora zastupane po punomoćniku Zlatko Ostroški</item>
      <item>Tatjana Brlobuš, Podgorska 50, 49240 Donja Stubica zastupane po punomoćniku Zlatko Ostroški</item>
      <item>Ivan Cvetko, Šemnica Donja 81, 49000 Lepajci zastupanog po punomoćniku Zlatko Ostroški</item>
      <item>Dubravka Curi, Vinogorska Ulica 16, 49243 Andraševec zastupane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V.nazora 9, 49240 Stubičke Toplice zastupane po punomoćniku Zlatko Ostroški</item>
      <item>Gordana Pavičić, V. Šipeka 26, 49240 Stubičke Toplice zastupane po punomoćniku Zlatko Ostroški</item>
      <item>Marija Piljek, Štrucljevo 85, 49223 Sveti Križ Začretje zastupanog po punomoćniku Zlatko Ostroški</item>
      <item>Nada Stepančec, Lj.babića 48, 49243 Oroslavje zastupane po punomoćniku Zlatko Ostroški</item>
      <item>Trpimir Gotal, Ulica Mirka Ožegovića 14, 10290 Zaprešić zastupanog po punomoćniku Zlatko Ostroški</item>
      <item>Zdenko Poštek, Lj.b.đalskog 52, 49240 Stubičke Toplice</item>
    </derivirana_varijabla>
  </DomainObject.Predmet.StrankaListFormatedWithAdress>
  <DomainObject.Predmet.StrankaListFormatedWithAdressOIB>
    <izvorni_sadrzaj>
      <item>Darinka Bezik, OIB 25505360613, Donja Podgora 73, 49240 Donja Podgora zastupane po punomoćniku Zlatko Ostroški</item>
      <item>Tatjana Brlobuš, OIB 93832602635, Podgorska 50, 49240 Donja Stubica zastupane po punomoćniku Zlatko Ostroški</item>
      <item>Ivan Cvetko, Šemnica Donja 81, 49000 Lepajci zastupanog po punomoćniku Zlatko Ostroški</item>
      <item>Dubravka Curi, OIB 79441531885, Vinogorska Ulica 16, 49243 Andraševec zastupane po punomoćniku Zlatko Ostroški</item>
      <item>Vladimir Fijačko, Sljemenska 46, 10297 Jakovlje zastupanog po punomoćniku Zlatko Ostroški</item>
      <item>Željko Grgić, OIB 98731937157,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OIB 05479038417, V.nazora 9, 49240 Stubičke Toplice zastupane po punomoćniku Zlatko Ostroški</item>
      <item>Gordana Pavičić, OIB 93371711331, V. Šipeka 26, 49240 Stubičke Toplice zastupane po punomoćniku Zlatko Ostroški</item>
      <item>Marija Piljek, Štrucljevo 85, 49223 Sveti Križ Začretje zastupanog po punomoćniku Zlatko Ostroški</item>
      <item>Nada Stepančec, OIB 15651775606, Lj.babića 48, 49243 Oroslavje zastupane po punomoćniku Zlatko Ostroški</item>
      <item>Trpimir Gotal, OIB 37400963389, Ulica Mirka Ožegovića 14, 10290 Zaprešić zastupanog po punomoćniku Zlatko Ostroški</item>
      <item>Zdenko Poštek, OIB 92434505953, Lj.b.đalskog 52, 49240 Stubičke Toplice</item>
    </izvorni_sadrzaj>
    <derivirana_varijabla naziv="DomainObject.Predmet.StrankaListFormatedWithAdressOIB_1">
      <item>Darinka Bezik, OIB 25505360613, Donja Podgora 73, 49240 Donja Podgora zastupane po punomoćniku Zlatko Ostroški</item>
      <item>Tatjana Brlobuš, OIB 93832602635, Podgorska 50, 49240 Donja Stubica zastupane po punomoćniku Zlatko Ostroški</item>
      <item>Ivan Cvetko, Šemnica Donja 81, 49000 Lepajci zastupanog po punomoćniku Zlatko Ostroški</item>
      <item>Dubravka Curi, OIB 79441531885, Vinogorska Ulica 16, 49243 Andraševec zastupane po punomoćniku Zlatko Ostroški</item>
      <item>Vladimir Fijačko, Sljemenska 46, 10297 Jakovlje zastupanog po punomoćniku Zlatko Ostroški</item>
      <item>Željko Grgić, OIB 98731937157,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OIB 05479038417, V.nazora 9, 49240 Stubičke Toplice zastupane po punomoćniku Zlatko Ostroški</item>
      <item>Gordana Pavičić, OIB 93371711331, V. Šipeka 26, 49240 Stubičke Toplice zastupane po punomoćniku Zlatko Ostroški</item>
      <item>Marija Piljek, Štrucljevo 85, 49223 Sveti Križ Začretje zastupanog po punomoćniku Zlatko Ostroški</item>
      <item>Nada Stepančec, OIB 15651775606, Lj.babića 48, 49243 Oroslavje zastupane po punomoćniku Zlatko Ostroški</item>
      <item>Trpimir Gotal, OIB 37400963389, Ulica Mirka Ožegovića 14, 10290 Zaprešić zastupanog po punomoćniku Zlatko Ostroški</item>
      <item>Zdenko Poštek, OIB 92434505953, Lj.b.đalskog 52, 49240 Stubičke Toplice</item>
    </derivirana_varijabla>
  </DomainObject.Predmet.StrankaListFormatedWithAdressOIB>
  <DomainObject.Predmet.StrankaListNazivFormated>
    <izvorni_sadrzaj>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izvorni_sadrzaj>
    <derivirana_varijabla naziv="DomainObject.Predmet.StrankaListNazivFormated_1">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derivirana_varijabla>
  </DomainObject.Predmet.StrankaListNazivFormated>
  <DomainObject.Predmet.StrankaListNazivFormatedOIB>
    <izvorni_sadrzaj>
      <item>Darinka Bezik, OIB 25505360613</item>
      <item>Tatjana Brlobuš, OIB 93832602635</item>
      <item>Ivan Cvetko</item>
      <item>Dubravka Curi, OIB 79441531885</item>
      <item>Vladimir Fijačko</item>
      <item>Željko Grgić, OIB 98731937157</item>
      <item>Antonija Jagečić</item>
      <item>Marija Josipović</item>
      <item>Antonija Klanjičić</item>
      <item>Mirjana Mrzljak, OIB 05479038417</item>
      <item>Gordana Pavičić, OIB 93371711331</item>
      <item>Marija Piljek</item>
      <item>Nada Stepančec, OIB 15651775606</item>
      <item>Trpimir Gotal, OIB 37400963389</item>
      <item>Zdenko Poštek, OIB 92434505953</item>
    </izvorni_sadrzaj>
    <derivirana_varijabla naziv="DomainObject.Predmet.StrankaListNazivFormatedOIB_1">
      <item>Darinka Bezik, OIB 25505360613</item>
      <item>Tatjana Brlobuš, OIB 93832602635</item>
      <item>Ivan Cvetko</item>
      <item>Dubravka Curi, OIB 79441531885</item>
      <item>Vladimir Fijačko</item>
      <item>Željko Grgić, OIB 98731937157</item>
      <item>Antonija Jagečić</item>
      <item>Marija Josipović</item>
      <item>Antonija Klanjičić</item>
      <item>Mirjana Mrzljak, OIB 05479038417</item>
      <item>Gordana Pavičić, OIB 93371711331</item>
      <item>Marija Piljek</item>
      <item>Nada Stepančec, OIB 15651775606</item>
      <item>Trpimir Gotal, OIB 37400963389</item>
      <item>Zdenko Poštek, OIB 92434505953</item>
    </derivirana_varijabla>
  </DomainObject.Predmet.StrankaListNazivFormatedOIB>
  <DomainObject.Predmet.ProtuStrankaListFormated>
    <izvorni_sadrzaj>
      <item>HOTELSKO TURISTIČKO DRUŠTVO MATIJA GUBEC d.d. zastupanog po punomoćniku Ivan Hudoletnjak</item>
    </izvorni_sadrzaj>
    <derivirana_varijabla naziv="DomainObject.Predmet.ProtuStrankaListFormated_1">
      <item>HOTELSKO TURISTIČKO DRUŠTVO MATIJA GUBEC d.d. zastupanog po punomoćniku Ivan Hudoletnjak</item>
    </derivirana_varijabla>
  </DomainObject.Predmet.ProtuStrankaListFormated>
  <DomainObject.Predmet.ProtuStrankaListFormatedOIB>
    <izvorni_sadrzaj>
      <item>HOTELSKO TURISTIČKO DRUŠTVO MATIJA GUBEC d.d., OIB 63048129745 zastupanog po punomoćniku Ivan Hudoletnjak</item>
    </izvorni_sadrzaj>
    <derivirana_varijabla naziv="DomainObject.Predmet.ProtuStrankaListFormatedOIB_1">
      <item>HOTELSKO TURISTIČKO DRUŠTVO MATIJA GUBEC d.d., OIB 63048129745 zastupanog po punomoćniku Ivan Hudoletnjak</item>
    </derivirana_varijabla>
  </DomainObject.Predmet.ProtuStrankaListFormatedOIB>
  <DomainObject.Predmet.ProtuStrankaListFormatedWithAdress>
    <izvorni_sadrzaj>
      <item>HOTELSKO TURISTIČKO DRUŠTVO MATIJA GUBEC d.d., Viktora Šipeka 31, 49240 Stubičke Toplice zastupanog po punomoćniku Ivan Hudoletnjak</item>
    </izvorni_sadrzaj>
    <derivirana_varijabla naziv="DomainObject.Predmet.ProtuStrankaListFormatedWithAdress_1">
      <item>HOTELSKO TURISTIČKO DRUŠTVO MATIJA GUBEC d.d., Viktora Šipeka 31, 49240 Stubičke Toplice zastupanog po punomoćniku Ivan Hudoletnjak</item>
    </derivirana_varijabla>
  </DomainObject.Predmet.ProtuStrankaListFormatedWithAdress>
  <DomainObject.Predmet.ProtuStrankaListFormatedWithAdressOIB>
    <izvorni_sadrzaj>
      <item>HOTELSKO TURISTIČKO DRUŠTVO MATIJA GUBEC d.d., OIB 63048129745, Viktora Šipeka 31, 49240 Stubičke Toplice zastupanog po punomoćniku Ivan Hudoletnjak</item>
    </izvorni_sadrzaj>
    <derivirana_varijabla naziv="DomainObject.Predmet.ProtuStrankaListFormatedWithAdressOIB_1">
      <item>HOTELSKO TURISTIČKO DRUŠTVO MATIJA GUBEC d.d., OIB 63048129745, Viktora Šipeka 31, 49240 Stubičke Toplice zastupanog po punomoćniku Ivan Hudoletnjak</item>
    </derivirana_varijabla>
  </DomainObject.Predmet.ProtuStrankaListFormatedWithAdressOIB>
  <DomainObject.Predmet.ProtuStrankaListNazivFormated>
    <izvorni_sadrzaj>
      <item>HOTELSKO TURISTIČKO DRUŠTVO MATIJA GUBEC d.d.</item>
    </izvorni_sadrzaj>
    <derivirana_varijabla naziv="DomainObject.Predmet.ProtuStrankaListNazivFormated_1">
      <item>HOTELSKO TURISTIČKO DRUŠTVO MATIJA GUBEC d.d.</item>
    </derivirana_varijabla>
  </DomainObject.Predmet.ProtuStrankaListNazivFormated>
  <DomainObject.Predmet.ProtuStrankaListNazivFormatedOIB>
    <izvorni_sadrzaj>
      <item>HOTELSKO TURISTIČKO DRUŠTVO MATIJA GUBEC d.d., OIB 63048129745</item>
    </izvorni_sadrzaj>
    <derivirana_varijabla naziv="DomainObject.Predmet.ProtuStrankaListNazivFormatedOIB_1">
      <item>HOTELSKO TURISTIČKO DRUŠTVO MATIJA GUBEC d.d., OIB 63048129745</item>
    </derivirana_varijabla>
  </DomainObject.Predmet.ProtuStrankaListNazivFormatedOIB>
  <DomainObject.Predmet.OstaliListFormated>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Branko Ivić</item>
      <item>RH, MF, Porezna uprava</item>
      <item>Ivan Hudoletnjak punomoćnik sudionika u postupku HOTELSKO TURISTIČKO DRUŠTVO MATIJA GUBEC d.d.</item>
      <item>Jasminka Houška</item>
      <item>Mirjana Sajko</item>
      <item>Boženko Lozo</item>
      <item>Zdenko Poštek</item>
      <item>Marinko Paić</item>
    </izvorni_sadrzaj>
    <derivirana_varijabla naziv="DomainObject.Predmet.OstaliListFormated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Branko Ivić</item>
      <item>RH, MF, Porezna uprava</item>
      <item>Ivan Hudoletnjak punomoćnik sudionika u postupku HOTELSKO TURISTIČKO DRUŠTVO MATIJA GUBEC d.d.</item>
      <item>Jasminka Houška</item>
      <item>Mirjana Sajko</item>
      <item>Boženko Lozo</item>
      <item>Zdenko Poštek</item>
      <item>Marinko Paić</item>
    </derivirana_varijabla>
  </DomainObject.Predmet.OstaliListFormated>
  <DomainObject.Predmet.OstaliListFormatedOIB>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Branko Ivić</item>
      <item>RH, MF, Porezna uprava</item>
      <item>Ivan Hudoletnjak punomoćnik sudionika u postupku HOTELSKO TURISTIČKO DRUŠTVO MATIJA GUBEC d.d.</item>
      <item>Jasminka Houška, OIB </item>
      <item>Mirjana Sajko, OIB 81279096708</item>
      <item>Boženko Lozo, OIB 09240352402</item>
      <item>Zdenko Poštek, OIB 92434505953</item>
      <item>Marinko Paić, OIB 55654806007</item>
    </izvorni_sadrzaj>
    <derivirana_varijabla naziv="DomainObject.Predmet.OstaliListFormatedOIB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Branko Ivić</item>
      <item>RH, MF, Porezna uprava</item>
      <item>Ivan Hudoletnjak punomoćnik sudionika u postupku HOTELSKO TURISTIČKO DRUŠTVO MATIJA GUBEC d.d.</item>
      <item>Jasminka Houška, OIB </item>
      <item>Mirjana Sajko, OIB 81279096708</item>
      <item>Boženko Lozo, OIB 09240352402</item>
      <item>Zdenko Poštek, OIB 92434505953</item>
      <item>Marinko Paić, OIB 55654806007</item>
    </derivirana_varijabla>
  </DomainObject.Predmet.OstaliListFormatedOIB>
  <DomainObject.Predmet.OstaliListFormatedWithAdress>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Branko Ivić</item>
      <item>RH, MF, Porezna uprava</item>
      <item>Ivan Hudoletnjak punomoćnik sudionika u postupku HOTELSKO TURISTIČKO DRUŠTVO MATIJA GUBEC d.d.</item>
      <item>Jasminka Houška, Pavla Hatza 21, 10000 Zagreb</item>
      <item>Mirjana Sajko, Gupčeva Zvijezda 3, 10000 Zagreb</item>
      <item>Boženko Lozo, Varšavska 16, 10000 Zagreb</item>
      <item>Zdenko Poštek, Lj.b.đalskog 52, 49240 Stubičke Toplice</item>
      <item>Marinko Paić, Vi.požarinje 6, 10000 Zagreb</item>
    </izvorni_sadrzaj>
    <derivirana_varijabla naziv="DomainObject.Predmet.OstaliListFormatedWithAdress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Branko Ivić</item>
      <item>RH, MF, Porezna uprava</item>
      <item>Ivan Hudoletnjak punomoćnik sudionika u postupku HOTELSKO TURISTIČKO DRUŠTVO MATIJA GUBEC d.d.</item>
      <item>Jasminka Houška, Pavla Hatza 21, 10000 Zagreb</item>
      <item>Mirjana Sajko, Gupčeva Zvijezda 3, 10000 Zagreb</item>
      <item>Boženko Lozo, Varšavska 16, 10000 Zagreb</item>
      <item>Zdenko Poštek, Lj.b.đalskog 52, 49240 Stubičke Toplice</item>
      <item>Marinko Paić, Vi.požarinje 6, 10000 Zagreb</item>
    </derivirana_varijabla>
  </DomainObject.Predmet.OstaliListFormatedWithAdress>
  <DomainObject.Predmet.OstaliListFormatedWithAdressOIB>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Branko Ivić</item>
      <item>RH, MF, Porezna uprava</item>
      <item>Ivan Hudoletnjak punomoćnik sudionika u postupku HOTELSKO TURISTIČKO DRUŠTVO MATIJA GUBEC d.d.</item>
      <item>Jasminka Houška, OIB , Pavla Hatza 21, 10000 Zagreb</item>
      <item>Mirjana Sajko, OIB 81279096708, Gupčeva Zvijezda 3, 10000 Zagreb</item>
      <item>Boženko Lozo, OIB 09240352402, Varšavska 16, 10000 Zagreb</item>
      <item>Zdenko Poštek, OIB 92434505953, Lj.b.đalskog 52, 49240 Stubičke Toplice</item>
      <item>Marinko Paić, OIB 55654806007, Vi.požarinje 6, 10000 Zagreb</item>
    </izvorni_sadrzaj>
    <derivirana_varijabla naziv="DomainObject.Predmet.OstaliListFormatedWithAdressOIB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Branko Ivić</item>
      <item>RH, MF, Porezna uprava</item>
      <item>Ivan Hudoletnjak punomoćnik sudionika u postupku HOTELSKO TURISTIČKO DRUŠTVO MATIJA GUBEC d.d.</item>
      <item>Jasminka Houška, OIB , Pavla Hatza 21, 10000 Zagreb</item>
      <item>Mirjana Sajko, OIB 81279096708, Gupčeva Zvijezda 3, 10000 Zagreb</item>
      <item>Boženko Lozo, OIB 09240352402, Varšavska 16, 10000 Zagreb</item>
      <item>Zdenko Poštek, OIB 92434505953, Lj.b.đalskog 52, 49240 Stubičke Toplice</item>
      <item>Marinko Paić, OIB 55654806007, Vi.požarinje 6, 10000 Zagreb</item>
    </derivirana_varijabla>
  </DomainObject.Predmet.OstaliListFormatedWithAdressOIB>
  <DomainObject.Predmet.OstaliListNazivFormated>
    <izvorni_sadrzaj>
      <item>Zlatko Ostroški</item>
      <item>Branko Ivić</item>
      <item>RH, MF, Porezna uprava</item>
      <item>Ivan Hudoletnjak</item>
      <item>Jasminka Houška</item>
      <item>Mirjana Sajko</item>
      <item>Boženko Lozo</item>
      <item>Zdenko Poštek</item>
      <item>Marinko Paić</item>
    </izvorni_sadrzaj>
    <derivirana_varijabla naziv="DomainObject.Predmet.OstaliListNazivFormated_1">
      <item>Zlatko Ostroški</item>
      <item>Branko Ivić</item>
      <item>RH, MF, Porezna uprava</item>
      <item>Ivan Hudoletnjak</item>
      <item>Jasminka Houška</item>
      <item>Mirjana Sajko</item>
      <item>Boženko Lozo</item>
      <item>Zdenko Poštek</item>
      <item>Marinko Paić</item>
    </derivirana_varijabla>
  </DomainObject.Predmet.OstaliListNazivFormated>
  <DomainObject.Predmet.OstaliListNazivFormatedOIB>
    <izvorni_sadrzaj>
      <item>Zlatko Ostroški</item>
      <item>Branko Ivić</item>
      <item>RH, MF, Porezna uprava</item>
      <item>Ivan Hudoletnjak</item>
      <item>Jasminka Houška, OIB </item>
      <item>Mirjana Sajko, OIB 81279096708</item>
      <item>Boženko Lozo, OIB 09240352402</item>
      <item>Zdenko Poštek, OIB 92434505953</item>
      <item>Marinko Paić, OIB 55654806007</item>
    </izvorni_sadrzaj>
    <derivirana_varijabla naziv="DomainObject.Predmet.OstaliListNazivFormatedOIB_1">
      <item>Zlatko Ostroški</item>
      <item>Branko Ivić</item>
      <item>RH, MF, Porezna uprava</item>
      <item>Ivan Hudoletnjak</item>
      <item>Jasminka Houška, OIB </item>
      <item>Mirjana Sajko, OIB 81279096708</item>
      <item>Boženko Lozo, OIB 09240352402</item>
      <item>Zdenko Poštek, OIB 92434505953</item>
      <item>Marinko Paić, OIB 55654806007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Darinka Bezik i dr.</izvorni_sadrzaj>
    <derivirana_varijabla naziv="DomainObject.Predmet.StrankaIDrugi_1">Darinka Bezik i dr.</derivirana_varijabla>
  </DomainObject.Predmet.StrankaIDrugi>
  <DomainObject.Predmet.ProtustrankaIDrugi>
    <izvorni_sadrzaj>HOTELSKO TURISTIČKO DRUŠTVO MATIJA GUBEC d.d.</izvorni_sadrzaj>
    <derivirana_varijabla naziv="DomainObject.Predmet.ProtustrankaIDrugi_1">HOTELSKO TURISTIČKO DRUŠTVO MATIJA GUBEC d.d.</derivirana_varijabla>
  </DomainObject.Predmet.ProtustrankaIDrugi>
  <DomainObject.Predmet.StrankaIDrugiAdressOIB>
    <izvorni_sadrzaj>Darinka Bezik, OIB 25505360613, Donja Podgora 73, 49240 Donja Podgora i dr.</izvorni_sadrzaj>
    <derivirana_varijabla naziv="DomainObject.Predmet.StrankaIDrugiAdressOIB_1">Darinka Bezik, OIB 25505360613, Donja Podgora 73, 49240 Donja Podgora i dr.</derivirana_varijabla>
  </DomainObject.Predmet.StrankaIDrugiAdressOIB>
  <DomainObject.Predmet.ProtustrankaIDrugiAdressOIB>
    <izvorni_sadrzaj>HOTELSKO TURISTIČKO DRUŠTVO MATIJA GUBEC d.d., OIB 63048129745, Viktora Šipeka 31, 49240 Stubičke Toplice</izvorni_sadrzaj>
    <derivirana_varijabla naziv="DomainObject.Predmet.ProtustrankaIDrugiAdressOIB_1">HOTELSKO TURISTIČKO DRUŠTVO MATIJA GUBEC d.d., OIB 63048129745, Viktora Šipeka 31,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Darinka Bezik</item>
      <item>HOTELSKO TURISTIČKO DRUŠTVO MATIJA GUBEC d.d.</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item>Zlatko Ostroški</item>
      <item>Branko Ivić</item>
      <item>RH, MF, Porezna uprava</item>
      <item>Ivan Hudoletnjak</item>
      <item>Jasminka Houška</item>
      <item>Mirjana Sajko</item>
      <item>Boženko Lozo</item>
      <item>Zdenko Poštek</item>
      <item>Marinko Paić</item>
    </izvorni_sadrzaj>
    <derivirana_varijabla naziv="DomainObject.Predmet.SudioniciListNaziv_1">
      <item>Darinka Bezik</item>
      <item>HOTELSKO TURISTIČKO DRUŠTVO MATIJA GUBEC d.d.</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item>Zlatko Ostroški</item>
      <item>Branko Ivić</item>
      <item>RH, MF, Porezna uprava</item>
      <item>Ivan Hudoletnjak</item>
      <item>Jasminka Houška</item>
      <item>Mirjana Sajko</item>
      <item>Boženko Lozo</item>
      <item>Zdenko Poštek</item>
      <item>Marinko Paić</item>
    </derivirana_varijabla>
  </DomainObject.Predmet.SudioniciListNaziv>
  <DomainObject.Predmet.SudioniciListAdressOIB>
    <izvorni_sadrzaj>
      <item>Darinka Bezik, OIB 25505360613, Donja Podgora 73,49240 Donja Podgora</item>
      <item>HOTELSKO TURISTIČKO DRUŠTVO MATIJA GUBEC d.d., OIB 63048129745, Viktora Šipeka 31,49240 Stubičke Toplice</item>
      <item>Tatjana Brlobuš, OIB 93832602635, Podgorska 50,49240 Donja Stubica</item>
      <item>Ivan Cvetko, Šemnica Donja 81,49000 Lepajci</item>
      <item>Dubravka Curi, OIB 79441531885, Vinogorska Ulica 16,49243 Andraševec</item>
      <item>Vladimir Fijačko, Sljemenska 46,10297 Jakovlje</item>
      <item>Željko Grgić, OIB 98731937157, Selnica 159,49246 Marija Bistrica</item>
      <item>Antonija Jagečić, Stjepana Ptičeka 13 A,49243 Oroslavje</item>
      <item>Marija Josipović, Sljemenski put 2,49240 Stubičke Toplice</item>
      <item>Antonija Klanjičić, Samci 40,49240 Gornja Stubica</item>
      <item>Mirjana Mrzljak, OIB 05479038417, V.nazora 9,49240 Stubičke Toplice</item>
      <item>Gordana Pavičić, OIB 93371711331, V. Šipeka 26,49240 Stubičke Toplice</item>
      <item>Marija Piljek, Štrucljevo 85,49223 Sveti Križ Začretje</item>
      <item>Nada Stepančec, OIB 15651775606, Lj.babića 48,49243 Oroslavje</item>
      <item>Trpimir Gotal, OIB 37400963389, Ulica Mirka Ožegovića 14,10290 Zaprešić</item>
      <item>Zdenko Poštek, OIB 92434505953, Lj.b.đalskog 52,49240 Stubičke Toplice</item>
      <item>Zlatko Ostroški, Đorđićeva 23/II,10000 Zagreb</item>
      <item>Branko Ivić</item>
      <item>RH, MF, Porezna uprava</item>
      <item>Ivan Hudoletnjak</item>
      <item>Jasminka Houška, OIB , Pavla Hatza 21,10000 Zagreb</item>
      <item>Mirjana Sajko, OIB 81279096708, Gupčeva Zvijezda 3,10000 Zagreb</item>
      <item>Boženko Lozo, OIB 09240352402, Varšavska 16,10000 Zagreb</item>
      <item>Zdenko Poštek, OIB 92434505953, Lj.b.đalskog 52,49240 Stubičke Toplice</item>
      <item>Marinko Paić, OIB 55654806007, Vi.požarinje 6,10000 Zagreb</item>
    </izvorni_sadrzaj>
    <derivirana_varijabla naziv="DomainObject.Predmet.SudioniciListAdressOIB_1">
      <item>Darinka Bezik, OIB 25505360613, Donja Podgora 73,49240 Donja Podgora</item>
      <item>HOTELSKO TURISTIČKO DRUŠTVO MATIJA GUBEC d.d., OIB 63048129745, Viktora Šipeka 31,49240 Stubičke Toplice</item>
      <item>Tatjana Brlobuš, OIB 93832602635, Podgorska 50,49240 Donja Stubica</item>
      <item>Ivan Cvetko, Šemnica Donja 81,49000 Lepajci</item>
      <item>Dubravka Curi, OIB 79441531885, Vinogorska Ulica 16,49243 Andraševec</item>
      <item>Vladimir Fijačko, Sljemenska 46,10297 Jakovlje</item>
      <item>Željko Grgić, OIB 98731937157, Selnica 159,49246 Marija Bistrica</item>
      <item>Antonija Jagečić, Stjepana Ptičeka 13 A,49243 Oroslavje</item>
      <item>Marija Josipović, Sljemenski put 2,49240 Stubičke Toplice</item>
      <item>Antonija Klanjičić, Samci 40,49240 Gornja Stubica</item>
      <item>Mirjana Mrzljak, OIB 05479038417, V.nazora 9,49240 Stubičke Toplice</item>
      <item>Gordana Pavičić, OIB 93371711331, V. Šipeka 26,49240 Stubičke Toplice</item>
      <item>Marija Piljek, Štrucljevo 85,49223 Sveti Križ Začretje</item>
      <item>Nada Stepančec, OIB 15651775606, Lj.babića 48,49243 Oroslavje</item>
      <item>Trpimir Gotal, OIB 37400963389, Ulica Mirka Ožegovića 14,10290 Zaprešić</item>
      <item>Zdenko Poštek, OIB 92434505953, Lj.b.đalskog 52,49240 Stubičke Toplice</item>
      <item>Zlatko Ostroški, Đorđićeva 23/II,10000 Zagreb</item>
      <item>Branko Ivić</item>
      <item>RH, MF, Porezna uprava</item>
      <item>Ivan Hudoletnjak</item>
      <item>Jasminka Houška, OIB , Pavla Hatza 21,10000 Zagreb</item>
      <item>Mirjana Sajko, OIB 81279096708, Gupčeva Zvijezda 3,10000 Zagreb</item>
      <item>Boženko Lozo, OIB 09240352402, Varšavska 16,10000 Zagreb</item>
      <item>Zdenko Poštek, OIB 92434505953, Lj.b.đalskog 52,49240 Stubičke Toplice</item>
      <item>Marinko Paić, OIB 55654806007, Vi.požarinje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25505360613</item>
      <item>, OIB 63048129745</item>
      <item>, OIB 93832602635</item>
      <item>, OIB null</item>
      <item>, OIB 79441531885</item>
      <item>, OIB null</item>
      <item>, OIB 98731937157</item>
      <item>, OIB null</item>
      <item>, OIB null</item>
      <item>, OIB null</item>
      <item>, OIB 05479038417</item>
      <item>, OIB 93371711331</item>
      <item>, OIB null</item>
      <item>, OIB 15651775606</item>
      <item>, OIB 37400963389</item>
      <item>, OIB 92434505953</item>
      <item>, OIB null</item>
      <item>, OIB null</item>
      <item>, OIB null</item>
      <item>, OIB null</item>
      <item>, OIB </item>
      <item>, OIB 81279096708</item>
      <item>, OIB 09240352402</item>
      <item>, OIB 92434505953</item>
      <item>, OIB 55654806007</item>
    </izvorni_sadrzaj>
    <derivirana_varijabla naziv="DomainObject.Predmet.SudioniciListNazivOIB_1">
      <item>, OIB 25505360613</item>
      <item>, OIB 63048129745</item>
      <item>, OIB 93832602635</item>
      <item>, OIB null</item>
      <item>, OIB 79441531885</item>
      <item>, OIB null</item>
      <item>, OIB 98731937157</item>
      <item>, OIB null</item>
      <item>, OIB null</item>
      <item>, OIB null</item>
      <item>, OIB 05479038417</item>
      <item>, OIB 93371711331</item>
      <item>, OIB null</item>
      <item>, OIB 15651775606</item>
      <item>, OIB 37400963389</item>
      <item>, OIB 92434505953</item>
      <item>, OIB null</item>
      <item>, OIB null</item>
      <item>, OIB null</item>
      <item>, OIB null</item>
      <item>, OIB </item>
      <item>, OIB 81279096708</item>
      <item>, OIB 09240352402</item>
      <item>, OIB 92434505953</item>
      <item>, OIB 55654806007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svibnja 2017.</izvorni_sadrzaj>
    <derivirana_varijabla naziv="DomainObject.Predmet.DatumZadnjeOdrzaneSudskeRadnje_1">9. svibnja 2017.</derivirana_varijabla>
  </DomainObject.Predmet.DatumZadnjeOdrzaneSudskeRadnje>
  <DomainObject.PredzadnjaOdlukaIzPredmeta.DatumDonosenjaOdluke>
    <izvorni_sadrzaj>14. srpnja 2017.</izvorni_sadrzaj>
    <derivirana_varijabla naziv="DomainObject.PredzadnjaOdlukaIzPredmeta.DatumDonosenjaOdluke_1">14. srpnja 2017.</derivirana_varijabla>
  </DomainObject.PredzadnjaOdlukaIzPredmeta.DatumDonosenjaOdluke>
  <DomainObject.PredzadnjaOdlukaIzPredmeta.Oznaka>
    <izvorni_sadrzaj>St-276/2014-318</izvorni_sadrzaj>
    <derivirana_varijabla naziv="DomainObject.PredzadnjaOdlukaIzPredmeta.Oznaka_1">St-276/2014-318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189</properties:Words>
  <properties:Characters>929</properties:Characters>
  <properties:Lines>40</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2018-12-07T13:19:00Z</dcterms:created>
  <dc:creator>Nikola Ribarić</dc:creator>
  <cp:lastModifiedBy>Ljubica Radošević</cp:lastModifiedBy>
  <cp:lastPrinted>2018-12-07T13:20:00Z</cp:lastPrinted>
  <dcterms:modified xmlns:xsi="http://www.w3.org/2001/XMLSchema-instance" xsi:type="dcterms:W3CDTF">2018-12-07T13:20:00Z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(St-276-14-zaključak-poziva se stečajni očitovati o pravovremenosti tražbine,7.12.18.docx)</vt:lpwstr>
  </prop:property>
  <prop:property name="CC_coloring" pid="4" fmtid="{D5CDD505-2E9C-101B-9397-08002B2CF9AE}">
    <vt:bool>false</vt:bool>
  </prop:property>
  <prop:property name="BrojStranica" pid="5" fmtid="{D5CDD505-2E9C-101B-9397-08002B2CF9AE}">
    <vt:i4>1</vt:i4>
  </prop:property>
</prop:Properties>
</file>