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c076" w14:paraId="4f1c07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15412">
        <w:rPr>
          <w:rFonts w:hAnsi="Times New Roman" w:ascii="Times New Roman"/>
        </w:rPr>
        <w:t>692/16-13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15412" w:rsidRPr="00415412">
        <w:rPr>
          <w:rFonts w:hAnsi="Times New Roman" w:ascii="Times New Roman"/>
        </w:rPr>
        <w:t>CENTARTOM d.o.o., Zagreb, Britanski Trg 9, OIB: 73361857788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63596" w:rsidRPr="00F63596">
        <w:rPr>
          <w:rFonts w:hAnsi="Times New Roman" w:ascii="Times New Roman"/>
        </w:rPr>
        <w:t>CENTARTOM d.o.o., Zagreb, Britanski Trg 9, OIB: 73361857788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63596">
        <w:rPr>
          <w:rFonts w:hAnsi="Times New Roman" w:ascii="Times New Roman"/>
        </w:rPr>
        <w:t>10.0</w:t>
      </w:r>
      <w:r w:rsidR="00CF27AC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F63596">
        <w:rPr>
          <w:rFonts w:hAnsi="Times New Roman" w:ascii="Times New Roman"/>
        </w:rPr>
        <w:t>692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63596">
        <w:rPr>
          <w:rFonts w:hAnsi="Times New Roman" w:ascii="Times New Roman"/>
        </w:rPr>
        <w:t>10.0</w:t>
      </w:r>
      <w:r w:rsidR="00CF27AC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20E02">
        <w:rPr>
          <w:rFonts w:hAnsi="Times New Roman" w:ascii="Times New Roman"/>
        </w:rPr>
        <w:t>, v.r.</w:t>
      </w:r>
    </w:p>
    <w:p w:rsidRDefault="00B20E02" w:rsidP="00B87AEB" w:rsidR="00B20E02">
      <w:pPr>
        <w:jc w:val="right"/>
        <w:rPr>
          <w:rFonts w:hAnsi="Times New Roman" w:ascii="Times New Roman"/>
        </w:rPr>
      </w:pPr>
    </w:p>
    <w:p w:rsidRDefault="00B20E02" w:rsidP="00B87AEB" w:rsidR="00B20E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20E02" w:rsidP="00B87AEB" w:rsidR="00B20E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20E02" w:rsidP="00B87AEB" w:rsidR="00B20E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51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63596">
      <w:rPr>
        <w:rFonts w:hAnsi="Times New Roman" w:ascii="Times New Roman"/>
      </w:rPr>
      <w:t>692/16-13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12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051D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20E02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E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E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CENTARTOM d.o.o. zastupanog po punomoćniku Jadranka Tomić</izvorni_sadrzaj>
    <derivirana_varijabla naziv="DomainObject.Predmet.ProtustrankaFormated_1">  CENTARTOM d.o.o. zastupanog po punomoćniku Jadranka Tomić</derivirana_varijabla>
  </DomainObject.Predmet.ProtustrankaFormated>
  <DomainObject.Predmet.ProtustrankaFormatedOIB>
    <izvorni_sadrzaj>  CENTARTOM d.o.o., OIB 73361857788 zastupanog po punomoćniku Jadranka Tomić</izvorni_sadrzaj>
    <derivirana_varijabla naziv="DomainObject.Predmet.ProtustrankaFormatedOIB_1">  CENTARTOM d.o.o., OIB 73361857788 zastupanog po punomoćniku Jadranka Tomić</derivirana_varijabla>
  </DomainObject.Predmet.ProtustrankaFormatedOIB>
  <DomainObject.Predmet.ProtustrankaFormatedWithAdress>
    <izvorni_sadrzaj> CENTARTOM d.o.o., Britanski Trg 9, 10000 Zagreb zastupanog po punomoćniku Jadranka Tomić</izvorni_sadrzaj>
    <derivirana_varijabla naziv="DomainObject.Predmet.ProtustrankaFormatedWithAdress_1"> CENTARTOM d.o.o., Britanski Trg 9, 10000 Zagreb zastupanog po punomoćniku Jadranka Tomić</derivirana_varijabla>
  </DomainObject.Predmet.ProtustrankaFormatedWithAdress>
  <DomainObject.Predmet.ProtustrankaFormatedWithAdressOIB>
    <izvorni_sadrzaj> CENTARTOM d.o.o., OIB 73361857788, Britanski Trg 9, 10000 Zagreb zastupanog po punomoćniku Jadranka Tomić</izvorni_sadrzaj>
    <derivirana_varijabla naziv="DomainObject.Predmet.ProtustrankaFormatedWithAdressOIB_1"> CENTARTOM d.o.o., OIB 73361857788, Britanski Trg 9, 10000 Zagreb zastupanog po punomoćniku Jadranka Tomić</derivirana_varijabla>
  </DomainObject.Predmet.ProtustrankaFormatedWithAdressOIB>
  <DomainObject.Predmet.ProtustrankaWithAdress>
    <izvorni_sadrzaj>CENTARTOM d.o.o. Britanski Trg 9, 10000 Zagreb</izvorni_sadrzaj>
    <derivirana_varijabla naziv="DomainObject.Predmet.ProtustrankaWithAdress_1">CENTARTOM d.o.o. Britanski Trg 9, 10000 Zagreb</derivirana_varijabla>
  </DomainObject.Predmet.ProtustrankaWithAdress>
  <DomainObject.Predmet.ProtustrankaWithAdressOIB>
    <izvorni_sadrzaj>CENTARTOM d.o.o., OIB 73361857788, Britanski Trg 9, 10000 Zagreb</izvorni_sadrzaj>
    <derivirana_varijabla naziv="DomainObject.Predmet.ProtustrankaWithAdressOIB_1">CENTARTOM d.o.o., OIB 73361857788, Britanski Trg 9, 10000 Zagreb</derivirana_varijabla>
  </DomainObject.Predmet.ProtustrankaWithAdressOIB>
  <DomainObject.Predmet.ProtustrankaNazivFormated>
    <izvorni_sadrzaj>CENTARTOM d.o.o.</izvorni_sadrzaj>
    <derivirana_varijabla naziv="DomainObject.Predmet.ProtustrankaNazivFormated_1">CENTARTOM d.o.o.</derivirana_varijabla>
  </DomainObject.Predmet.ProtustrankaNazivFormated>
  <DomainObject.Predmet.ProtustrankaNazivFormatedOIB>
    <izvorni_sadrzaj>CENTARTOM d.o.o., OIB 73361857788</izvorni_sadrzaj>
    <derivirana_varijabla naziv="DomainObject.Predmet.ProtustrankaNazivFormatedOIB_1">CENTARTOM d.o.o., OIB 73361857788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CENTARTOM d.o.o. zastupanog po punomoćniku Jadranka Tomić</item>
    </izvorni_sadrzaj>
    <derivirana_varijabla naziv="DomainObject.Predmet.ProtuStrankaListFormated_1">
      <item>CENTARTOM d.o.o. zastupanog po punomoćniku Jadranka Tomić</item>
    </derivirana_varijabla>
  </DomainObject.Predmet.ProtuStrankaListFormated>
  <DomainObject.Predmet.ProtuStrankaListFormatedOIB>
    <izvorni_sadrzaj>
      <item>CENTARTOM d.o.o., OIB 73361857788 zastupanog po punomoćniku Jadranka Tomić</item>
    </izvorni_sadrzaj>
    <derivirana_varijabla naziv="DomainObject.Predmet.ProtuStrankaListFormatedOIB_1">
      <item>CENTARTOM d.o.o., OIB 73361857788 zastupanog po punomoćniku Jadranka Tomić</item>
    </derivirana_varijabla>
  </DomainObject.Predmet.ProtuStrankaListFormatedOIB>
  <DomainObject.Predmet.ProtuStrankaListFormatedWithAdress>
    <izvorni_sadrzaj>
      <item>CENTARTOM d.o.o., Britanski Trg 9, 10000 Zagreb zastupanog po punomoćniku Jadranka Tomić</item>
    </izvorni_sadrzaj>
    <derivirana_varijabla naziv="DomainObject.Predmet.ProtuStrankaListFormatedWithAdress_1">
      <item>CENTARTOM d.o.o., Britanski Trg 9, 10000 Zagreb zastupanog po punomoćniku Jadranka Tomić</item>
    </derivirana_varijabla>
  </DomainObject.Predmet.ProtuStrankaListFormatedWithAdress>
  <DomainObject.Predmet.ProtuStrankaListFormatedWithAdressOIB>
    <izvorni_sadrzaj>
      <item>CENTARTOM d.o.o., OIB 73361857788, Britanski Trg 9, 10000 Zagreb zastupanog po punomoćniku Jadranka Tomić</item>
    </izvorni_sadrzaj>
    <derivirana_varijabla naziv="DomainObject.Predmet.ProtuStrankaListFormatedWithAdressOIB_1">
      <item>CENTARTOM d.o.o., OIB 73361857788, Britanski Trg 9, 10000 Zagreb zastupanog po punomoćniku Jadranka Tomić</item>
    </derivirana_varijabla>
  </DomainObject.Predmet.ProtuStrankaListFormatedWithAdressOIB>
  <DomainObject.Predmet.ProtuStrankaListNazivFormated>
    <izvorni_sadrzaj>
      <item>CENTARTOM d.o.o.</item>
    </izvorni_sadrzaj>
    <derivirana_varijabla naziv="DomainObject.Predmet.ProtuStrankaListNazivFormated_1">
      <item>CENTARTOM d.o.o.</item>
    </derivirana_varijabla>
  </DomainObject.Predmet.ProtuStrankaListNazivFormated>
  <DomainObject.Predmet.ProtuStrankaListNazivFormatedOIB>
    <izvorni_sadrzaj>
      <item>CENTARTOM d.o.o., OIB 73361857788</item>
    </izvorni_sadrzaj>
    <derivirana_varijabla naziv="DomainObject.Predmet.ProtuStrankaListNazivFormatedOIB_1">
      <item>CENTARTOM d.o.o., OIB 73361857788</item>
    </derivirana_varijabla>
  </DomainObject.Predmet.ProtuStrankaListNazivFormatedOIB>
  <DomainObject.Predmet.OstaliListFormated>
    <izvorni_sadrzaj>
      <item>Jadranka Tomić punomoćnik sudionika u postupku CENTARTOM d.o.o.</item>
    </izvorni_sadrzaj>
    <derivirana_varijabla naziv="DomainObject.Predmet.OstaliListFormated_1">
      <item>Jadranka Tomić punomoćnik sudionika u postupku CENTARTOM d.o.o.</item>
    </derivirana_varijabla>
  </DomainObject.Predmet.OstaliListFormated>
  <DomainObject.Predmet.OstaliListFormatedOIB>
    <izvorni_sadrzaj>
      <item>Jadranka Tomić, OIB 40932486081 punomoćnik sudionika u postupku CENTARTOM d.o.o.</item>
    </izvorni_sadrzaj>
    <derivirana_varijabla naziv="DomainObject.Predmet.OstaliListFormatedOIB_1">
      <item>Jadranka Tomić, OIB 40932486081 punomoćnik sudionika u postupku CENTARTOM d.o.o.</item>
    </derivirana_varijabla>
  </DomainObject.Predmet.OstaliListFormatedOIB>
  <DomainObject.Predmet.OstaliListFormatedWithAdress>
    <izvorni_sadrzaj>
      <item>Jadranka Tomić, Božidara Magovca 95/a, 10000 Zagreb punomoćnik sudionika u postupku CENTARTOM d.o.o.</item>
    </izvorni_sadrzaj>
    <derivirana_varijabla naziv="DomainObject.Predmet.OstaliListFormatedWithAdress_1">
      <item>Jadranka Tomić, Božidara Magovca 95/a, 10000 Zagreb punomoćnik sudionika u postupku CENTARTOM d.o.o.</item>
    </derivirana_varijabla>
  </DomainObject.Predmet.OstaliListFormatedWithAdress>
  <DomainObject.Predmet.OstaliListFormatedWithAdressOIB>
    <izvorni_sadrzaj>
      <item>Jadranka Tomić, OIB 40932486081, Božidara Magovca 95/a, 10000 Zagreb punomoćnik sudionika u postupku CENTARTOM d.o.o.</item>
    </izvorni_sadrzaj>
    <derivirana_varijabla naziv="DomainObject.Predmet.OstaliListFormatedWithAdressOIB_1">
      <item>Jadranka Tomić, OIB 40932486081, Božidara Magovca 95/a, 10000 Zagreb punomoćnik sudionika u postupku CENTARTOM d.o.o.</item>
    </derivirana_varijabla>
  </DomainObject.Predmet.OstaliListFormatedWithAdressOIB>
  <DomainObject.Predmet.OstaliListNazivFormated>
    <izvorni_sadrzaj>
      <item>Jadranka Tomić</item>
    </izvorni_sadrzaj>
    <derivirana_varijabla naziv="DomainObject.Predmet.OstaliListNazivFormated_1">
      <item>Jadranka Tomić</item>
    </derivirana_varijabla>
  </DomainObject.Predmet.OstaliListNazivFormated>
  <DomainObject.Predmet.OstaliListNazivFormatedOIB>
    <izvorni_sadrzaj>
      <item>Jadranka Tomić, OIB 40932486081</item>
    </izvorni_sadrzaj>
    <derivirana_varijabla naziv="DomainObject.Predmet.OstaliListNazivFormatedOIB_1">
      <item>Jadranka Tomić, OIB 40932486081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CENTARTOM d.o.o.</izvorni_sadrzaj>
    <derivirana_varijabla naziv="DomainObject.Predmet.ProtustrankaIDrugi_1">CENTARTOM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CENTARTOM d.o.o., OIB 73361857788, Britanski Trg 9, 10000 Zagreb</izvorni_sadrzaj>
    <derivirana_varijabla naziv="DomainObject.Predmet.ProtustrankaIDrugiAdressOIB_1">CENTARTOM d.o.o., OIB 73361857788, Britanski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CENTARTOM d.o.o.</item>
      <item>Jadranka Tomić</item>
    </izvorni_sadrzaj>
    <derivirana_varijabla naziv="DomainObject.Predmet.SudioniciListNaziv_1">
      <item>FINA Regionalni centar Zagreb</item>
      <item>CENTARTOM d.o.o.</item>
      <item>Jadranka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CENTARTOM d.o.o., OIB 73361857788, Britanski Trg 9,10000 Zagreb</item>
      <item>Jadranka Tomić, OIB 40932486081, Božidara Magovca 95/a,10000 Zagreb</item>
    </izvorni_sadrzaj>
    <derivirana_varijabla naziv="DomainObject.Predmet.SudioniciListAdressOIB_1">
      <item>FINA Regionalni centar Zagreb, OIB 85821130368, Trg svibanjskih žrtava 1995. br. 1,10000 Zagreb</item>
      <item>CENTARTOM d.o.o., OIB 73361857788, Britanski Trg 9,10000 Zagreb</item>
      <item>Jadranka Tomić, OIB 40932486081, Božidara Magovca 95/a,10000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73361857788</item>
      <item>, OIB 40932486081</item>
    </izvorni_sadrzaj>
    <derivirana_varijabla naziv="DomainObject.Predmet.SudioniciListNazivOIB_1">
      <item>, OIB 85821130368</item>
      <item>, OIB 73361857788</item>
      <item>, OIB 40932486081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80BD2-DE41-40E8-9974-71D97D5A9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1759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2017-03-20T08:43:00Z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2017-03-20T08:46:00Z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