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0df0" w14:paraId="9310df0" w:rsidRDefault="00182172" w:rsidP="00B844CC" w:rsidR="00182172" w:rsidRPr="00B844C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3726DD">
        <w:rPr>
          <w:rFonts w:hAnsi="Times New Roman" w:ascii="Times New Roman"/>
          <w:b/>
          <w:sz w:val="28"/>
        </w:rPr>
        <w:t>19</w:t>
      </w:r>
      <w:proofErr w:type="spellEnd"/>
      <w:r w:rsidRPr="003726DD">
        <w:rPr>
          <w:rFonts w:hAnsi="Times New Roman" w:ascii="Times New Roman"/>
          <w:b/>
          <w:sz w:val="28"/>
        </w:rPr>
        <w:t>.</w:t>
      </w:r>
    </w:p>
    <w:p w:rsidRDefault="00000D4D" w:rsidP="00F03CD9" w:rsidR="00000D4D">
      <w:pPr>
        <w:rPr>
          <w:rFonts w:cs="Times New Roman" w:hAnsi="Times New Roman" w:ascii="Times New Roman"/>
          <w:sz w:val="24"/>
          <w:szCs w:val="24"/>
        </w:rPr>
      </w:pPr>
    </w:p>
    <w:p w:rsidRDefault="00D87931" w:rsidP="00F03CD9" w:rsidR="00F35F09" w:rsidRPr="00B844C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Nadležni </w:t>
      </w:r>
      <w:r w:rsidRPr="007D7145">
        <w:rPr>
          <w:rFonts w:cs="Times New Roman" w:hAnsi="Times New Roman" w:ascii="Times New Roman"/>
          <w:b/>
          <w:sz w:val="24"/>
          <w:szCs w:val="24"/>
        </w:rPr>
        <w:t>Trgovački sud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844CC">
        <w:rPr>
          <w:rFonts w:cs="Times New Roman" w:hAnsi="Times New Roman" w:ascii="Times New Roman"/>
          <w:b/>
          <w:sz w:val="24"/>
          <w:szCs w:val="24"/>
        </w:rPr>
        <w:t>Zagrebu</w:t>
      </w:r>
      <w:r w:rsidR="003B722C">
        <w:rPr>
          <w:rFonts w:cs="Times New Roman" w:hAnsi="Times New Roman" w:ascii="Times New Roman"/>
          <w:b/>
          <w:sz w:val="24"/>
          <w:szCs w:val="24"/>
        </w:rPr>
        <w:t>,</w:t>
      </w:r>
      <w:r w:rsidR="00E84945">
        <w:rPr>
          <w:rFonts w:cs="Times New Roman" w:hAnsi="Times New Roman" w:ascii="Times New Roman"/>
          <w:b/>
          <w:sz w:val="24"/>
          <w:szCs w:val="24"/>
        </w:rPr>
        <w:t xml:space="preserve"> STALNA SLUŽBA </w:t>
      </w:r>
      <w:proofErr w:type="spellStart"/>
      <w:r w:rsidR="00E84945">
        <w:rPr>
          <w:rFonts w:cs="Times New Roman" w:hAnsi="Times New Roman" w:ascii="Times New Roman"/>
          <w:b/>
          <w:sz w:val="24"/>
          <w:szCs w:val="24"/>
        </w:rPr>
        <w:t>K</w:t>
      </w:r>
      <w:r w:rsidR="0029672C">
        <w:rPr>
          <w:rFonts w:cs="Times New Roman" w:hAnsi="Times New Roman" w:ascii="Times New Roman"/>
          <w:b/>
          <w:sz w:val="24"/>
          <w:szCs w:val="24"/>
        </w:rPr>
        <w:t>ARLOVA</w:t>
      </w:r>
      <w:r w:rsidR="00E84945">
        <w:rPr>
          <w:rFonts w:cs="Times New Roman" w:hAnsi="Times New Roman" w:ascii="Times New Roman"/>
          <w:b/>
          <w:sz w:val="24"/>
          <w:szCs w:val="24"/>
        </w:rPr>
        <w:t>C</w:t>
      </w:r>
      <w:proofErr w:type="spellEnd"/>
    </w:p>
    <w:p w:rsidRDefault="00D87931" w:rsidP="00F03CD9" w:rsidR="00D87931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B844CC">
        <w:rPr>
          <w:rFonts w:cs="Times New Roman" w:hAnsi="Times New Roman" w:ascii="Times New Roman"/>
          <w:b/>
          <w:sz w:val="24"/>
          <w:szCs w:val="24"/>
        </w:rPr>
        <w:t>Posl.br</w:t>
      </w:r>
      <w:proofErr w:type="spellEnd"/>
      <w:r w:rsidRPr="00B844CC">
        <w:rPr>
          <w:rFonts w:cs="Times New Roman" w:hAnsi="Times New Roman" w:ascii="Times New Roman"/>
          <w:b/>
          <w:sz w:val="24"/>
          <w:szCs w:val="24"/>
        </w:rPr>
        <w:t xml:space="preserve">. spisa </w:t>
      </w:r>
      <w:proofErr w:type="spellStart"/>
      <w:r w:rsidR="003B722C">
        <w:rPr>
          <w:rFonts w:cs="Times New Roman" w:hAnsi="Times New Roman" w:ascii="Times New Roman"/>
          <w:b/>
          <w:sz w:val="24"/>
          <w:szCs w:val="24"/>
        </w:rPr>
        <w:t>40</w:t>
      </w:r>
      <w:proofErr w:type="spellEnd"/>
      <w:r w:rsidRPr="00B844CC">
        <w:rPr>
          <w:rFonts w:cs="Times New Roman" w:hAnsi="Times New Roman" w:ascii="Times New Roman"/>
          <w:b/>
          <w:sz w:val="24"/>
          <w:szCs w:val="24"/>
        </w:rPr>
        <w:t>. St</w:t>
      </w:r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29672C">
        <w:rPr>
          <w:rFonts w:cs="Times New Roman" w:hAnsi="Times New Roman" w:ascii="Times New Roman"/>
          <w:b/>
          <w:sz w:val="24"/>
          <w:szCs w:val="24"/>
        </w:rPr>
        <w:t>4692</w:t>
      </w:r>
      <w:proofErr w:type="spellEnd"/>
      <w:r w:rsidRPr="008363DC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8363DC">
        <w:rPr>
          <w:rFonts w:cs="Times New Roman" w:hAnsi="Times New Roman" w:ascii="Times New Roman"/>
          <w:b/>
          <w:sz w:val="24"/>
          <w:szCs w:val="24"/>
        </w:rPr>
        <w:t>1</w:t>
      </w:r>
      <w:r w:rsidR="001D20BE" w:rsidRPr="008363DC">
        <w:rPr>
          <w:rFonts w:cs="Times New Roman" w:hAnsi="Times New Roman" w:ascii="Times New Roman"/>
          <w:b/>
          <w:sz w:val="24"/>
          <w:szCs w:val="24"/>
        </w:rPr>
        <w:t>6</w:t>
      </w:r>
      <w:proofErr w:type="spellEnd"/>
    </w:p>
    <w:p w:rsidRDefault="00D87931" w:rsidP="00F03CD9" w:rsidR="00D879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3022C5">
        <w:rPr>
          <w:rFonts w:cs="Times New Roman" w:hAnsi="Times New Roman" w:ascii="Times New Roman"/>
          <w:b/>
          <w:sz w:val="24"/>
          <w:szCs w:val="24"/>
        </w:rPr>
        <w:t>M</w:t>
      </w:r>
      <w:r w:rsidR="0029672C">
        <w:rPr>
          <w:rFonts w:cs="Times New Roman" w:hAnsi="Times New Roman" w:ascii="Times New Roman"/>
          <w:b/>
          <w:sz w:val="24"/>
          <w:szCs w:val="24"/>
        </w:rPr>
        <w:t>AJ</w:t>
      </w:r>
      <w:r w:rsidR="00480C62" w:rsidRPr="00122B90">
        <w:rPr>
          <w:rFonts w:cs="Times New Roman" w:hAnsi="Times New Roman" w:ascii="Times New Roman"/>
          <w:b/>
          <w:sz w:val="24"/>
          <w:szCs w:val="24"/>
        </w:rPr>
        <w:t>O</w:t>
      </w:r>
      <w:r w:rsidR="0029672C">
        <w:rPr>
          <w:rFonts w:cs="Times New Roman" w:hAnsi="Times New Roman" w:ascii="Times New Roman"/>
          <w:b/>
          <w:sz w:val="24"/>
          <w:szCs w:val="24"/>
        </w:rPr>
        <w:t xml:space="preserve">R I </w:t>
      </w:r>
      <w:r w:rsidR="00480C62" w:rsidRPr="00122B90">
        <w:rPr>
          <w:rFonts w:cs="Times New Roman" w:hAnsi="Times New Roman" w:ascii="Times New Roman"/>
          <w:b/>
          <w:sz w:val="24"/>
          <w:szCs w:val="24"/>
        </w:rPr>
        <w:t>P</w:t>
      </w:r>
      <w:r w:rsidR="0029672C">
        <w:rPr>
          <w:rFonts w:cs="Times New Roman" w:hAnsi="Times New Roman" w:ascii="Times New Roman"/>
          <w:b/>
          <w:sz w:val="24"/>
          <w:szCs w:val="24"/>
        </w:rPr>
        <w:t>A</w:t>
      </w:r>
      <w:r w:rsidR="00480C62" w:rsidRPr="00122B90">
        <w:rPr>
          <w:rFonts w:cs="Times New Roman" w:hAnsi="Times New Roman" w:ascii="Times New Roman"/>
          <w:b/>
          <w:sz w:val="24"/>
          <w:szCs w:val="24"/>
        </w:rPr>
        <w:t>R</w:t>
      </w:r>
      <w:r w:rsidR="0029672C">
        <w:rPr>
          <w:rFonts w:cs="Times New Roman" w:hAnsi="Times New Roman" w:ascii="Times New Roman"/>
          <w:b/>
          <w:sz w:val="24"/>
          <w:szCs w:val="24"/>
        </w:rPr>
        <w:t>TNERI</w:t>
      </w:r>
      <w:r w:rsidR="00480C62" w:rsidRPr="00122B90">
        <w:rPr>
          <w:rFonts w:cs="Times New Roman" w:hAnsi="Times New Roman" w:ascii="Times New Roman"/>
          <w:b/>
          <w:sz w:val="24"/>
          <w:szCs w:val="24"/>
        </w:rPr>
        <w:t xml:space="preserve"> d.o.o</w:t>
      </w:r>
      <w:r w:rsidR="00480C62" w:rsidRPr="0029672C">
        <w:rPr>
          <w:rFonts w:cs="Times New Roman" w:hAnsi="Times New Roman" w:ascii="Times New Roman"/>
          <w:b/>
          <w:sz w:val="24"/>
          <w:szCs w:val="24"/>
        </w:rPr>
        <w:t>. –  u stečaju</w:t>
      </w:r>
      <w:r w:rsidR="003A471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A471A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3A471A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="003A471A">
        <w:rPr>
          <w:rFonts w:cs="Times New Roman" w:hAnsi="Times New Roman" w:ascii="Times New Roman"/>
          <w:sz w:val="24"/>
          <w:szCs w:val="24"/>
        </w:rPr>
        <w:t>5</w:t>
      </w:r>
      <w:r w:rsidR="008F68C0">
        <w:rPr>
          <w:rFonts w:cs="Times New Roman" w:hAnsi="Times New Roman" w:ascii="Times New Roman"/>
          <w:sz w:val="24"/>
          <w:szCs w:val="24"/>
        </w:rPr>
        <w:t>673</w:t>
      </w:r>
      <w:r w:rsidR="003A471A">
        <w:rPr>
          <w:rFonts w:cs="Times New Roman" w:hAnsi="Times New Roman" w:ascii="Times New Roman"/>
          <w:sz w:val="24"/>
          <w:szCs w:val="24"/>
        </w:rPr>
        <w:t>13</w:t>
      </w:r>
      <w:r w:rsidR="00480C62">
        <w:rPr>
          <w:rFonts w:cs="Times New Roman" w:hAnsi="Times New Roman" w:ascii="Times New Roman"/>
          <w:sz w:val="24"/>
          <w:szCs w:val="24"/>
        </w:rPr>
        <w:t>8</w:t>
      </w:r>
      <w:r w:rsidR="003A471A">
        <w:rPr>
          <w:rFonts w:cs="Times New Roman" w:hAnsi="Times New Roman" w:ascii="Times New Roman"/>
          <w:sz w:val="24"/>
          <w:szCs w:val="24"/>
        </w:rPr>
        <w:t>0564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A471A">
        <w:rPr>
          <w:rFonts w:cs="Times New Roman" w:hAnsi="Times New Roman" w:ascii="Times New Roman"/>
          <w:sz w:val="24"/>
          <w:szCs w:val="24"/>
        </w:rPr>
        <w:t xml:space="preserve">Roberta Frangeša Mihanovića 5, </w:t>
      </w:r>
      <w:proofErr w:type="spellStart"/>
      <w:r w:rsidR="003A471A">
        <w:rPr>
          <w:rFonts w:cs="Times New Roman" w:hAnsi="Times New Roman" w:ascii="Times New Roman"/>
          <w:sz w:val="24"/>
          <w:szCs w:val="24"/>
        </w:rPr>
        <w:t>10000</w:t>
      </w:r>
      <w:proofErr w:type="spellEnd"/>
      <w:r w:rsidR="003A47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A471A">
        <w:rPr>
          <w:rFonts w:cs="Times New Roman" w:hAnsi="Times New Roman" w:ascii="Times New Roman"/>
          <w:sz w:val="24"/>
          <w:szCs w:val="24"/>
        </w:rPr>
        <w:t>ZAGREB</w:t>
      </w:r>
      <w:proofErr w:type="spellEnd"/>
    </w:p>
    <w:p w:rsidRDefault="008443F9" w:rsidP="00F03CD9" w:rsidR="00616A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Ispitno ročište dana </w:t>
      </w:r>
      <w:r w:rsidR="003A471A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</w:t>
      </w:r>
      <w:r w:rsidR="003A774C">
        <w:rPr>
          <w:rFonts w:cs="Times New Roman" w:hAnsi="Times New Roman" w:ascii="Times New Roman"/>
          <w:sz w:val="24"/>
          <w:szCs w:val="24"/>
        </w:rPr>
        <w:t>.</w:t>
      </w:r>
      <w:r w:rsidR="00CE4AD4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</w:t>
      </w:r>
      <w:r w:rsidR="003A774C">
        <w:rPr>
          <w:rFonts w:cs="Times New Roman" w:hAnsi="Times New Roman" w:ascii="Times New Roman"/>
          <w:sz w:val="24"/>
          <w:szCs w:val="24"/>
        </w:rPr>
        <w:t>.201</w:t>
      </w:r>
      <w:r w:rsidR="003A471A">
        <w:rPr>
          <w:rFonts w:cs="Times New Roman" w:hAnsi="Times New Roman" w:ascii="Times New Roman"/>
          <w:sz w:val="24"/>
          <w:szCs w:val="24"/>
        </w:rPr>
        <w:t>7</w:t>
      </w:r>
      <w:r w:rsidR="003A774C">
        <w:rPr>
          <w:rFonts w:cs="Times New Roman" w:hAnsi="Times New Roman" w:ascii="Times New Roman"/>
          <w:sz w:val="24"/>
          <w:szCs w:val="24"/>
        </w:rPr>
        <w:t>.godine</w:t>
      </w:r>
    </w:p>
    <w:p w:rsidRDefault="00A17F5D" w:rsidP="00A17F5D" w:rsidR="00A17F5D" w:rsidRPr="00A17F5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A17F5D" w:rsidP="00A17F5D" w:rsidR="00A17F5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17F5D" w:rsidP="003A42D9" w:rsidR="00A17F5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A42D9" w:rsidP="003A42D9" w:rsidR="003A42D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17F5D" w:rsidP="00CE4AD4" w:rsidR="00D87931" w:rsidRPr="00CE4AD4">
      <w:pPr>
        <w:rPr>
          <w:rFonts w:cs="Times New Roman" w:hAnsi="Times New Roman" w:ascii="Times New Roman"/>
          <w:sz w:val="24"/>
          <w:szCs w:val="24"/>
        </w:rPr>
      </w:pPr>
      <w:r w:rsidRPr="00CE4AD4">
        <w:rPr>
          <w:rFonts w:cs="Times New Roman" w:hAnsi="Times New Roman" w:ascii="Times New Roman"/>
          <w:sz w:val="24"/>
          <w:szCs w:val="24"/>
        </w:rPr>
        <w:t xml:space="preserve">TABLICA PRIJAVLJENIH TRAŽBINA </w:t>
      </w:r>
      <w:proofErr w:type="spellStart"/>
      <w:r w:rsidR="00CE4AD4" w:rsidRPr="005B76E4">
        <w:rPr>
          <w:rFonts w:cs="Times New Roman" w:hAnsi="Times New Roman" w:ascii="Times New Roman"/>
          <w:b/>
          <w:sz w:val="24"/>
          <w:szCs w:val="24"/>
        </w:rPr>
        <w:t>1</w:t>
      </w:r>
      <w:r w:rsidRPr="005B76E4">
        <w:rPr>
          <w:rFonts w:cs="Times New Roman" w:hAnsi="Times New Roman" w:ascii="Times New Roman"/>
          <w:b/>
          <w:sz w:val="24"/>
          <w:szCs w:val="24"/>
        </w:rPr>
        <w:t>.VIŠI</w:t>
      </w:r>
      <w:proofErr w:type="spellEnd"/>
      <w:r w:rsidRPr="005B76E4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5B76E4">
        <w:rPr>
          <w:rFonts w:cs="Times New Roman" w:hAnsi="Times New Roman" w:ascii="Times New Roman"/>
          <w:b/>
          <w:sz w:val="24"/>
          <w:szCs w:val="24"/>
        </w:rPr>
        <w:t>ISPATNI</w:t>
      </w:r>
      <w:proofErr w:type="spellEnd"/>
      <w:r w:rsidRPr="005B76E4">
        <w:rPr>
          <w:rFonts w:cs="Times New Roman" w:hAnsi="Times New Roman" w:ascii="Times New Roman"/>
          <w:b/>
          <w:sz w:val="24"/>
          <w:szCs w:val="24"/>
        </w:rPr>
        <w:t xml:space="preserve"> RED</w:t>
      </w:r>
    </w:p>
    <w:tbl>
      <w:tblPr>
        <w:tblW w:type="dxa" w:w="13765"/>
        <w:tblInd w:type="dxa" w:w="93"/>
        <w:tblLayout w:type="fixed"/>
        <w:tblLook w:val="04A0" w:noVBand="1" w:noHBand="0" w:lastColumn="0" w:firstColumn="1" w:lastRow="0" w:firstRow="1"/>
      </w:tblPr>
      <w:tblGrid>
        <w:gridCol w:w="1244"/>
        <w:gridCol w:w="2053"/>
        <w:gridCol w:w="1538"/>
        <w:gridCol w:w="2268"/>
        <w:gridCol w:w="1701"/>
        <w:gridCol w:w="1701"/>
        <w:gridCol w:w="1559"/>
        <w:gridCol w:w="1701"/>
      </w:tblGrid>
      <w:tr w:rsidTr="000218FB" w:rsidR="00ED0D09" w:rsidRPr="00D87931">
        <w:trPr>
          <w:trHeight w:val="945"/>
        </w:trPr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2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type="dxa" w:w="15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  <w:proofErr w:type="spellEnd"/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prijavljene tražbine (kn)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Tr="000218FB" w:rsidR="00ED0D09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36BC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D87931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36BC" w:rsidP="003436BC" w:rsidR="00D87931" w:rsidRPr="003D58A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3D58A1">
              <w:rPr>
                <w:rFonts w:hAnsi="Times New Roman" w:ascii="Times New Roman"/>
                <w:b/>
              </w:rPr>
              <w:t>RH Ministarstvo financija, Porezna uprava, Područni ured Zagreb</w:t>
            </w:r>
          </w:p>
        </w:tc>
        <w:tc>
          <w:tcPr>
            <w:tcW w:type="dxa" w:w="1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36BC" w:rsidP="003159A6" w:rsidR="00D87931" w:rsidRPr="00BC780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proofErr w:type="spellStart"/>
            <w:r>
              <w:rPr>
                <w:rFonts w:hAnsi="Times New Roman" w:ascii="Times New Roman"/>
              </w:rPr>
              <w:t>18</w:t>
            </w:r>
            <w:r w:rsidR="00312A5E" w:rsidRPr="00BC780D">
              <w:rPr>
                <w:rFonts w:hAnsi="Times New Roman" w:ascii="Times New Roman"/>
              </w:rPr>
              <w:t>6</w:t>
            </w:r>
            <w:r w:rsidR="003159A6">
              <w:rPr>
                <w:rFonts w:hAnsi="Times New Roman" w:ascii="Times New Roman"/>
              </w:rPr>
              <w:t>8</w:t>
            </w:r>
            <w:r w:rsidR="00BC780D" w:rsidRPr="00BC780D">
              <w:rPr>
                <w:rFonts w:hAnsi="Times New Roman" w:ascii="Times New Roman"/>
              </w:rPr>
              <w:t>3</w:t>
            </w:r>
            <w:r w:rsidR="003159A6">
              <w:rPr>
                <w:rFonts w:hAnsi="Times New Roman" w:ascii="Times New Roman"/>
              </w:rPr>
              <w:t>136487</w:t>
            </w:r>
            <w:proofErr w:type="spellEnd"/>
            <w:r w:rsidR="00D87931" w:rsidRPr="00BC780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2135" w:rsidP="000218FB" w:rsidR="00BC2470" w:rsidRPr="000218FB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 xml:space="preserve">Park stara Trešnjevka </w:t>
            </w:r>
            <w:r w:rsidR="00A93E22" w:rsidRPr="003D58A1">
              <w:rPr>
                <w:rFonts w:hAnsi="Times New Roman" w:ascii="Times New Roman"/>
              </w:rPr>
              <w:t>2</w:t>
            </w:r>
            <w:r w:rsidR="00BC2470" w:rsidRPr="003D58A1">
              <w:rPr>
                <w:rFonts w:hAnsi="Times New Roman" w:ascii="Times New Roman"/>
              </w:rPr>
              <w:t>,</w:t>
            </w:r>
            <w:r w:rsidR="000218FB">
              <w:rPr>
                <w:rFonts w:hAnsi="Times New Roman" w:ascii="Times New Roman"/>
              </w:rPr>
              <w:t xml:space="preserve"> </w:t>
            </w:r>
            <w:proofErr w:type="spellStart"/>
            <w:r w:rsidR="000218FB"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10000</w:t>
            </w:r>
            <w:proofErr w:type="spellEnd"/>
            <w:r w:rsidR="000218FB"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Z</w:t>
            </w:r>
            <w:r w:rsidR="00A93E22"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2135" w:rsidP="00B91753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114.046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C6B" w:rsidP="000F1358" w:rsidR="00B91753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MIO, porez i prirez iz plaće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1753" w:rsidP="00D71C6B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D71C6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</w:t>
            </w:r>
            <w:r w:rsidR="00D71C6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 w:rsidR="00D71C6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0833" w:rsidP="000F1358" w:rsidR="00D87931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Isplatna lista</w:t>
            </w:r>
          </w:p>
        </w:tc>
      </w:tr>
      <w:tr w:rsidTr="000218FB" w:rsidR="00770576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3AE3" w:rsidP="00F553DB" w:rsidR="00770576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="00770576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3D58A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SLAVEN</w:t>
            </w:r>
            <w:proofErr w:type="spellEnd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 xml:space="preserve"> MAJOR</w:t>
            </w:r>
          </w:p>
        </w:tc>
        <w:tc>
          <w:tcPr>
            <w:tcW w:type="dxa" w:w="1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BC780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proofErr w:type="spellStart"/>
            <w:r w:rsidRPr="00BC780D">
              <w:rPr>
                <w:rFonts w:hAnsi="Times New Roman" w:ascii="Times New Roman"/>
              </w:rPr>
              <w:t>05630732022</w:t>
            </w:r>
            <w:proofErr w:type="spellEnd"/>
            <w:r w:rsidRPr="00BC780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3D58A1">
            <w:pPr>
              <w:pStyle w:val="Odlomakpopisa"/>
              <w:numPr>
                <w:ilvl w:val="0"/>
                <w:numId w:val="2"/>
              </w:num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 xml:space="preserve">Šoljana </w:t>
            </w:r>
            <w:proofErr w:type="spellStart"/>
            <w:r w:rsidRPr="003D58A1">
              <w:rPr>
                <w:rFonts w:hAnsi="Times New Roman" w:ascii="Times New Roman"/>
              </w:rPr>
              <w:t>22</w:t>
            </w:r>
            <w:proofErr w:type="spellEnd"/>
            <w:r w:rsidRPr="003D58A1">
              <w:rPr>
                <w:rFonts w:hAnsi="Times New Roman" w:ascii="Times New Roman"/>
              </w:rPr>
              <w:t>,</w:t>
            </w:r>
          </w:p>
          <w:p w:rsidRDefault="00770576" w:rsidP="00F553DB" w:rsidR="00770576" w:rsidRPr="003D58A1">
            <w:pPr>
              <w:pStyle w:val="Odlomakpopisa"/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D58A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137.264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Neisplaćena </w:t>
            </w:r>
          </w:p>
          <w:p w:rsidRDefault="00770576" w:rsidP="00F553DB" w:rsidR="007705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plaća,</w:t>
            </w:r>
          </w:p>
          <w:p w:rsidRDefault="00770576" w:rsidP="00F553DB" w:rsidR="00770576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137.264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576" w:rsidP="00F553DB" w:rsidR="00770576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Isplatne liste</w:t>
            </w:r>
          </w:p>
        </w:tc>
      </w:tr>
      <w:tr w:rsidTr="000218FB" w:rsidR="003F1C87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3AE3" w:rsidP="00F553DB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3F1C87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3D58A1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D58A1">
              <w:rPr>
                <w:rFonts w:hAnsi="Times New Roman" w:ascii="Times New Roman"/>
                <w:b/>
                <w:sz w:val="24"/>
                <w:szCs w:val="24"/>
              </w:rPr>
              <w:t xml:space="preserve">PREDRAG </w:t>
            </w:r>
            <w:proofErr w:type="spellStart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VUNAK</w:t>
            </w:r>
            <w:proofErr w:type="spellEnd"/>
          </w:p>
        </w:tc>
        <w:tc>
          <w:tcPr>
            <w:tcW w:type="dxa" w:w="1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DA4E3F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DA4E3F">
              <w:rPr>
                <w:rFonts w:hAnsi="Times New Roman" w:ascii="Times New Roman"/>
              </w:rPr>
              <w:t>30017874850</w:t>
            </w:r>
            <w:proofErr w:type="spellEnd"/>
            <w:r w:rsidRPr="00DA4E3F">
              <w:rPr>
                <w:rFonts w:hAnsi="Times New Roman" w:ascii="Times New Roman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3D58A1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 xml:space="preserve">S. Batušića </w:t>
            </w:r>
            <w:proofErr w:type="spellStart"/>
            <w:r w:rsidRPr="003D58A1">
              <w:rPr>
                <w:rFonts w:hAnsi="Times New Roman" w:ascii="Times New Roman"/>
              </w:rPr>
              <w:t>23</w:t>
            </w:r>
            <w:proofErr w:type="spellEnd"/>
            <w:r w:rsidRPr="003D58A1">
              <w:rPr>
                <w:rFonts w:hAnsi="Times New Roman" w:ascii="Times New Roman"/>
              </w:rPr>
              <w:t>,</w:t>
            </w:r>
          </w:p>
          <w:p w:rsidRDefault="003F1C87" w:rsidP="00F553DB" w:rsidR="003F1C87" w:rsidRPr="003D58A1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134.415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Neisplaćene plaće, </w:t>
            </w:r>
          </w:p>
          <w:p w:rsidRDefault="003F1C87" w:rsidP="00F553DB" w:rsidR="003F1C87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134.415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Isplatne liste</w:t>
            </w:r>
          </w:p>
        </w:tc>
      </w:tr>
      <w:tr w:rsidTr="000218FB" w:rsidR="003F1C87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3AE3" w:rsidP="003F1C87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</w:t>
            </w:r>
            <w:r w:rsidR="003F1C87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A3364C" w:rsidR="003F1C87" w:rsidRPr="003D58A1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D58A1">
              <w:rPr>
                <w:rFonts w:hAnsi="Times New Roman" w:ascii="Times New Roman"/>
                <w:b/>
                <w:sz w:val="24"/>
                <w:szCs w:val="24"/>
              </w:rPr>
              <w:t xml:space="preserve">VERONIKA </w:t>
            </w:r>
            <w:proofErr w:type="spellStart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PO</w:t>
            </w:r>
            <w:r w:rsidR="00A3364C" w:rsidRPr="003D58A1">
              <w:rPr>
                <w:rFonts w:hAnsi="Times New Roman" w:ascii="Times New Roman"/>
                <w:b/>
                <w:sz w:val="24"/>
                <w:szCs w:val="24"/>
              </w:rPr>
              <w:t>S</w:t>
            </w:r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LON</w:t>
            </w:r>
            <w:proofErr w:type="spellEnd"/>
          </w:p>
        </w:tc>
        <w:tc>
          <w:tcPr>
            <w:tcW w:type="dxa" w:w="1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64C" w:rsidP="00A3364C" w:rsidR="003F1C87" w:rsidRPr="00DA4E3F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4</w:t>
            </w:r>
            <w:r w:rsidR="003F1C87" w:rsidRPr="00DA4E3F">
              <w:rPr>
                <w:rFonts w:hAnsi="Times New Roman" w:ascii="Times New Roman"/>
              </w:rPr>
              <w:t>4</w:t>
            </w:r>
            <w:r>
              <w:rPr>
                <w:rFonts w:hAnsi="Times New Roman" w:ascii="Times New Roman"/>
              </w:rPr>
              <w:t>22107</w:t>
            </w:r>
            <w:r w:rsidR="003F1C87" w:rsidRPr="00DA4E3F">
              <w:rPr>
                <w:rFonts w:hAnsi="Times New Roman" w:ascii="Times New Roman"/>
              </w:rPr>
              <w:t>8</w:t>
            </w:r>
            <w:r>
              <w:rPr>
                <w:rFonts w:hAnsi="Times New Roman" w:ascii="Times New Roman"/>
              </w:rPr>
              <w:t>614</w:t>
            </w:r>
            <w:proofErr w:type="spellEnd"/>
            <w:r w:rsidR="003F1C87" w:rsidRPr="00DA4E3F">
              <w:rPr>
                <w:rFonts w:hAnsi="Times New Roman" w:ascii="Times New Roman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364C" w:rsidP="00A3364C" w:rsidR="003F1C87" w:rsidRPr="000218FB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0218FB">
              <w:rPr>
                <w:rFonts w:hAnsi="Times New Roman" w:ascii="Times New Roman"/>
              </w:rPr>
              <w:t>Mostari</w:t>
            </w:r>
            <w:proofErr w:type="spellEnd"/>
            <w:r w:rsidRPr="000218FB">
              <w:rPr>
                <w:rFonts w:hAnsi="Times New Roman" w:ascii="Times New Roman"/>
              </w:rPr>
              <w:t xml:space="preserve"> </w:t>
            </w:r>
            <w:proofErr w:type="spellStart"/>
            <w:r w:rsidRPr="000218FB">
              <w:rPr>
                <w:rFonts w:hAnsi="Times New Roman" w:ascii="Times New Roman"/>
              </w:rPr>
              <w:t>85</w:t>
            </w:r>
            <w:proofErr w:type="spellEnd"/>
            <w:r w:rsidRPr="000218FB">
              <w:rPr>
                <w:rFonts w:hAnsi="Times New Roman" w:ascii="Times New Roman"/>
              </w:rPr>
              <w:t>,</w:t>
            </w:r>
          </w:p>
          <w:p w:rsidRDefault="00EB51F6" w:rsidP="00F553DB" w:rsidR="003F1C87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18FB">
              <w:rPr>
                <w:rFonts w:hAnsi="Times New Roman" w:ascii="Times New Roman"/>
              </w:rPr>
              <w:t>10342</w:t>
            </w:r>
            <w:proofErr w:type="spellEnd"/>
            <w:r w:rsidRPr="000218FB">
              <w:rPr>
                <w:rFonts w:hAnsi="Times New Roman" w:ascii="Times New Roman"/>
              </w:rPr>
              <w:t xml:space="preserve"> Dubrava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F553DB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50.930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Neisplaćene plaće, </w:t>
            </w:r>
          </w:p>
          <w:p w:rsidRDefault="003F1C87" w:rsidP="00F553DB" w:rsidR="003F1C87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F553DB" w:rsidR="003F1C8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50.930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C87" w:rsidP="00F553DB" w:rsidR="003F1C87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Isplatne liste</w:t>
            </w:r>
          </w:p>
        </w:tc>
      </w:tr>
    </w:tbl>
    <w:p w:rsidRDefault="009E070E" w:rsidP="00A3364C" w:rsidR="00D87931" w:rsidRPr="00727A35">
      <w:pPr>
        <w:spacing w:before="240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F3F87">
        <w:rPr>
          <w:rFonts w:cs="Times New Roman" w:hAnsi="Times New Roman" w:ascii="Times New Roman"/>
          <w:sz w:val="24"/>
          <w:szCs w:val="24"/>
        </w:rPr>
        <w:t xml:space="preserve">      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>Ukupno: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</w:t>
      </w:r>
      <w:r w:rsidR="003A42D9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            </w:t>
      </w:r>
      <w:r w:rsidR="00133369">
        <w:rPr>
          <w:rFonts w:cs="Times New Roman" w:hAnsi="Times New Roman" w:ascii="Times New Roman"/>
          <w:b/>
          <w:sz w:val="24"/>
          <w:szCs w:val="24"/>
          <w:u w:val="single"/>
        </w:rPr>
        <w:t xml:space="preserve">  </w:t>
      </w:r>
      <w:proofErr w:type="spellStart"/>
      <w:r w:rsidR="00B10022">
        <w:rPr>
          <w:rFonts w:cs="Times New Roman" w:hAnsi="Times New Roman" w:ascii="Times New Roman"/>
          <w:b/>
          <w:sz w:val="24"/>
          <w:szCs w:val="24"/>
          <w:u w:val="single"/>
        </w:rPr>
        <w:t>4</w:t>
      </w:r>
      <w:r w:rsidR="003A42D9"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 w:rsidR="00133369">
        <w:rPr>
          <w:rFonts w:cs="Times New Roman" w:hAnsi="Times New Roman" w:ascii="Times New Roman"/>
          <w:b/>
          <w:sz w:val="24"/>
          <w:szCs w:val="24"/>
          <w:u w:val="single"/>
        </w:rPr>
        <w:t>6</w:t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B10022">
        <w:rPr>
          <w:rFonts w:cs="Times New Roman" w:hAnsi="Times New Roman" w:ascii="Times New Roman"/>
          <w:b/>
          <w:sz w:val="24"/>
          <w:szCs w:val="24"/>
          <w:u w:val="single"/>
        </w:rPr>
        <w:t>6</w:t>
      </w:r>
      <w:r w:rsidR="003A42D9">
        <w:rPr>
          <w:rFonts w:cs="Times New Roman" w:hAnsi="Times New Roman" w:ascii="Times New Roman"/>
          <w:b/>
          <w:sz w:val="24"/>
          <w:szCs w:val="24"/>
          <w:u w:val="single"/>
        </w:rPr>
        <w:t>5</w:t>
      </w:r>
      <w:r w:rsidR="00B10022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proofErr w:type="spellEnd"/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3A42D9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B10022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proofErr w:type="spellEnd"/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3A42D9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</w:t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B76E4">
        <w:rPr>
          <w:rFonts w:cs="Times New Roman" w:hAnsi="Times New Roman" w:ascii="Times New Roman"/>
          <w:b/>
          <w:sz w:val="24"/>
          <w:szCs w:val="24"/>
          <w:u w:val="single"/>
        </w:rPr>
        <w:t xml:space="preserve">  </w:t>
      </w:r>
      <w:r w:rsidR="00133369">
        <w:rPr>
          <w:rFonts w:cs="Times New Roman" w:hAnsi="Times New Roman" w:ascii="Times New Roman"/>
          <w:b/>
          <w:sz w:val="24"/>
          <w:szCs w:val="24"/>
          <w:u w:val="single"/>
        </w:rPr>
        <w:t xml:space="preserve">  </w:t>
      </w:r>
      <w:proofErr w:type="spellStart"/>
      <w:r w:rsidR="005B76E4"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 w:rsidR="00A7510F">
        <w:rPr>
          <w:rFonts w:cs="Times New Roman" w:hAnsi="Times New Roman" w:ascii="Times New Roman"/>
          <w:b/>
          <w:sz w:val="24"/>
          <w:szCs w:val="24"/>
          <w:u w:val="single"/>
        </w:rPr>
        <w:t>58</w:t>
      </w:r>
      <w:r w:rsidR="005B76E4" w:rsidRPr="00727A35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A7510F">
        <w:rPr>
          <w:rFonts w:cs="Times New Roman" w:hAnsi="Times New Roman" w:ascii="Times New Roman"/>
          <w:b/>
          <w:sz w:val="24"/>
          <w:szCs w:val="24"/>
          <w:u w:val="single"/>
        </w:rPr>
        <w:t>871</w:t>
      </w:r>
      <w:proofErr w:type="spellEnd"/>
      <w:r w:rsidR="005B76E4"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A7510F">
        <w:rPr>
          <w:rFonts w:cs="Times New Roman" w:hAnsi="Times New Roman" w:ascii="Times New Roman"/>
          <w:b/>
          <w:sz w:val="24"/>
          <w:szCs w:val="24"/>
          <w:u w:val="single"/>
        </w:rPr>
        <w:t>05</w:t>
      </w:r>
      <w:proofErr w:type="spellEnd"/>
    </w:p>
    <w:p w:rsidRDefault="00687C74" w:rsidP="00687C74" w:rsidR="00687C7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1420"/>
        <w:gridCol w:w="1720"/>
        <w:gridCol w:w="3821"/>
        <w:gridCol w:w="2410"/>
      </w:tblGrid>
      <w:tr w:rsidTr="00621AC7" w:rsidR="00687C74" w:rsidRPr="003F7BF3">
        <w:trPr>
          <w:trHeight w:val="945"/>
        </w:trPr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3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621AC7" w:rsidR="00687C74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51F6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687C74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3AE3" w:rsidP="00A7510F" w:rsidR="00687C74" w:rsidRPr="003F7B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77.786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  <w:proofErr w:type="spellEnd"/>
          </w:p>
        </w:tc>
        <w:tc>
          <w:tcPr>
            <w:tcW w:type="dxa" w:w="3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3AE3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</w:t>
            </w:r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prizn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at</w:t>
            </w:r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prijavama neisplaćenih plaća bivših radnika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621AC7" w:rsidR="00EB51F6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3AE3" w:rsidP="001B446B" w:rsidR="00EB51F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="00EB51F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7510F" w:rsidP="00A7510F" w:rsidR="00EB51F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1B446B" w:rsidR="00EB51F6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1B446B" w:rsidR="00EB51F6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21AC7" w:rsidR="00EB51F6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3AE3" w:rsidP="001B446B" w:rsidR="00EB51F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7510F" w:rsidP="00A7510F" w:rsidR="00EB51F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="00621A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1B446B" w:rsidR="00EB51F6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51F6" w:rsidP="001B446B" w:rsidR="00EB51F6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21AC7" w:rsidR="00687C74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3AE3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 w:rsidR="00687C74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510F" w:rsidP="00A7510F" w:rsidR="00687C74" w:rsidRPr="003F7B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  <w:r w:rsidR="00687C7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687C74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="00687C74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687C74" w:rsidP="00687C74" w:rsidR="00687C74" w:rsidRPr="00003BA0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16A8D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 </w:t>
      </w:r>
      <w:r w:rsidRPr="00003BA0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A7510F">
        <w:rPr>
          <w:rFonts w:cs="Times New Roman" w:hAnsi="Times New Roman" w:ascii="Times New Roman"/>
          <w:b/>
          <w:sz w:val="24"/>
          <w:szCs w:val="24"/>
          <w:u w:val="single"/>
        </w:rPr>
        <w:t>77.786</w:t>
      </w:r>
      <w:proofErr w:type="spellEnd"/>
      <w:r w:rsidRPr="00003BA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A7510F">
        <w:rPr>
          <w:rFonts w:cs="Times New Roman" w:hAnsi="Times New Roman" w:ascii="Times New Roman"/>
          <w:b/>
          <w:sz w:val="24"/>
          <w:szCs w:val="24"/>
          <w:u w:val="single"/>
        </w:rPr>
        <w:t>74</w:t>
      </w:r>
      <w:proofErr w:type="spellEnd"/>
    </w:p>
    <w:p w:rsidRDefault="00687C74" w:rsidP="00687C74" w:rsidR="00687C7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87C74" w:rsidP="00687C74" w:rsidR="00687C7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16A8D" w:rsidP="00687C74" w:rsidR="00616A8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16A8D" w:rsidP="00687C74" w:rsidR="00616A8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16A8D" w:rsidP="00687C74" w:rsidR="00616A8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202DB" w:rsidP="004202DB" w:rsidR="004202DB" w:rsidRPr="00CE4AD4">
      <w:pPr>
        <w:rPr>
          <w:rFonts w:cs="Times New Roman" w:hAnsi="Times New Roman" w:ascii="Times New Roman"/>
          <w:sz w:val="24"/>
          <w:szCs w:val="24"/>
        </w:rPr>
      </w:pPr>
      <w:r w:rsidRPr="00CE4AD4">
        <w:rPr>
          <w:rFonts w:cs="Times New Roman" w:hAnsi="Times New Roman" w:ascii="Times New Roman"/>
          <w:sz w:val="24"/>
          <w:szCs w:val="24"/>
        </w:rPr>
        <w:lastRenderedPageBreak/>
        <w:t xml:space="preserve">TABLICA PRIJAVLJENIH TRAŽBINA </w:t>
      </w:r>
      <w:proofErr w:type="spellStart"/>
      <w:r w:rsidR="00687C74" w:rsidRPr="005B76E4">
        <w:rPr>
          <w:rFonts w:cs="Times New Roman" w:hAnsi="Times New Roman" w:ascii="Times New Roman"/>
          <w:b/>
          <w:sz w:val="24"/>
          <w:szCs w:val="24"/>
        </w:rPr>
        <w:t>2</w:t>
      </w:r>
      <w:r w:rsidRPr="005B76E4">
        <w:rPr>
          <w:rFonts w:cs="Times New Roman" w:hAnsi="Times New Roman" w:ascii="Times New Roman"/>
          <w:b/>
          <w:sz w:val="24"/>
          <w:szCs w:val="24"/>
        </w:rPr>
        <w:t>.VIŠI</w:t>
      </w:r>
      <w:proofErr w:type="spellEnd"/>
      <w:r w:rsidRPr="005B76E4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5B76E4">
        <w:rPr>
          <w:rFonts w:cs="Times New Roman" w:hAnsi="Times New Roman" w:ascii="Times New Roman"/>
          <w:b/>
          <w:sz w:val="24"/>
          <w:szCs w:val="24"/>
        </w:rPr>
        <w:t>ISPATNI</w:t>
      </w:r>
      <w:proofErr w:type="spellEnd"/>
      <w:r w:rsidRPr="005B76E4">
        <w:rPr>
          <w:rFonts w:cs="Times New Roman" w:hAnsi="Times New Roman" w:ascii="Times New Roman"/>
          <w:b/>
          <w:sz w:val="24"/>
          <w:szCs w:val="24"/>
        </w:rPr>
        <w:t xml:space="preserve"> RED</w:t>
      </w:r>
    </w:p>
    <w:tbl>
      <w:tblPr>
        <w:tblW w:type="dxa" w:w="13596"/>
        <w:tblInd w:type="dxa" w:w="93"/>
        <w:tblLayout w:type="fixed"/>
        <w:tblLook w:val="04A0" w:noVBand="1" w:noHBand="0" w:lastColumn="0" w:firstColumn="1" w:lastRow="0" w:firstRow="1"/>
      </w:tblPr>
      <w:tblGrid>
        <w:gridCol w:w="1244"/>
        <w:gridCol w:w="2315"/>
        <w:gridCol w:w="1559"/>
        <w:gridCol w:w="1701"/>
        <w:gridCol w:w="1560"/>
        <w:gridCol w:w="1701"/>
        <w:gridCol w:w="1559"/>
        <w:gridCol w:w="1957"/>
      </w:tblGrid>
      <w:tr w:rsidTr="00E9312C" w:rsidR="004837EE" w:rsidRPr="00D87931">
        <w:trPr>
          <w:trHeight w:val="945"/>
        </w:trPr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23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  <w:proofErr w:type="spellEnd"/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prijavljene tražbine (kn)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Tr="00E9312C" w:rsidR="004837EE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5B76E4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1F6A" w:rsidP="001B446B" w:rsidR="00344125" w:rsidRPr="003D58A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ALLIANZ</w:t>
            </w:r>
            <w:proofErr w:type="spellEnd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>ZAGREB</w:t>
            </w:r>
            <w:proofErr w:type="spellEnd"/>
            <w:r w:rsidRPr="003D58A1">
              <w:rPr>
                <w:rFonts w:hAnsi="Times New Roman" w:ascii="Times New Roman"/>
                <w:b/>
                <w:sz w:val="24"/>
                <w:szCs w:val="24"/>
              </w:rPr>
              <w:t xml:space="preserve">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6AF8" w:rsidP="00636AF8" w:rsidR="004202DB" w:rsidRPr="00131F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proofErr w:type="spellStart"/>
            <w:r>
              <w:rPr>
                <w:rFonts w:hAnsi="Times New Roman" w:ascii="Times New Roman"/>
              </w:rPr>
              <w:t>2</w:t>
            </w:r>
            <w:r w:rsidR="004202DB" w:rsidRPr="00131F6A">
              <w:rPr>
                <w:rFonts w:hAnsi="Times New Roman" w:ascii="Times New Roman"/>
              </w:rPr>
              <w:t>3</w:t>
            </w:r>
            <w:r w:rsidR="00344125" w:rsidRPr="00131F6A">
              <w:rPr>
                <w:rFonts w:hAnsi="Times New Roman" w:ascii="Times New Roman"/>
              </w:rPr>
              <w:t>7</w:t>
            </w:r>
            <w:r w:rsidR="004202DB" w:rsidRPr="00131F6A">
              <w:rPr>
                <w:rFonts w:hAnsi="Times New Roman" w:ascii="Times New Roman"/>
              </w:rPr>
              <w:t>5</w:t>
            </w:r>
            <w:r>
              <w:rPr>
                <w:rFonts w:hAnsi="Times New Roman" w:ascii="Times New Roman"/>
              </w:rPr>
              <w:t>9810849</w:t>
            </w:r>
            <w:proofErr w:type="spellEnd"/>
            <w:r w:rsidR="004202DB" w:rsidRPr="00131F6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2F8" w:rsidP="00636AF8" w:rsidR="004202DB" w:rsidRPr="00CA22F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proofErr w:type="spellStart"/>
            <w:r w:rsidRPr="00CA22F8">
              <w:rPr>
                <w:rFonts w:hAnsi="Times New Roman" w:ascii="Times New Roman"/>
              </w:rPr>
              <w:t>Heinzelova</w:t>
            </w:r>
            <w:proofErr w:type="spellEnd"/>
            <w:r w:rsidRPr="00CA22F8">
              <w:rPr>
                <w:rFonts w:hAnsi="Times New Roman" w:ascii="Times New Roman"/>
              </w:rPr>
              <w:t xml:space="preserve"> </w:t>
            </w:r>
            <w:proofErr w:type="spellStart"/>
            <w:r w:rsidRPr="00CA22F8">
              <w:rPr>
                <w:rFonts w:hAnsi="Times New Roman" w:ascii="Times New Roman"/>
              </w:rPr>
              <w:t>70</w:t>
            </w:r>
            <w:proofErr w:type="spellEnd"/>
            <w:r w:rsidR="004202DB" w:rsidRPr="00CA22F8">
              <w:rPr>
                <w:rFonts w:hAnsi="Times New Roman" w:ascii="Times New Roman"/>
              </w:rPr>
              <w:t xml:space="preserve">, </w:t>
            </w:r>
            <w:proofErr w:type="spellStart"/>
            <w:r w:rsidR="00344125" w:rsidRPr="00CA22F8">
              <w:rPr>
                <w:rFonts w:hAnsi="Times New Roman" w:ascii="Times New Roman"/>
              </w:rPr>
              <w:t>10</w:t>
            </w:r>
            <w:r w:rsidR="00636AF8" w:rsidRPr="00CA22F8">
              <w:rPr>
                <w:rFonts w:hAnsi="Times New Roman" w:ascii="Times New Roman"/>
              </w:rPr>
              <w:t>000</w:t>
            </w:r>
            <w:proofErr w:type="spellEnd"/>
            <w:r w:rsidR="00344125" w:rsidRPr="00CA22F8">
              <w:rPr>
                <w:rFonts w:hAnsi="Times New Roman" w:ascii="Times New Roman"/>
              </w:rPr>
              <w:t xml:space="preserve"> Za</w:t>
            </w:r>
            <w:r w:rsidR="00636AF8" w:rsidRPr="00CA22F8">
              <w:rPr>
                <w:rFonts w:hAnsi="Times New Roman" w:ascii="Times New Roman"/>
              </w:rPr>
              <w:t>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2F8" w:rsidP="00344125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9.537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0846" w:rsidP="00621348" w:rsidR="004202D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6125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2012</w:t>
            </w:r>
            <w:proofErr w:type="spellEnd"/>
            <w:r w:rsidR="00621348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0846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9.537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0846" w:rsidP="00C77DE4" w:rsidR="004202D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6125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2012</w:t>
            </w:r>
            <w:proofErr w:type="spellEnd"/>
          </w:p>
        </w:tc>
      </w:tr>
      <w:tr w:rsidTr="00E9312C" w:rsidR="004837EE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076B" w:rsidP="0086785F" w:rsidR="004202DB" w:rsidRPr="005B2919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2919">
              <w:rPr>
                <w:rFonts w:hAnsi="Times New Roman" w:ascii="Times New Roman"/>
                <w:b/>
                <w:sz w:val="24"/>
                <w:szCs w:val="24"/>
              </w:rPr>
              <w:t xml:space="preserve">ZAGREBAČKI HOLDING </w:t>
            </w:r>
            <w:r w:rsidR="004202DB" w:rsidRPr="005B2919">
              <w:rPr>
                <w:rFonts w:hAnsi="Times New Roman" w:ascii="Times New Roman"/>
                <w:b/>
                <w:sz w:val="24"/>
                <w:szCs w:val="24"/>
              </w:rPr>
              <w:t>d.</w:t>
            </w:r>
            <w:r w:rsidR="002846DF" w:rsidRPr="005B2919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 w:rsidR="004202DB" w:rsidRPr="005B2919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 w:rsidR="002846DF" w:rsidRPr="005B2919">
              <w:rPr>
                <w:rFonts w:hAnsi="Times New Roman" w:ascii="Times New Roman"/>
                <w:b/>
                <w:sz w:val="24"/>
                <w:szCs w:val="24"/>
              </w:rPr>
              <w:t>o.</w:t>
            </w:r>
            <w:r w:rsidR="0086785F" w:rsidRPr="005B2919">
              <w:rPr>
                <w:rFonts w:hAnsi="Times New Roman" w:ascii="Times New Roman"/>
                <w:b/>
                <w:sz w:val="24"/>
                <w:szCs w:val="24"/>
              </w:rPr>
              <w:t>, Podružnica</w:t>
            </w:r>
            <w:r w:rsidR="00CF3F9A" w:rsidRPr="005B2919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F3F9A" w:rsidRPr="005B2919">
              <w:rPr>
                <w:rFonts w:hAnsi="Times New Roman" w:ascii="Times New Roman"/>
                <w:b/>
                <w:sz w:val="24"/>
                <w:szCs w:val="24"/>
              </w:rPr>
              <w:t>Zagrebparking</w:t>
            </w:r>
            <w:proofErr w:type="spellEnd"/>
            <w:r w:rsidR="0086785F" w:rsidRPr="005B2919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3F9A" w:rsidP="00CF3F9A" w:rsidR="004202DB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8</w:t>
            </w:r>
            <w:r w:rsidR="002846DF" w:rsidRPr="00131F6A">
              <w:rPr>
                <w:rFonts w:hAnsi="Times New Roman" w:ascii="Times New Roman"/>
              </w:rPr>
              <w:t>5</w:t>
            </w:r>
            <w:r>
              <w:rPr>
                <w:rFonts w:hAnsi="Times New Roman" w:ascii="Times New Roman"/>
              </w:rPr>
              <w:t>58</w:t>
            </w:r>
            <w:r w:rsidR="00855863" w:rsidRPr="00131F6A">
              <w:rPr>
                <w:rFonts w:hAnsi="Times New Roman" w:ascii="Times New Roman"/>
              </w:rPr>
              <w:t>4</w:t>
            </w:r>
            <w:r>
              <w:rPr>
                <w:rFonts w:hAnsi="Times New Roman" w:ascii="Times New Roman"/>
              </w:rPr>
              <w:t>865987</w:t>
            </w:r>
            <w:proofErr w:type="spellEnd"/>
            <w:r w:rsidR="004202DB"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3F9A" w:rsidP="001B446B" w:rsidR="004202DB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Ul. grad Vukovara</w:t>
            </w:r>
            <w:r w:rsidR="0007163B">
              <w:rPr>
                <w:rFonts w:hAnsi="Times New Roman" w:ascii="Times New Roman"/>
              </w:rPr>
              <w:t xml:space="preserve"> </w:t>
            </w:r>
            <w:proofErr w:type="spellStart"/>
            <w:r w:rsidR="0007163B">
              <w:rPr>
                <w:rFonts w:hAnsi="Times New Roman" w:ascii="Times New Roman"/>
              </w:rPr>
              <w:t>41</w:t>
            </w:r>
            <w:proofErr w:type="spellEnd"/>
            <w:r w:rsidR="00855863" w:rsidRPr="00CA22F8">
              <w:rPr>
                <w:rFonts w:hAnsi="Times New Roman" w:ascii="Times New Roman"/>
              </w:rPr>
              <w:t>,</w:t>
            </w:r>
          </w:p>
          <w:p w:rsidRDefault="00855863" w:rsidP="001B446B" w:rsidR="00855863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CA22F8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5863" w:rsidP="0007163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0716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</w:t>
            </w:r>
            <w:proofErr w:type="spellEnd"/>
            <w:r w:rsidR="004202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="000716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2919" w:rsidP="00F76A97" w:rsidR="004202D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Izdani </w:t>
            </w:r>
            <w:r w:rsidR="00F76A9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2919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2919" w:rsidP="005B2919" w:rsidR="004202D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Izdani računi</w:t>
            </w:r>
          </w:p>
        </w:tc>
      </w:tr>
      <w:tr w:rsidTr="00E9312C" w:rsidR="004837EE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076B" w:rsidP="00817E4E" w:rsidR="004202DB" w:rsidRPr="00E13C90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 w:rsidRPr="00E13C90">
              <w:rPr>
                <w:rFonts w:hAnsi="Times New Roman" w:ascii="Times New Roman"/>
                <w:b/>
                <w:sz w:val="24"/>
                <w:szCs w:val="24"/>
              </w:rPr>
              <w:t>TRIGLAV</w:t>
            </w:r>
            <w:proofErr w:type="spellEnd"/>
            <w:r w:rsidRPr="00E13C90">
              <w:rPr>
                <w:rFonts w:hAnsi="Times New Roman" w:ascii="Times New Roman"/>
                <w:b/>
                <w:sz w:val="24"/>
                <w:szCs w:val="24"/>
              </w:rPr>
              <w:t xml:space="preserve"> OSIGURANJA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076B" w:rsidP="00A2076B" w:rsidR="004202DB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29</w:t>
            </w:r>
            <w:r w:rsidR="00817E4E" w:rsidRPr="00131F6A">
              <w:rPr>
                <w:rFonts w:hAnsi="Times New Roman" w:ascii="Times New Roman"/>
              </w:rPr>
              <w:t>7</w:t>
            </w:r>
            <w:r>
              <w:rPr>
                <w:rFonts w:hAnsi="Times New Roman" w:ascii="Times New Roman"/>
              </w:rPr>
              <w:t>4</w:t>
            </w:r>
            <w:r w:rsidR="004202DB" w:rsidRPr="00131F6A">
              <w:rPr>
                <w:rFonts w:hAnsi="Times New Roman" w:ascii="Times New Roman"/>
              </w:rPr>
              <w:t>3</w:t>
            </w:r>
            <w:r>
              <w:rPr>
                <w:rFonts w:hAnsi="Times New Roman" w:ascii="Times New Roman"/>
              </w:rPr>
              <w:t>5</w:t>
            </w:r>
            <w:r w:rsidR="004202DB" w:rsidRPr="00131F6A">
              <w:rPr>
                <w:rFonts w:hAnsi="Times New Roman" w:ascii="Times New Roman"/>
              </w:rPr>
              <w:t>4</w:t>
            </w:r>
            <w:r w:rsidR="00817E4E" w:rsidRPr="00131F6A">
              <w:rPr>
                <w:rFonts w:hAnsi="Times New Roman" w:ascii="Times New Roman"/>
              </w:rPr>
              <w:t>7</w:t>
            </w:r>
            <w:r w:rsidR="00E13C90">
              <w:rPr>
                <w:rFonts w:hAnsi="Times New Roman" w:ascii="Times New Roman"/>
              </w:rPr>
              <w:t>503</w:t>
            </w:r>
            <w:proofErr w:type="spellEnd"/>
            <w:r w:rsidR="004202DB"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3C90" w:rsidP="001B446B" w:rsidR="00817E4E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A. </w:t>
            </w:r>
            <w:proofErr w:type="spellStart"/>
            <w:r>
              <w:rPr>
                <w:rFonts w:hAnsi="Times New Roman" w:ascii="Times New Roman"/>
              </w:rPr>
              <w:t>Heinza</w:t>
            </w:r>
            <w:proofErr w:type="spellEnd"/>
            <w:r>
              <w:rPr>
                <w:rFonts w:hAnsi="Times New Roman" w:ascii="Times New Roman"/>
              </w:rPr>
              <w:t xml:space="preserve"> 4,</w:t>
            </w:r>
          </w:p>
          <w:p w:rsidRDefault="00E13C90" w:rsidP="001B446B" w:rsidR="00E13C90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3C90" w:rsidP="00AA397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2.808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495D" w:rsidP="001B446B" w:rsidR="004202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Ugovori o osiguranju</w:t>
            </w:r>
          </w:p>
          <w:p w:rsidRDefault="00B1495D" w:rsidP="001B446B" w:rsidR="00B1495D" w:rsidRPr="00274A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495D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2.808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495D" w:rsidP="00B1495D" w:rsidR="00B1495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Ugovori o osiguranju</w:t>
            </w:r>
          </w:p>
          <w:p w:rsidRDefault="00B1495D" w:rsidP="00B1495D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</w:t>
            </w:r>
            <w:proofErr w:type="spellEnd"/>
          </w:p>
        </w:tc>
      </w:tr>
      <w:tr w:rsidTr="00E9312C" w:rsidR="004837EE" w:rsidRPr="004A2273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1B4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4202DB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F051B4" w:rsidR="004202DB" w:rsidRPr="00F051B4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 w:rsidRPr="00F051B4">
              <w:rPr>
                <w:rFonts w:hAnsi="Times New Roman" w:ascii="Times New Roman"/>
                <w:b/>
              </w:rPr>
              <w:t xml:space="preserve">RH Ministarstvo financija, Porezna uprava, Područni ured </w:t>
            </w:r>
            <w:r w:rsidR="00F051B4" w:rsidRPr="00F051B4">
              <w:rPr>
                <w:rFonts w:hAnsi="Times New Roman" w:ascii="Times New Roman"/>
                <w:b/>
              </w:rPr>
              <w:t>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131F6A">
              <w:rPr>
                <w:rFonts w:hAnsi="Times New Roman" w:ascii="Times New Roman"/>
              </w:rPr>
              <w:t>18683136487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1B4" w:rsidP="001B446B" w:rsidR="004202DB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>Park stara Trešnjevka 2,</w:t>
            </w:r>
            <w:r>
              <w:rPr>
                <w:rFonts w:hAnsi="Times New Roman" w:ascii="Times New Roman"/>
              </w:rPr>
              <w:t xml:space="preserve"> </w:t>
            </w:r>
            <w:proofErr w:type="spellStart"/>
            <w:r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10000</w:t>
            </w:r>
            <w:proofErr w:type="spellEnd"/>
            <w:r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07FED" w:rsidP="002D445D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1.838.2</w:t>
            </w:r>
            <w:r w:rsidR="00B77F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59,</w:t>
            </w:r>
            <w:proofErr w:type="spellStart"/>
            <w:r w:rsidR="00B77FB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632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Porezi, doprinosi i druga davanja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7EBB" w:rsidP="00117EBB" w:rsidR="004202DB" w:rsidRPr="006E6327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1.685.408,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6E6327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6E6327">
              <w:rPr>
                <w:rFonts w:hAnsi="Times New Roman" w:ascii="Times New Roman"/>
              </w:rPr>
              <w:t xml:space="preserve">Popis ovršnih isprava </w:t>
            </w:r>
            <w:r w:rsidR="00951D16">
              <w:rPr>
                <w:rFonts w:hAnsi="Times New Roman" w:ascii="Times New Roman"/>
              </w:rPr>
              <w:t xml:space="preserve">je </w:t>
            </w:r>
            <w:r w:rsidRPr="006E6327">
              <w:rPr>
                <w:rFonts w:hAnsi="Times New Roman" w:ascii="Times New Roman"/>
              </w:rPr>
              <w:t>u prilogu</w:t>
            </w:r>
          </w:p>
        </w:tc>
      </w:tr>
      <w:tr w:rsidTr="00E9312C" w:rsidR="00E302D2" w:rsidRPr="004A2273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39D3" w:rsidP="001B446B" w:rsidR="00E302D2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="00E302D2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39D3" w:rsidP="001B446B" w:rsidR="00E302D2" w:rsidRPr="00E539D3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proofErr w:type="spellStart"/>
            <w:r w:rsidRPr="00E539D3">
              <w:rPr>
                <w:rFonts w:hAnsi="Times New Roman" w:ascii="Times New Roman"/>
                <w:b/>
              </w:rPr>
              <w:t>B2</w:t>
            </w:r>
            <w:proofErr w:type="spellEnd"/>
            <w:r w:rsidRPr="00E539D3">
              <w:rPr>
                <w:rFonts w:hAnsi="Times New Roman" w:ascii="Times New Roman"/>
                <w:b/>
              </w:rPr>
              <w:t xml:space="preserve"> KAPITAL</w:t>
            </w:r>
            <w:r w:rsidR="00E302D2" w:rsidRPr="00E539D3">
              <w:rPr>
                <w:rFonts w:hAnsi="Times New Roman" w:ascii="Times New Roman"/>
                <w:b/>
              </w:rPr>
              <w:t xml:space="preserve">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39D3" w:rsidP="00E539D3" w:rsidR="00E302D2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5</w:t>
            </w:r>
            <w:r w:rsidR="00AB305A" w:rsidRPr="00131F6A">
              <w:rPr>
                <w:rFonts w:hAnsi="Times New Roman" w:ascii="Times New Roman"/>
              </w:rPr>
              <w:t>7</w:t>
            </w:r>
            <w:r>
              <w:rPr>
                <w:rFonts w:hAnsi="Times New Roman" w:ascii="Times New Roman"/>
              </w:rPr>
              <w:t>50</w:t>
            </w:r>
            <w:r w:rsidR="00AB305A" w:rsidRPr="00131F6A">
              <w:rPr>
                <w:rFonts w:hAnsi="Times New Roman" w:ascii="Times New Roman"/>
              </w:rPr>
              <w:t>9</w:t>
            </w:r>
            <w:r>
              <w:rPr>
                <w:rFonts w:hAnsi="Times New Roman" w:ascii="Times New Roman"/>
              </w:rPr>
              <w:t>775367</w:t>
            </w:r>
            <w:proofErr w:type="spellEnd"/>
            <w:r w:rsidR="00E302D2"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39D3" w:rsidP="00AB305A" w:rsidR="00E302D2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Radnička </w:t>
            </w:r>
            <w:proofErr w:type="spellStart"/>
            <w:r>
              <w:rPr>
                <w:rFonts w:hAnsi="Times New Roman" w:ascii="Times New Roman"/>
              </w:rPr>
              <w:t>41</w:t>
            </w:r>
            <w:proofErr w:type="spellEnd"/>
            <w:r w:rsidR="00AB305A" w:rsidRPr="00CA22F8"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="00AB305A" w:rsidRPr="00CA22F8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C55" w:rsidP="001D3947" w:rsidR="00E302D2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2.384.086,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3947" w:rsidP="00CD328E" w:rsid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2FA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</w:t>
            </w:r>
            <w:r w:rsidR="00CD328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kreditu</w:t>
            </w:r>
          </w:p>
          <w:p w:rsidRDefault="00CD328E" w:rsidP="00CD328E" w:rsidR="00CD328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Br.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61001767</w:t>
            </w:r>
            <w:proofErr w:type="spellEnd"/>
          </w:p>
          <w:p w:rsidRDefault="00CD328E" w:rsidP="00CD328E" w:rsidR="00CD328E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3234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2010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4132D" w:rsidP="001B446B" w:rsidR="00E302D2" w:rsidRP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2.384.086,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4132D" w:rsidP="0094132D" w:rsidR="0094132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2FA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kreditu</w:t>
            </w:r>
          </w:p>
          <w:p w:rsidRDefault="0094132D" w:rsidP="0094132D" w:rsidR="0094132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Br.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61001767</w:t>
            </w:r>
            <w:proofErr w:type="spellEnd"/>
          </w:p>
          <w:p w:rsidRDefault="0094132D" w:rsidP="0094132D" w:rsidR="00E302D2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3234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2010</w:t>
            </w:r>
            <w:proofErr w:type="spellEnd"/>
          </w:p>
        </w:tc>
      </w:tr>
      <w:tr w:rsidTr="00E9312C" w:rsidR="000442C7" w:rsidRPr="004A2273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1B446B" w:rsidR="000442C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1B446B" w:rsidR="000442C7" w:rsidRPr="00B4614A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 w:rsidRPr="00B4614A">
              <w:rPr>
                <w:rFonts w:hAnsi="Times New Roman" w:ascii="Times New Roman"/>
                <w:b/>
              </w:rPr>
              <w:t>HRVATSKA RADIOTELEVIZIJA</w:t>
            </w:r>
          </w:p>
          <w:p w:rsidRDefault="000442C7" w:rsidP="001B446B" w:rsidR="000442C7" w:rsidRPr="00863A10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B4614A">
              <w:rPr>
                <w:rFonts w:hAnsi="Times New Roman" w:ascii="Times New Roman"/>
                <w:b/>
              </w:rPr>
              <w:t>Javna ustanova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F553DB" w:rsidR="000442C7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131F6A">
              <w:rPr>
                <w:rFonts w:hAnsi="Times New Roman" w:ascii="Times New Roman"/>
              </w:rPr>
              <w:t>6</w:t>
            </w:r>
            <w:r>
              <w:rPr>
                <w:rFonts w:hAnsi="Times New Roman" w:ascii="Times New Roman"/>
              </w:rPr>
              <w:t>841</w:t>
            </w:r>
            <w:r w:rsidRPr="00131F6A">
              <w:rPr>
                <w:rFonts w:hAnsi="Times New Roman" w:ascii="Times New Roman"/>
              </w:rPr>
              <w:t>9</w:t>
            </w:r>
            <w:r>
              <w:rPr>
                <w:rFonts w:hAnsi="Times New Roman" w:ascii="Times New Roman"/>
              </w:rPr>
              <w:t>1</w:t>
            </w:r>
            <w:r w:rsidRPr="00131F6A">
              <w:rPr>
                <w:rFonts w:hAnsi="Times New Roman" w:ascii="Times New Roman"/>
              </w:rPr>
              <w:t>2</w:t>
            </w:r>
            <w:r>
              <w:rPr>
                <w:rFonts w:hAnsi="Times New Roman" w:ascii="Times New Roman"/>
              </w:rPr>
              <w:t>4305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F553DB" w:rsidR="000442C7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Prisavlje 3</w:t>
            </w:r>
            <w:r w:rsidRPr="00CA22F8"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CA22F8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5D3BD9" w:rsidR="000442C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3.223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C14E0A" w:rsidR="000442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17135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</w:p>
          <w:p w:rsidRDefault="000442C7" w:rsidP="00C14E0A" w:rsidR="000442C7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21143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1B446B" w:rsidR="000442C7" w:rsidRP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3.223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2C7" w:rsidP="000442C7" w:rsidR="000442C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17135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</w:p>
          <w:p w:rsidRDefault="000442C7" w:rsidP="000442C7" w:rsidR="000442C7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21143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</w:p>
        </w:tc>
      </w:tr>
      <w:tr w:rsidTr="00E9312C" w:rsidR="001C2127" w:rsidRPr="006E6327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844" w:rsidP="00664844" w:rsidR="001C212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  <w:proofErr w:type="spellEnd"/>
            <w:r w:rsidR="0066156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3146" w:rsidP="00103146" w:rsidR="001C2127" w:rsidRPr="00863A10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F051B4">
              <w:rPr>
                <w:rFonts w:hAnsi="Times New Roman" w:ascii="Times New Roman"/>
                <w:b/>
              </w:rPr>
              <w:t xml:space="preserve">RH Ministarstvo financija, Porezna uprava, Područni ured </w:t>
            </w:r>
            <w:r>
              <w:rPr>
                <w:rFonts w:hAnsi="Times New Roman" w:ascii="Times New Roman"/>
                <w:b/>
              </w:rPr>
              <w:t>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3146" w:rsidP="00E9312C" w:rsidR="001C2127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131F6A">
              <w:rPr>
                <w:rFonts w:hAnsi="Times New Roman" w:ascii="Times New Roman"/>
              </w:rPr>
              <w:t>18683136487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  <w:r w:rsidR="001C2127"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3146" w:rsidP="00103146" w:rsidR="001C2127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S. i A. Radića </w:t>
            </w:r>
            <w:proofErr w:type="spellStart"/>
            <w:r>
              <w:rPr>
                <w:rFonts w:hAnsi="Times New Roman" w:ascii="Times New Roman"/>
              </w:rPr>
              <w:t>30</w:t>
            </w:r>
            <w:proofErr w:type="spellEnd"/>
            <w:r>
              <w:rPr>
                <w:rFonts w:hAnsi="Times New Roman" w:ascii="Times New Roman"/>
              </w:rPr>
              <w:t>, Sisak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4579" w:rsidP="007E606D" w:rsidR="001C2127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7E606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4.412</w:t>
            </w:r>
            <w:proofErr w:type="spellEnd"/>
            <w:r w:rsidR="001C212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="007E606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E606D" w:rsidP="00103DB6" w:rsidR="001C21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 osiguranju</w:t>
            </w:r>
          </w:p>
          <w:p w:rsidRDefault="007E606D" w:rsidP="00103DB6" w:rsidR="007E606D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491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E606D" w:rsidP="001B446B" w:rsidR="001C2127" w:rsidRP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24.412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4FA9" w:rsidP="00284FA9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 osiguranju</w:t>
            </w:r>
          </w:p>
          <w:p w:rsidRDefault="00284FA9" w:rsidP="00284FA9" w:rsidR="001C2127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491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</w:p>
        </w:tc>
      </w:tr>
      <w:tr w:rsidTr="00E9312C" w:rsidR="00284FA9" w:rsidRPr="006E6327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4FA9" w:rsidP="00664844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11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59B" w:rsidP="00103146" w:rsidR="00284FA9" w:rsidRPr="00F051B4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VODOOPSKRBA I ODVODNJA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59B" w:rsidP="00E9312C" w:rsidR="00284FA9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83416546499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59B" w:rsidP="00103146" w:rsidR="00284FA9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Folnegovićeva</w:t>
            </w:r>
            <w:proofErr w:type="spellEnd"/>
            <w:r>
              <w:rPr>
                <w:rFonts w:hAnsi="Times New Roman" w:ascii="Times New Roman"/>
              </w:rPr>
              <w:t xml:space="preserve"> 1</w:t>
            </w:r>
          </w:p>
          <w:p w:rsidRDefault="00E9359B" w:rsidP="00103146" w:rsidR="00E9359B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24BA" w:rsidP="007D24BA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25.154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0A2E" w:rsidP="00103DB6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Izvadak iz ovjerovljenih poslovnih knjiga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D24BA" w:rsidP="001B446B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25.154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0A2E" w:rsidP="00284FA9" w:rsidR="00284F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Izvadak iz ovjerovljenih poslovnih knjiga</w:t>
            </w:r>
          </w:p>
        </w:tc>
      </w:tr>
      <w:tr w:rsidTr="00E9312C" w:rsidR="00983D73" w:rsidRPr="006E6327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9D0A2E" w:rsidR="00983D73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  <w:proofErr w:type="spellEnd"/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F553DB" w:rsidR="00983D73" w:rsidRPr="00E539D3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proofErr w:type="spellStart"/>
            <w:r w:rsidRPr="00E539D3">
              <w:rPr>
                <w:rFonts w:hAnsi="Times New Roman" w:ascii="Times New Roman"/>
                <w:b/>
              </w:rPr>
              <w:t>B2</w:t>
            </w:r>
            <w:proofErr w:type="spellEnd"/>
            <w:r w:rsidRPr="00E539D3">
              <w:rPr>
                <w:rFonts w:hAnsi="Times New Roman" w:ascii="Times New Roman"/>
                <w:b/>
              </w:rPr>
              <w:t xml:space="preserve"> KAPITAL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F553DB" w:rsidR="00983D73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5</w:t>
            </w:r>
            <w:r w:rsidRPr="00131F6A">
              <w:rPr>
                <w:rFonts w:hAnsi="Times New Roman" w:ascii="Times New Roman"/>
              </w:rPr>
              <w:t>7</w:t>
            </w:r>
            <w:r>
              <w:rPr>
                <w:rFonts w:hAnsi="Times New Roman" w:ascii="Times New Roman"/>
              </w:rPr>
              <w:t>50</w:t>
            </w:r>
            <w:r w:rsidRPr="00131F6A">
              <w:rPr>
                <w:rFonts w:hAnsi="Times New Roman" w:ascii="Times New Roman"/>
              </w:rPr>
              <w:t>9</w:t>
            </w:r>
            <w:r>
              <w:rPr>
                <w:rFonts w:hAnsi="Times New Roman" w:ascii="Times New Roman"/>
              </w:rPr>
              <w:t>775367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F553DB" w:rsidR="00983D73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Radnička </w:t>
            </w:r>
            <w:proofErr w:type="spellStart"/>
            <w:r>
              <w:rPr>
                <w:rFonts w:hAnsi="Times New Roman" w:ascii="Times New Roman"/>
              </w:rPr>
              <w:t>41</w:t>
            </w:r>
            <w:proofErr w:type="spellEnd"/>
            <w:r w:rsidRPr="00CA22F8"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CA22F8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983D73" w:rsidR="00983D73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274.480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1B446B" w:rsidR="00983D7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Bijanko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zadužnica</w:t>
            </w:r>
          </w:p>
          <w:p w:rsidRDefault="00983D73" w:rsidP="001B446B" w:rsidR="00983D73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17776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07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1B446B" w:rsidR="00983D73" w:rsidRP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274.480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</w:t>
            </w:r>
            <w:proofErr w:type="spellEnd"/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D73" w:rsidP="00983D73" w:rsidR="00983D7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Bijanko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zadužnica</w:t>
            </w:r>
          </w:p>
          <w:p w:rsidRDefault="00983D73" w:rsidP="00983D73" w:rsidR="00983D73" w:rsidRPr="006E632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17776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/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07</w:t>
            </w:r>
            <w:proofErr w:type="spellEnd"/>
          </w:p>
        </w:tc>
      </w:tr>
    </w:tbl>
    <w:p w:rsidRDefault="004202DB" w:rsidP="00F03CD9" w:rsidR="00B27F4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7042D">
        <w:rPr>
          <w:rFonts w:cs="Times New Roman" w:hAnsi="Times New Roman" w:ascii="Times New Roman"/>
          <w:sz w:val="24"/>
          <w:szCs w:val="24"/>
        </w:rPr>
        <w:t xml:space="preserve">   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>Ukupno: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  <w:t xml:space="preserve">      </w:t>
      </w:r>
      <w:r w:rsidR="00A7042D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</w:t>
      </w:r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4.562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A7042D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41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A7042D">
        <w:rPr>
          <w:rFonts w:cs="Times New Roman" w:hAnsi="Times New Roman" w:ascii="Times New Roman"/>
          <w:b/>
          <w:sz w:val="24"/>
          <w:szCs w:val="24"/>
          <w:u w:val="single"/>
        </w:rPr>
        <w:t>5</w:t>
      </w:r>
      <w:proofErr w:type="spellEnd"/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DC4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4</w:t>
      </w:r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.409</w:t>
      </w:r>
      <w:r w:rsidR="00A7042D" w:rsidRPr="00727A35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A7042D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90</w:t>
      </w:r>
      <w:r w:rsidR="00A7042D"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1A49E6">
        <w:rPr>
          <w:rFonts w:cs="Times New Roman" w:hAnsi="Times New Roman" w:ascii="Times New Roman"/>
          <w:b/>
          <w:sz w:val="24"/>
          <w:szCs w:val="24"/>
          <w:u w:val="single"/>
        </w:rPr>
        <w:t>37</w:t>
      </w:r>
      <w:proofErr w:type="spellEnd"/>
    </w:p>
    <w:p w:rsidRDefault="004202DB" w:rsidP="00F03CD9" w:rsidR="004202DB">
      <w:pPr>
        <w:rPr>
          <w:rFonts w:cs="Times New Roman" w:hAnsi="Times New Roman" w:ascii="Times New Roman"/>
          <w:sz w:val="24"/>
          <w:szCs w:val="24"/>
        </w:rPr>
      </w:pPr>
    </w:p>
    <w:p w:rsidRDefault="00E67371" w:rsidP="00F03CD9" w:rsidR="00E67371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1420"/>
        <w:gridCol w:w="1720"/>
        <w:gridCol w:w="3254"/>
        <w:gridCol w:w="2410"/>
      </w:tblGrid>
      <w:tr w:rsidTr="003D58A1" w:rsidR="003F7BF3" w:rsidRPr="003F7BF3">
        <w:trPr>
          <w:trHeight w:val="945"/>
        </w:trPr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3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3D58A1" w:rsidR="003F7BF3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3EF7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3F7BF3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3EF7" w:rsidP="00346C49" w:rsidR="003F7BF3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3F7BF3"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="003F7BF3"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4A2273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346C49" w:rsidR="004A2273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122B90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A94F84" w:rsidR="00122B90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346C49" w:rsidR="00122B90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A94F84" w:rsidR="00122B90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A94F84" w:rsidR="00122B90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000D4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000D4D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7EBB" w:rsidP="00346C49" w:rsidR="00000D4D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152.850</w:t>
            </w:r>
            <w:proofErr w:type="spellEnd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6C49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 u prijavama neisplaćenih plaća bivših radnika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0D4D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C807AC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346C49" w:rsidR="00C807AC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723338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A94F84" w:rsidR="00723338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346C49" w:rsidR="00723338" w:rsidRPr="00117EB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117EB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A94F84" w:rsidR="00723338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A94F84" w:rsidR="00723338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A7042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156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  <w:proofErr w:type="spellEnd"/>
            <w:r w:rsidR="00A7042D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46C49" w:rsidR="00A7042D" w:rsidRPr="007260A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</w:t>
            </w:r>
            <w:proofErr w:type="spellStart"/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A7042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156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  <w:proofErr w:type="spellEnd"/>
            <w:r w:rsidR="00A7042D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46C49" w:rsidR="00A7042D" w:rsidRPr="007260A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</w:t>
            </w:r>
            <w:proofErr w:type="spellStart"/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3D58A1" w:rsidR="00A7042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66156D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6156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proofErr w:type="spellEnd"/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46C49" w:rsidR="00A7042D" w:rsidRPr="007260A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</w:t>
            </w:r>
            <w:proofErr w:type="spellStart"/>
            <w:r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00</w:t>
            </w:r>
            <w:proofErr w:type="spellEnd"/>
          </w:p>
        </w:tc>
        <w:tc>
          <w:tcPr>
            <w:tcW w:type="dxa" w:w="3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DE6BD6" w:rsidP="00F03CD9" w:rsidR="003F7BF3" w:rsidRPr="00003BA0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46C49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 </w:t>
      </w:r>
      <w:proofErr w:type="spellStart"/>
      <w:r w:rsidR="00346C49">
        <w:rPr>
          <w:rFonts w:cs="Times New Roman" w:hAnsi="Times New Roman" w:ascii="Times New Roman"/>
          <w:b/>
          <w:sz w:val="24"/>
          <w:szCs w:val="24"/>
          <w:u w:val="single"/>
        </w:rPr>
        <w:t>152.850</w:t>
      </w:r>
      <w:proofErr w:type="spellEnd"/>
      <w:r w:rsidRPr="00003BA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proofErr w:type="spellStart"/>
      <w:r w:rsidR="00346C49">
        <w:rPr>
          <w:rFonts w:cs="Times New Roman" w:hAnsi="Times New Roman" w:ascii="Times New Roman"/>
          <w:b/>
          <w:sz w:val="24"/>
          <w:szCs w:val="24"/>
          <w:u w:val="single"/>
        </w:rPr>
        <w:t>68</w:t>
      </w:r>
      <w:proofErr w:type="spellEnd"/>
    </w:p>
    <w:p w:rsidRDefault="00A61FC8" w:rsidP="00DE6BD6" w:rsidR="00A61FC8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B03CE6" w:rsidP="00DE6BD6" w:rsidR="00B03CE6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p w:rsidRDefault="00B03CE6" w:rsidP="00A61FC8" w:rsidR="00B03CE6" w:rsidRPr="00EC155B">
      <w:pPr>
        <w:spacing w:after="0"/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8"/>
        <w:gridCol w:w="2694"/>
        <w:gridCol w:w="1702"/>
        <w:gridCol w:w="2126"/>
        <w:gridCol w:w="2267"/>
        <w:gridCol w:w="1987"/>
        <w:gridCol w:w="1984"/>
        <w:gridCol w:w="1981"/>
      </w:tblGrid>
      <w:tr w:rsidTr="00045559" w:rsidR="00137001" w:rsidRPr="00B40BEB">
        <w:trPr>
          <w:jc w:val="center"/>
        </w:trPr>
        <w:tc>
          <w:tcPr>
            <w:tcW w:type="pct" w:w="305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42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77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22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33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32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31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045559" w:rsidR="00137001" w:rsidRPr="00B40BEB">
        <w:trPr>
          <w:jc w:val="center"/>
        </w:trPr>
        <w:tc>
          <w:tcPr>
            <w:tcW w:type="pct" w:w="305"/>
          </w:tcPr>
          <w:p w:rsidRDefault="00C75960" w:rsidP="008E7FE8" w:rsidR="00C7596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75960" w:rsidP="008E7FE8" w:rsidR="00C7596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58"/>
            <w:vAlign w:val="center"/>
          </w:tcPr>
          <w:p w:rsidRDefault="00C75960" w:rsidP="008E7FE8" w:rsidR="00C75960" w:rsidRPr="00F051B4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 w:rsidRPr="00F051B4">
              <w:rPr>
                <w:rFonts w:hAnsi="Times New Roman" w:ascii="Times New Roman"/>
                <w:b/>
              </w:rPr>
              <w:t>RH Ministarstvo financija, Porezna uprava, Područni ured Zagreb</w:t>
            </w:r>
          </w:p>
        </w:tc>
        <w:tc>
          <w:tcPr>
            <w:tcW w:type="pct" w:w="542"/>
            <w:vAlign w:val="center"/>
          </w:tcPr>
          <w:p w:rsidRDefault="00C75960" w:rsidP="008E7FE8" w:rsidR="00C75960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131F6A">
              <w:rPr>
                <w:rFonts w:hAnsi="Times New Roman" w:ascii="Times New Roman"/>
              </w:rPr>
              <w:t>18683136487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pct" w:w="677"/>
            <w:vAlign w:val="center"/>
          </w:tcPr>
          <w:p w:rsidRDefault="00C75960" w:rsidP="00F553DB" w:rsidR="00C75960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3D58A1">
              <w:rPr>
                <w:rFonts w:hAnsi="Times New Roman" w:ascii="Times New Roman"/>
              </w:rPr>
              <w:t>Park stara Trešnjevka 2,</w:t>
            </w:r>
            <w:r>
              <w:rPr>
                <w:rFonts w:hAnsi="Times New Roman" w:ascii="Times New Roman"/>
              </w:rPr>
              <w:t xml:space="preserve"> </w:t>
            </w:r>
            <w:proofErr w:type="spellStart"/>
            <w:r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10000</w:t>
            </w:r>
            <w:proofErr w:type="spellEnd"/>
            <w:r w:rsidRPr="000218FB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type="pct" w:w="722"/>
            <w:vAlign w:val="center"/>
          </w:tcPr>
          <w:p w:rsidRDefault="007F650C" w:rsidP="00A61FC8" w:rsidR="0039199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2FE0">
              <w:rPr>
                <w:rFonts w:hAnsi="Times New Roman" w:ascii="Times New Roman"/>
              </w:rPr>
              <w:t>Zemljišn</w:t>
            </w:r>
            <w:r w:rsidR="00A61FC8">
              <w:rPr>
                <w:rFonts w:hAnsi="Times New Roman" w:ascii="Times New Roman"/>
              </w:rPr>
              <w:t>a knjiga</w:t>
            </w:r>
            <w:r w:rsidRPr="00372FE0">
              <w:rPr>
                <w:rFonts w:hAnsi="Times New Roman" w:ascii="Times New Roman"/>
              </w:rPr>
              <w:t xml:space="preserve"> Općinsk</w:t>
            </w:r>
            <w:r>
              <w:rPr>
                <w:rFonts w:hAnsi="Times New Roman" w:ascii="Times New Roman"/>
              </w:rPr>
              <w:t>i suda u Sisku, Zemljišnoknjižni odjel Kutina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633"/>
            <w:vAlign w:val="center"/>
          </w:tcPr>
          <w:p w:rsidRDefault="00C75960" w:rsidP="00F553DB" w:rsidR="00C75960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1.838.259,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</w:t>
            </w:r>
            <w:proofErr w:type="spellEnd"/>
          </w:p>
        </w:tc>
        <w:tc>
          <w:tcPr>
            <w:tcW w:type="pct" w:w="632"/>
            <w:vAlign w:val="center"/>
          </w:tcPr>
          <w:p w:rsidRDefault="00D94CA5" w:rsidP="008E7FE8" w:rsidR="00D94CA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3234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2010</w:t>
            </w:r>
            <w:proofErr w:type="spellEnd"/>
          </w:p>
          <w:p w:rsidRDefault="00567FDF" w:rsidP="008E7FE8" w:rsidR="00567FD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8351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</w:p>
          <w:p w:rsidRDefault="00567FDF" w:rsidP="008E7FE8" w:rsidR="00567FD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8352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</w:p>
        </w:tc>
        <w:tc>
          <w:tcPr>
            <w:tcW w:type="pct" w:w="631"/>
            <w:vAlign w:val="center"/>
          </w:tcPr>
          <w:p w:rsidRDefault="00626DD8" w:rsidP="00626DD8" w:rsidR="00C7596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N</w:t>
            </w:r>
            <w:r w:rsidRPr="007841DD">
              <w:rPr>
                <w:rFonts w:hAnsi="Times New Roman" w:ascii="Times New Roman"/>
              </w:rPr>
              <w:t xml:space="preserve">ekretnina upisana u z.k.ul. </w:t>
            </w:r>
            <w:proofErr w:type="spellStart"/>
            <w:r>
              <w:rPr>
                <w:rFonts w:hAnsi="Times New Roman" w:ascii="Times New Roman"/>
              </w:rPr>
              <w:t>443</w:t>
            </w:r>
            <w:proofErr w:type="spellEnd"/>
            <w:r w:rsidRPr="007841DD">
              <w:rPr>
                <w:rFonts w:hAnsi="Times New Roman" w:ascii="Times New Roman"/>
              </w:rPr>
              <w:t>, k.o.</w:t>
            </w:r>
            <w:r>
              <w:rPr>
                <w:rFonts w:hAnsi="Times New Roman" w:ascii="Times New Roman"/>
              </w:rPr>
              <w:t>Potok</w:t>
            </w:r>
            <w:r w:rsidR="00A61FC8">
              <w:rPr>
                <w:rFonts w:hAnsi="Times New Roman" w:ascii="Times New Roman"/>
              </w:rPr>
              <w:t>, zk.č.br.214/1</w:t>
            </w:r>
          </w:p>
        </w:tc>
      </w:tr>
      <w:tr w:rsidTr="00045559" w:rsidR="00137001" w:rsidRPr="00B40BEB">
        <w:trPr>
          <w:jc w:val="center"/>
        </w:trPr>
        <w:tc>
          <w:tcPr>
            <w:tcW w:type="pct" w:w="305"/>
            <w:vAlign w:val="center"/>
          </w:tcPr>
          <w:p w:rsidRDefault="00C75960" w:rsidP="00F553DB" w:rsidR="00C75960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858"/>
            <w:vAlign w:val="center"/>
          </w:tcPr>
          <w:p w:rsidRDefault="00C75960" w:rsidP="00F553DB" w:rsidR="00C75960" w:rsidRPr="00E539D3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proofErr w:type="spellStart"/>
            <w:r w:rsidRPr="00E539D3">
              <w:rPr>
                <w:rFonts w:hAnsi="Times New Roman" w:ascii="Times New Roman"/>
                <w:b/>
              </w:rPr>
              <w:t>B2</w:t>
            </w:r>
            <w:proofErr w:type="spellEnd"/>
            <w:r w:rsidRPr="00E539D3">
              <w:rPr>
                <w:rFonts w:hAnsi="Times New Roman" w:ascii="Times New Roman"/>
                <w:b/>
              </w:rPr>
              <w:t xml:space="preserve"> KAPITAL d.o.o.</w:t>
            </w:r>
          </w:p>
        </w:tc>
        <w:tc>
          <w:tcPr>
            <w:tcW w:type="pct" w:w="542"/>
            <w:vAlign w:val="center"/>
          </w:tcPr>
          <w:p w:rsidRDefault="00C75960" w:rsidP="008E7FE8" w:rsidR="00C75960" w:rsidRPr="00131F6A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proofErr w:type="spellStart"/>
            <w:r w:rsidRPr="00131F6A">
              <w:rPr>
                <w:rFonts w:hAnsi="Times New Roman" w:ascii="Times New Roman"/>
              </w:rPr>
              <w:t>18683136487</w:t>
            </w:r>
            <w:proofErr w:type="spellEnd"/>
            <w:r w:rsidRPr="00131F6A">
              <w:rPr>
                <w:rFonts w:hAnsi="Times New Roman" w:ascii="Times New Roman"/>
              </w:rPr>
              <w:t> </w:t>
            </w:r>
          </w:p>
        </w:tc>
        <w:tc>
          <w:tcPr>
            <w:tcW w:type="pct" w:w="677"/>
            <w:vAlign w:val="center"/>
          </w:tcPr>
          <w:p w:rsidRDefault="00C75960" w:rsidP="00F553DB" w:rsidR="00C75960" w:rsidRPr="00CA22F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Radnička </w:t>
            </w:r>
            <w:proofErr w:type="spellStart"/>
            <w:r>
              <w:rPr>
                <w:rFonts w:hAnsi="Times New Roman" w:ascii="Times New Roman"/>
              </w:rPr>
              <w:t>41</w:t>
            </w:r>
            <w:proofErr w:type="spellEnd"/>
            <w:r w:rsidRPr="00CA22F8"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10000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CA22F8"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722"/>
            <w:vAlign w:val="center"/>
          </w:tcPr>
          <w:p w:rsidRDefault="00617262" w:rsidP="00A61FC8" w:rsidR="00C7596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2FE0">
              <w:rPr>
                <w:rFonts w:hAnsi="Times New Roman" w:ascii="Times New Roman"/>
              </w:rPr>
              <w:t>Zemljišn</w:t>
            </w:r>
            <w:r w:rsidR="00A61FC8">
              <w:rPr>
                <w:rFonts w:hAnsi="Times New Roman" w:ascii="Times New Roman"/>
              </w:rPr>
              <w:t>a</w:t>
            </w:r>
            <w:r w:rsidRPr="00372FE0">
              <w:rPr>
                <w:rFonts w:hAnsi="Times New Roman" w:ascii="Times New Roman"/>
              </w:rPr>
              <w:t xml:space="preserve"> knjig</w:t>
            </w:r>
            <w:r w:rsidR="00A61FC8">
              <w:rPr>
                <w:rFonts w:hAnsi="Times New Roman" w:ascii="Times New Roman"/>
              </w:rPr>
              <w:t>a</w:t>
            </w:r>
            <w:r w:rsidRPr="00372FE0">
              <w:rPr>
                <w:rFonts w:hAnsi="Times New Roman" w:ascii="Times New Roman"/>
              </w:rPr>
              <w:t xml:space="preserve"> Općinsk</w:t>
            </w:r>
            <w:r w:rsidR="00E84945">
              <w:rPr>
                <w:rFonts w:hAnsi="Times New Roman" w:ascii="Times New Roman"/>
              </w:rPr>
              <w:t xml:space="preserve">i suda u Sisku, Zemljišnoknjižni odjel </w:t>
            </w:r>
            <w:r w:rsidR="000141FC">
              <w:rPr>
                <w:rFonts w:hAnsi="Times New Roman" w:ascii="Times New Roman"/>
              </w:rPr>
              <w:t>Kutina</w:t>
            </w:r>
          </w:p>
        </w:tc>
        <w:tc>
          <w:tcPr>
            <w:tcW w:type="pct" w:w="633"/>
            <w:vAlign w:val="center"/>
          </w:tcPr>
          <w:p w:rsidRDefault="00C75960" w:rsidP="00F553DB" w:rsidR="00C75960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2.384.086,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  <w:proofErr w:type="spellEnd"/>
          </w:p>
        </w:tc>
        <w:tc>
          <w:tcPr>
            <w:tcW w:type="pct" w:w="632"/>
            <w:vAlign w:val="center"/>
          </w:tcPr>
          <w:p w:rsidRDefault="00D94CA5" w:rsidP="00D94CA5" w:rsidR="00C7596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</w:p>
        </w:tc>
        <w:tc>
          <w:tcPr>
            <w:tcW w:type="pct" w:w="631"/>
            <w:vAlign w:val="center"/>
          </w:tcPr>
          <w:p w:rsidRDefault="00626DD8" w:rsidP="00626DD8" w:rsidR="00C7596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N</w:t>
            </w:r>
            <w:r w:rsidRPr="007841DD">
              <w:rPr>
                <w:rFonts w:hAnsi="Times New Roman" w:ascii="Times New Roman"/>
              </w:rPr>
              <w:t xml:space="preserve">ekretnina upisana u z.k.ul. </w:t>
            </w:r>
            <w:proofErr w:type="spellStart"/>
            <w:r>
              <w:rPr>
                <w:rFonts w:hAnsi="Times New Roman" w:ascii="Times New Roman"/>
              </w:rPr>
              <w:t>443</w:t>
            </w:r>
            <w:proofErr w:type="spellEnd"/>
            <w:r w:rsidRPr="007841DD">
              <w:rPr>
                <w:rFonts w:hAnsi="Times New Roman" w:ascii="Times New Roman"/>
              </w:rPr>
              <w:t>, k.o.</w:t>
            </w:r>
            <w:r>
              <w:rPr>
                <w:rFonts w:hAnsi="Times New Roman" w:ascii="Times New Roman"/>
              </w:rPr>
              <w:t>Potok</w:t>
            </w:r>
            <w:r w:rsidR="00A61FC8">
              <w:rPr>
                <w:rFonts w:hAnsi="Times New Roman" w:ascii="Times New Roman"/>
              </w:rPr>
              <w:t>, zk.č.br.214/1</w:t>
            </w:r>
          </w:p>
        </w:tc>
      </w:tr>
    </w:tbl>
    <w:p w:rsidRDefault="00045559" w:rsidP="00045559" w:rsidR="00045559" w:rsidRPr="00045559">
      <w:pPr>
        <w:ind w:left="7080"/>
        <w:rPr>
          <w:rFonts w:cs="Times New Roman" w:hAnsi="Times New Roman" w:ascii="Times New Roman"/>
          <w:sz w:val="24"/>
          <w:szCs w:val="24"/>
          <w:u w:val="single"/>
        </w:rPr>
      </w:pPr>
      <w:r w:rsidRPr="00045559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Ukupno: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Pr="00045559">
        <w:rPr>
          <w:rFonts w:cs="Times New Roman" w:hAnsi="Times New Roman" w:ascii="Times New Roman"/>
          <w:b/>
          <w:sz w:val="24"/>
          <w:szCs w:val="24"/>
          <w:u w:val="single"/>
        </w:rPr>
        <w:t xml:space="preserve"> 4.</w:t>
      </w:r>
      <w:r w:rsidR="00EE5895">
        <w:rPr>
          <w:rFonts w:cs="Times New Roman" w:hAnsi="Times New Roman" w:ascii="Times New Roman"/>
          <w:b/>
          <w:sz w:val="24"/>
          <w:szCs w:val="24"/>
          <w:u w:val="single"/>
        </w:rPr>
        <w:t>222</w:t>
      </w:r>
      <w:r w:rsidRPr="00045559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EE5895">
        <w:rPr>
          <w:rFonts w:cs="Times New Roman" w:hAnsi="Times New Roman" w:ascii="Times New Roman"/>
          <w:b/>
          <w:sz w:val="24"/>
          <w:szCs w:val="24"/>
          <w:u w:val="single"/>
        </w:rPr>
        <w:t>34</w:t>
      </w:r>
      <w:r w:rsidRPr="00045559">
        <w:rPr>
          <w:rFonts w:cs="Times New Roman" w:hAnsi="Times New Roman" w:ascii="Times New Roman"/>
          <w:b/>
          <w:sz w:val="24"/>
          <w:szCs w:val="24"/>
          <w:u w:val="single"/>
        </w:rPr>
        <w:t>5,</w:t>
      </w:r>
      <w:proofErr w:type="spellStart"/>
      <w:r w:rsidR="00EE5895">
        <w:rPr>
          <w:rFonts w:cs="Times New Roman" w:hAnsi="Times New Roman" w:ascii="Times New Roman"/>
          <w:b/>
          <w:sz w:val="24"/>
          <w:szCs w:val="24"/>
          <w:u w:val="single"/>
        </w:rPr>
        <w:t>98</w:t>
      </w:r>
      <w:proofErr w:type="spellEnd"/>
      <w:r w:rsidRPr="00045559">
        <w:rPr>
          <w:rFonts w:cs="Times New Roman" w:hAnsi="Times New Roman" w:ascii="Times New Roman"/>
          <w:b/>
          <w:sz w:val="24"/>
          <w:szCs w:val="24"/>
          <w:u w:val="single"/>
        </w:rPr>
        <w:tab/>
      </w:r>
    </w:p>
    <w:p w:rsidRDefault="00B03CE6" w:rsidP="00B03CE6" w:rsidR="00B03CE6">
      <w:pPr>
        <w:jc w:val="center"/>
        <w:rPr>
          <w:rFonts w:hAnsi="Times New Roman" w:ascii="Times New Roman"/>
          <w:sz w:val="24"/>
          <w:szCs w:val="24"/>
        </w:rPr>
      </w:pPr>
    </w:p>
    <w:p w:rsidRDefault="00B03CE6" w:rsidP="00DE6BD6" w:rsidR="00B03CE6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B03CE6" w:rsidP="00B03CE6" w:rsidR="00B03CE6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A94F84" w:rsidR="00B03CE6" w:rsidRPr="007B4027">
        <w:trPr>
          <w:jc w:val="center"/>
        </w:trPr>
        <w:tc>
          <w:tcPr>
            <w:tcW w:type="pct" w:w="747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A94F84" w:rsidR="00B03CE6" w:rsidRPr="007B4027">
        <w:trPr>
          <w:jc w:val="center"/>
        </w:trPr>
        <w:tc>
          <w:tcPr>
            <w:tcW w:type="pct" w:w="747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03CE6" w:rsidP="00A94F84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F7BF3" w:rsidP="00DE6BD6" w:rsidR="003F7BF3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774C" w:rsidP="00F03CD9" w:rsidR="003A774C" w:rsidRPr="003A774C">
      <w:pPr>
        <w:rPr>
          <w:rFonts w:cs="Times New Roman" w:hAnsi="Times New Roman" w:ascii="Times New Roman"/>
          <w:b/>
          <w:sz w:val="24"/>
          <w:szCs w:val="24"/>
        </w:rPr>
      </w:pPr>
      <w:r w:rsidRPr="003A774C">
        <w:rPr>
          <w:rFonts w:cs="Times New Roman" w:hAnsi="Times New Roman" w:ascii="Times New Roman"/>
          <w:b/>
          <w:sz w:val="24"/>
          <w:szCs w:val="24"/>
        </w:rPr>
        <w:t>REKAPITULACIJA</w:t>
      </w:r>
    </w:p>
    <w:tbl>
      <w:tblPr>
        <w:tblW w:type="dxa" w:w="8440"/>
        <w:tblInd w:type="dxa" w:w="93"/>
        <w:tblLook w:val="04A0" w:noVBand="1" w:noHBand="0" w:lastColumn="0" w:firstColumn="1" w:lastRow="0" w:firstRow="1"/>
      </w:tblPr>
      <w:tblGrid>
        <w:gridCol w:w="2800"/>
        <w:gridCol w:w="1860"/>
        <w:gridCol w:w="1960"/>
        <w:gridCol w:w="1820"/>
      </w:tblGrid>
      <w:tr w:rsidTr="003A774C" w:rsidR="003A774C" w:rsidRPr="003A774C">
        <w:trPr>
          <w:trHeight w:val="675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prijavljene tražbine (kn)</w:t>
            </w: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</w:tr>
      <w:tr w:rsidTr="003A774C" w:rsidR="003A774C" w:rsidRPr="003A774C">
        <w:trPr>
          <w:trHeight w:val="645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 VIŠI ISPLATNI RED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796C" w:rsidP="00133369" w:rsidR="003A774C" w:rsidRPr="00EB79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796C">
              <w:rPr>
                <w:rFonts w:cs="Times New Roman" w:hAnsi="Times New Roman" w:ascii="Times New Roman"/>
                <w:sz w:val="24"/>
                <w:szCs w:val="24"/>
              </w:rPr>
              <w:t>43</w:t>
            </w:r>
            <w:r w:rsidR="00133369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EB796C">
              <w:rPr>
                <w:rFonts w:cs="Times New Roman" w:hAnsi="Times New Roman" w:ascii="Times New Roman"/>
                <w:sz w:val="24"/>
                <w:szCs w:val="24"/>
              </w:rPr>
              <w:t>.657</w:t>
            </w:r>
            <w:proofErr w:type="spellEnd"/>
            <w:r w:rsidRPr="00EB796C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EB796C">
              <w:rPr>
                <w:rFonts w:cs="Times New Roman" w:hAnsi="Times New Roman" w:ascii="Times New Roman"/>
                <w:sz w:val="24"/>
                <w:szCs w:val="24"/>
              </w:rPr>
              <w:t>79</w:t>
            </w:r>
            <w:proofErr w:type="spellEnd"/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3664" w:rsidP="00EB796C" w:rsidR="003A774C" w:rsidRPr="0005366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053664">
              <w:rPr>
                <w:rFonts w:cs="Times New Roman" w:hAnsi="Times New Roman" w:ascii="Times New Roman"/>
                <w:sz w:val="24"/>
                <w:szCs w:val="24"/>
              </w:rPr>
              <w:t>358.871</w:t>
            </w:r>
            <w:proofErr w:type="spellEnd"/>
            <w:r w:rsidRPr="00053664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proofErr w:type="spellStart"/>
            <w:r w:rsidRPr="00053664">
              <w:rPr>
                <w:rFonts w:cs="Times New Roman" w:hAnsi="Times New Roman" w:ascii="Times New Roman"/>
                <w:sz w:val="24"/>
                <w:szCs w:val="24"/>
              </w:rPr>
              <w:t>05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68DC" w:rsidP="004C0CFA" w:rsidR="003A774C" w:rsidRPr="003A774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77.786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  <w:proofErr w:type="spellEnd"/>
          </w:p>
        </w:tc>
      </w:tr>
      <w:tr w:rsidTr="003A774C" w:rsidR="003A774C" w:rsidRPr="003A774C">
        <w:trPr>
          <w:trHeight w:val="675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 VIŠI ISPLATNI RED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215" w:rsidP="00EB796C" w:rsidR="003A774C" w:rsidRPr="0098021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80215">
              <w:rPr>
                <w:rFonts w:cs="Times New Roman" w:hAnsi="Times New Roman" w:ascii="Times New Roman"/>
                <w:sz w:val="24"/>
                <w:szCs w:val="24"/>
              </w:rPr>
              <w:t>4.562.141,</w:t>
            </w:r>
            <w:proofErr w:type="spellStart"/>
            <w:r w:rsidRPr="00980215">
              <w:rPr>
                <w:rFonts w:cs="Times New Roman" w:hAnsi="Times New Roman" w:ascii="Times New Roman"/>
                <w:sz w:val="24"/>
                <w:szCs w:val="24"/>
              </w:rPr>
              <w:t>05</w:t>
            </w:r>
            <w:proofErr w:type="spellEnd"/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3664" w:rsidP="00EB796C" w:rsidR="003A774C" w:rsidRPr="0005366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53664">
              <w:rPr>
                <w:rFonts w:cs="Times New Roman" w:hAnsi="Times New Roman" w:ascii="Times New Roman"/>
                <w:sz w:val="24"/>
                <w:szCs w:val="24"/>
              </w:rPr>
              <w:t>4.409.290,</w:t>
            </w:r>
            <w:proofErr w:type="spellStart"/>
            <w:r w:rsidRPr="00053664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0CFA" w:rsidP="00EB796C" w:rsidR="003A774C" w:rsidRPr="003A774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152.850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  <w:proofErr w:type="spellEnd"/>
          </w:p>
        </w:tc>
      </w:tr>
      <w:tr w:rsidTr="003A774C" w:rsidR="003A774C" w:rsidRPr="003A774C">
        <w:trPr>
          <w:trHeight w:val="63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774C" w:rsidP="003A774C" w:rsidR="003A774C" w:rsidRPr="003A774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774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3664" w:rsidP="00DC159D" w:rsidR="003A774C" w:rsidRPr="0072333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4.99</w:t>
            </w:r>
            <w:r w:rsidR="00DC159D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8</w:t>
            </w:r>
            <w:r w:rsidR="00723338" w:rsidRPr="0072333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798,</w:t>
            </w:r>
            <w:proofErr w:type="spellStart"/>
            <w:r w:rsidR="00633BD2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8</w:t>
            </w: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</w:t>
            </w:r>
            <w:proofErr w:type="spellEnd"/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68DC" w:rsidP="004368DC" w:rsidR="003A774C" w:rsidRPr="0072333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4.768</w:t>
            </w:r>
            <w:r w:rsidR="00633BD2" w:rsidRPr="0072333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</w:t>
            </w:r>
            <w:r w:rsidR="00633BD2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61</w:t>
            </w:r>
            <w:r w:rsidR="00633BD2" w:rsidRPr="0072333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</w:t>
            </w:r>
            <w:r w:rsidR="00633BD2" w:rsidRPr="0072333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2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0CFA" w:rsidP="004C0CFA" w:rsidR="003A774C" w:rsidRPr="003A774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230.637</w:t>
            </w:r>
            <w:proofErr w:type="spellEnd"/>
            <w:r w:rsidR="0072333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42</w:t>
            </w:r>
            <w:proofErr w:type="spellEnd"/>
          </w:p>
        </w:tc>
      </w:tr>
    </w:tbl>
    <w:p w:rsidRDefault="003A774C" w:rsidP="00F03CD9" w:rsidR="003A774C">
      <w:pPr>
        <w:rPr>
          <w:rFonts w:cs="Times New Roman" w:hAnsi="Times New Roman" w:ascii="Times New Roman"/>
          <w:sz w:val="24"/>
          <w:szCs w:val="24"/>
        </w:rPr>
      </w:pPr>
    </w:p>
    <w:p w:rsidRDefault="00A523D3" w:rsidP="00F03CD9" w:rsidR="00A523D3">
      <w:pPr>
        <w:rPr>
          <w:rFonts w:cs="Times New Roman" w:hAnsi="Times New Roman" w:ascii="Times New Roman"/>
          <w:sz w:val="24"/>
          <w:szCs w:val="24"/>
        </w:rPr>
      </w:pPr>
    </w:p>
    <w:p w:rsidRDefault="008A16F8" w:rsidP="00F03CD9" w:rsidR="008A16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845BA" w:rsidRPr="003726DD">
        <w:rPr>
          <w:rFonts w:hAnsi="Times New Roman" w:ascii="Times New Roman"/>
          <w:sz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Stečajna upraviteljica:</w:t>
      </w:r>
    </w:p>
    <w:p w:rsidRDefault="008A16F8" w:rsidP="00F03CD9" w:rsidR="008A16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074E8">
        <w:rPr>
          <w:rFonts w:cs="Times New Roman" w:hAnsi="Times New Roman" w:ascii="Times New Roman"/>
          <w:sz w:val="24"/>
          <w:szCs w:val="24"/>
        </w:rPr>
        <w:t xml:space="preserve">Zagreb, </w:t>
      </w:r>
      <w:r w:rsidR="0066156D">
        <w:rPr>
          <w:rFonts w:cs="Times New Roman" w:hAnsi="Times New Roman" w:ascii="Times New Roman"/>
          <w:sz w:val="24"/>
          <w:szCs w:val="24"/>
        </w:rPr>
        <w:t>1</w:t>
      </w:r>
      <w:r w:rsidR="00C074E8">
        <w:rPr>
          <w:rFonts w:cs="Times New Roman" w:hAnsi="Times New Roman" w:ascii="Times New Roman"/>
          <w:sz w:val="24"/>
          <w:szCs w:val="24"/>
        </w:rPr>
        <w:t>2</w:t>
      </w:r>
      <w:r w:rsidR="002845BA">
        <w:rPr>
          <w:rFonts w:cs="Times New Roman" w:hAnsi="Times New Roman" w:ascii="Times New Roman"/>
          <w:sz w:val="24"/>
          <w:szCs w:val="24"/>
        </w:rPr>
        <w:t>.</w:t>
      </w:r>
      <w:r w:rsidR="0066156D">
        <w:rPr>
          <w:rFonts w:cs="Times New Roman" w:hAnsi="Times New Roman" w:ascii="Times New Roman"/>
          <w:sz w:val="24"/>
          <w:szCs w:val="24"/>
        </w:rPr>
        <w:t>1</w:t>
      </w:r>
      <w:r w:rsidR="002845BA">
        <w:rPr>
          <w:rFonts w:cs="Times New Roman" w:hAnsi="Times New Roman" w:ascii="Times New Roman"/>
          <w:sz w:val="24"/>
          <w:szCs w:val="24"/>
        </w:rPr>
        <w:t>0.201</w:t>
      </w:r>
      <w:r w:rsidR="0066156D">
        <w:rPr>
          <w:rFonts w:cs="Times New Roman" w:hAnsi="Times New Roman" w:ascii="Times New Roman"/>
          <w:sz w:val="24"/>
          <w:szCs w:val="24"/>
        </w:rPr>
        <w:t>7</w:t>
      </w:r>
      <w:r w:rsidR="002845B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Bojana </w:t>
      </w:r>
      <w:proofErr w:type="spellStart"/>
      <w:r>
        <w:rPr>
          <w:rFonts w:cs="Times New Roman" w:hAnsi="Times New Roman" w:ascii="Times New Roman"/>
          <w:sz w:val="24"/>
          <w:szCs w:val="24"/>
        </w:rPr>
        <w:t>Sajko</w:t>
      </w:r>
      <w:proofErr w:type="spellEnd"/>
      <w:r>
        <w:rPr>
          <w:rFonts w:cs="Times New Roman" w:hAnsi="Times New Roman" w:ascii="Times New Roman"/>
          <w:sz w:val="24"/>
          <w:szCs w:val="24"/>
        </w:rPr>
        <w:t>, dipl.ing.arh.</w:t>
      </w:r>
    </w:p>
    <w:p w:rsidRDefault="00F65CC5" w:rsidP="00F03CD9" w:rsidR="00F65CC5">
      <w:pPr>
        <w:rPr>
          <w:rFonts w:cs="Times New Roman" w:hAnsi="Times New Roman" w:ascii="Times New Roman"/>
          <w:sz w:val="24"/>
          <w:szCs w:val="24"/>
        </w:rPr>
      </w:pPr>
    </w:p>
    <w:p w:rsidRDefault="003F0F02" w:rsidP="00F03CD9" w:rsidR="003F0F02">
      <w:pPr>
        <w:rPr>
          <w:rFonts w:cs="Times New Roman" w:hAnsi="Times New Roman" w:ascii="Times New Roman"/>
          <w:sz w:val="24"/>
          <w:szCs w:val="24"/>
        </w:rPr>
      </w:pPr>
    </w:p>
    <w:p w:rsidRDefault="009B0AC5" w:rsidP="00F03CD9" w:rsidR="00F65CC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Popis ovršnih isprava uz prijavu br. </w:t>
      </w:r>
      <w:r w:rsidR="00925D20">
        <w:rPr>
          <w:rFonts w:cs="Times New Roman" w:hAnsi="Times New Roman" w:ascii="Times New Roman"/>
          <w:sz w:val="24"/>
          <w:szCs w:val="24"/>
        </w:rPr>
        <w:t>4</w:t>
      </w:r>
      <w:r w:rsidR="00951D16">
        <w:rPr>
          <w:rFonts w:cs="Times New Roman" w:hAnsi="Times New Roman" w:ascii="Times New Roman"/>
          <w:sz w:val="24"/>
          <w:szCs w:val="24"/>
        </w:rPr>
        <w:t>.</w:t>
      </w:r>
    </w:p>
    <w:p w:rsidRDefault="00B31C38" w:rsidP="00F03CD9" w:rsidR="00925D2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837815" cx="5055235"/>
            <wp:effectExtent b="635" r="0" t="0" l="0"/>
            <wp:docPr descr="C:\Users\bojana\Desktop\prijava-br4.PNG"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prijava-br4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37815" cx="505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AC5" w:rsidP="00F03CD9" w:rsidR="00510F8B" w:rsidRPr="00F03CD9">
      <w:pPr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10F8B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</w:t>
      </w:r>
      <w:r w:rsidR="00510F8B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03CD9" w:rsidR="00510F8B" w:rsidRPr="00F03CD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DF3BD2"/>
    <w:multiLevelType w:val="hybridMultilevel"/>
    <w:tmpl w:val="71FEA46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5CD"/>
    <w:rsid w:val="00000D4D"/>
    <w:rsid w:val="00003BA0"/>
    <w:rsid w:val="000141FC"/>
    <w:rsid w:val="000218FB"/>
    <w:rsid w:val="00041A02"/>
    <w:rsid w:val="000442C7"/>
    <w:rsid w:val="00045559"/>
    <w:rsid w:val="000524D6"/>
    <w:rsid w:val="00053664"/>
    <w:rsid w:val="0007163B"/>
    <w:rsid w:val="000A3224"/>
    <w:rsid w:val="000C116C"/>
    <w:rsid w:val="000F1358"/>
    <w:rsid w:val="00103146"/>
    <w:rsid w:val="00103DB6"/>
    <w:rsid w:val="00117EBB"/>
    <w:rsid w:val="00122B90"/>
    <w:rsid w:val="001253AA"/>
    <w:rsid w:val="00125FCD"/>
    <w:rsid w:val="00131F6A"/>
    <w:rsid w:val="00133369"/>
    <w:rsid w:val="00137001"/>
    <w:rsid w:val="001543DB"/>
    <w:rsid w:val="00182172"/>
    <w:rsid w:val="001A49E6"/>
    <w:rsid w:val="001C2127"/>
    <w:rsid w:val="001D20BE"/>
    <w:rsid w:val="001D3947"/>
    <w:rsid w:val="001F3D06"/>
    <w:rsid w:val="00270D5B"/>
    <w:rsid w:val="00274AA7"/>
    <w:rsid w:val="002845BA"/>
    <w:rsid w:val="002846DF"/>
    <w:rsid w:val="00284FA9"/>
    <w:rsid w:val="0029672C"/>
    <w:rsid w:val="002B3E24"/>
    <w:rsid w:val="002D445D"/>
    <w:rsid w:val="002D63C1"/>
    <w:rsid w:val="003022C5"/>
    <w:rsid w:val="003070AE"/>
    <w:rsid w:val="00312A5E"/>
    <w:rsid w:val="003159A6"/>
    <w:rsid w:val="003436BC"/>
    <w:rsid w:val="00344125"/>
    <w:rsid w:val="00346C49"/>
    <w:rsid w:val="003732B9"/>
    <w:rsid w:val="00391997"/>
    <w:rsid w:val="003A42D9"/>
    <w:rsid w:val="003A471A"/>
    <w:rsid w:val="003A774C"/>
    <w:rsid w:val="003B722C"/>
    <w:rsid w:val="003D58A1"/>
    <w:rsid w:val="003F0F02"/>
    <w:rsid w:val="003F1C87"/>
    <w:rsid w:val="003F7BF3"/>
    <w:rsid w:val="004202DB"/>
    <w:rsid w:val="004368DC"/>
    <w:rsid w:val="00444C55"/>
    <w:rsid w:val="00463ED6"/>
    <w:rsid w:val="00480C62"/>
    <w:rsid w:val="004837EE"/>
    <w:rsid w:val="00497628"/>
    <w:rsid w:val="004A2273"/>
    <w:rsid w:val="004C0CFA"/>
    <w:rsid w:val="004E4955"/>
    <w:rsid w:val="00510F8B"/>
    <w:rsid w:val="00526623"/>
    <w:rsid w:val="0054731D"/>
    <w:rsid w:val="00552C82"/>
    <w:rsid w:val="00561F3F"/>
    <w:rsid w:val="00566226"/>
    <w:rsid w:val="00567FDF"/>
    <w:rsid w:val="00570AB3"/>
    <w:rsid w:val="005B2135"/>
    <w:rsid w:val="005B2919"/>
    <w:rsid w:val="005B76E4"/>
    <w:rsid w:val="005C4579"/>
    <w:rsid w:val="005D3BD9"/>
    <w:rsid w:val="005F40F8"/>
    <w:rsid w:val="00616A8D"/>
    <w:rsid w:val="00617262"/>
    <w:rsid w:val="00621348"/>
    <w:rsid w:val="00621AC7"/>
    <w:rsid w:val="00626DD8"/>
    <w:rsid w:val="00633BD2"/>
    <w:rsid w:val="00636AF8"/>
    <w:rsid w:val="0066156D"/>
    <w:rsid w:val="00664844"/>
    <w:rsid w:val="00687C74"/>
    <w:rsid w:val="00696A70"/>
    <w:rsid w:val="006A4918"/>
    <w:rsid w:val="006C6724"/>
    <w:rsid w:val="006E6327"/>
    <w:rsid w:val="006F2EF0"/>
    <w:rsid w:val="00703688"/>
    <w:rsid w:val="00707FED"/>
    <w:rsid w:val="00723338"/>
    <w:rsid w:val="007260AD"/>
    <w:rsid w:val="00727A35"/>
    <w:rsid w:val="0074234F"/>
    <w:rsid w:val="00762FAD"/>
    <w:rsid w:val="00770576"/>
    <w:rsid w:val="007D24BA"/>
    <w:rsid w:val="007D7145"/>
    <w:rsid w:val="007E606D"/>
    <w:rsid w:val="007F650C"/>
    <w:rsid w:val="008057B3"/>
    <w:rsid w:val="00817E4E"/>
    <w:rsid w:val="008363DC"/>
    <w:rsid w:val="008443F9"/>
    <w:rsid w:val="00855863"/>
    <w:rsid w:val="00863A10"/>
    <w:rsid w:val="00866A06"/>
    <w:rsid w:val="0086785F"/>
    <w:rsid w:val="008A16F8"/>
    <w:rsid w:val="008B3C94"/>
    <w:rsid w:val="008B7F38"/>
    <w:rsid w:val="008E7FE8"/>
    <w:rsid w:val="008F3F87"/>
    <w:rsid w:val="008F68C0"/>
    <w:rsid w:val="00925D20"/>
    <w:rsid w:val="0094132D"/>
    <w:rsid w:val="00950E47"/>
    <w:rsid w:val="00951D16"/>
    <w:rsid w:val="009672ED"/>
    <w:rsid w:val="00980215"/>
    <w:rsid w:val="00983D73"/>
    <w:rsid w:val="00986405"/>
    <w:rsid w:val="009A2CF2"/>
    <w:rsid w:val="009B0AC5"/>
    <w:rsid w:val="009C2B1E"/>
    <w:rsid w:val="009D0A2E"/>
    <w:rsid w:val="009D4DFD"/>
    <w:rsid w:val="009D55CD"/>
    <w:rsid w:val="009E070E"/>
    <w:rsid w:val="00A06618"/>
    <w:rsid w:val="00A17F5D"/>
    <w:rsid w:val="00A2076B"/>
    <w:rsid w:val="00A3364C"/>
    <w:rsid w:val="00A44247"/>
    <w:rsid w:val="00A523D3"/>
    <w:rsid w:val="00A53DCF"/>
    <w:rsid w:val="00A61FC8"/>
    <w:rsid w:val="00A7042D"/>
    <w:rsid w:val="00A7510F"/>
    <w:rsid w:val="00A7647F"/>
    <w:rsid w:val="00A93E22"/>
    <w:rsid w:val="00AA397B"/>
    <w:rsid w:val="00AB305A"/>
    <w:rsid w:val="00B03CE6"/>
    <w:rsid w:val="00B10022"/>
    <w:rsid w:val="00B1495D"/>
    <w:rsid w:val="00B27F41"/>
    <w:rsid w:val="00B31C38"/>
    <w:rsid w:val="00B4614A"/>
    <w:rsid w:val="00B66D26"/>
    <w:rsid w:val="00B77FBC"/>
    <w:rsid w:val="00B844CC"/>
    <w:rsid w:val="00B91753"/>
    <w:rsid w:val="00B96CA1"/>
    <w:rsid w:val="00BA10DA"/>
    <w:rsid w:val="00BC2470"/>
    <w:rsid w:val="00BC780D"/>
    <w:rsid w:val="00BD07C8"/>
    <w:rsid w:val="00BE0C3C"/>
    <w:rsid w:val="00C07004"/>
    <w:rsid w:val="00C074E8"/>
    <w:rsid w:val="00C14E0A"/>
    <w:rsid w:val="00C25EEC"/>
    <w:rsid w:val="00C75960"/>
    <w:rsid w:val="00C77DE4"/>
    <w:rsid w:val="00C807AC"/>
    <w:rsid w:val="00CA22F8"/>
    <w:rsid w:val="00CD2B7B"/>
    <w:rsid w:val="00CD328E"/>
    <w:rsid w:val="00CE4AD4"/>
    <w:rsid w:val="00CF3F9A"/>
    <w:rsid w:val="00CF5A33"/>
    <w:rsid w:val="00D23271"/>
    <w:rsid w:val="00D71C6B"/>
    <w:rsid w:val="00D87931"/>
    <w:rsid w:val="00D90833"/>
    <w:rsid w:val="00D90846"/>
    <w:rsid w:val="00D94CA5"/>
    <w:rsid w:val="00DA4E3F"/>
    <w:rsid w:val="00DC0AC1"/>
    <w:rsid w:val="00DC159D"/>
    <w:rsid w:val="00DC4063"/>
    <w:rsid w:val="00DE338F"/>
    <w:rsid w:val="00DE6BD6"/>
    <w:rsid w:val="00DF1313"/>
    <w:rsid w:val="00E13C90"/>
    <w:rsid w:val="00E151A5"/>
    <w:rsid w:val="00E302D2"/>
    <w:rsid w:val="00E539D3"/>
    <w:rsid w:val="00E67371"/>
    <w:rsid w:val="00E8354E"/>
    <w:rsid w:val="00E84945"/>
    <w:rsid w:val="00E9312C"/>
    <w:rsid w:val="00E9359B"/>
    <w:rsid w:val="00EA127C"/>
    <w:rsid w:val="00EB51F6"/>
    <w:rsid w:val="00EB796C"/>
    <w:rsid w:val="00EC3EF7"/>
    <w:rsid w:val="00ED0D09"/>
    <w:rsid w:val="00EE5895"/>
    <w:rsid w:val="00F03CD9"/>
    <w:rsid w:val="00F051B4"/>
    <w:rsid w:val="00F25BFE"/>
    <w:rsid w:val="00F33332"/>
    <w:rsid w:val="00F35E4B"/>
    <w:rsid w:val="00F35F09"/>
    <w:rsid w:val="00F65CC5"/>
    <w:rsid w:val="00F76A97"/>
    <w:rsid w:val="00F85A68"/>
    <w:rsid w:val="00F879C8"/>
    <w:rsid w:val="00FB3AE3"/>
    <w:rsid w:val="00F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7B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BF3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A17F5D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A17F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0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00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0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0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7B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BF3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A17F5D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A17F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0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00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0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0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6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9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3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14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05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64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557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16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7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0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St-4692/2016-37</izvorni_sadrzaj>
    <derivirana_varijabla naziv="DomainObject.Oznaka_1">St-4692/2016-37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7529B-1E97-48B1-8C96-CFFAD147E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665</properties:Words>
  <properties:Characters>4351</properties:Characters>
  <properties:Lines>424</properties:Lines>
  <properties:Paragraphs>247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2017-10-17T06:39:00Z</dcterms:created>
  <dc:creator>bojana</dc:creator>
  <cp:lastModifiedBy>Žana Livaja</cp:lastModifiedBy>
  <cp:lastPrinted>2017-10-16T05:29:00Z</cp:lastPrinted>
  <dcterms:modified xmlns:xsi="http://www.w3.org/2001/XMLSchema-instance" xsi:type="dcterms:W3CDTF">2017-10-17T06:43:00Z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St-4692/2016-37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