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633D8E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57C28">
              <w:rPr>
                <w:noProof/>
                <w:sz w:val="24"/>
              </w:rPr>
              <w:t>9</w:t>
            </w:r>
            <w:r w:rsidR="00633D8E">
              <w:rPr>
                <w:noProof/>
                <w:sz w:val="24"/>
              </w:rPr>
              <w:t>6</w:t>
            </w:r>
            <w:r w:rsidR="00C57C28">
              <w:rPr>
                <w:noProof/>
                <w:sz w:val="24"/>
              </w:rPr>
              <w:t>1</w:t>
            </w:r>
            <w:r w:rsidR="00BC6B71">
              <w:rPr>
                <w:noProof/>
                <w:sz w:val="24"/>
              </w:rPr>
              <w:t>/2017</w:t>
            </w:r>
          </w:p>
        </w:tc>
      </w:tr>
    </w:tbl>
    <w:p w14:textId="8440937" w14:paraId="8440937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633D8E" w:rsidRPr="00633D8E">
        <w:rPr>
          <w:rFonts w:eastAsiaTheme="minorHAnsi"/>
          <w:lang w:eastAsia="en-US"/>
        </w:rPr>
        <w:t>MALAHIT d.o.o., OIB: 06103020174, Split, Kraj Sv. Marije 6</w:t>
      </w:r>
      <w:r w:rsidR="00AC2855" w:rsidRPr="00AC2855">
        <w:t xml:space="preserve">, </w:t>
      </w:r>
      <w:r w:rsidR="00633D8E">
        <w:t>5</w:t>
      </w:r>
      <w:r w:rsidR="00B16913">
        <w:t>. veljače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633D8E" w:rsidRPr="00633D8E">
        <w:t>MALAHIT d.o.o., OIB: 06103020174, Split, Kraj Sv. Marije 6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633D8E">
        <w:t>4. listopada</w:t>
      </w:r>
      <w:r w:rsidR="00BC6B71">
        <w:t xml:space="preserve"> 2017</w:t>
      </w:r>
      <w:r w:rsidR="001B2A86">
        <w:t>.</w:t>
      </w:r>
      <w:r>
        <w:t xml:space="preserve"> zahtjev za provedbu skraćenog stečajnog postupka nad </w:t>
      </w:r>
      <w:r w:rsidR="00633D8E" w:rsidRPr="00633D8E">
        <w:t>MALAHIT d.o.o., OIB: 06103020174, Split, Kraj Sv. Marije 6</w:t>
      </w:r>
      <w:r w:rsidR="00F82B7D">
        <w:t xml:space="preserve">, </w:t>
      </w:r>
      <w:r w:rsidR="00B91290">
        <w:t xml:space="preserve">navodeći da dužnik nema zaposlenih, a da na dan </w:t>
      </w:r>
      <w:r w:rsidR="00633D8E">
        <w:t>2. listopada</w:t>
      </w:r>
      <w:r w:rsidR="00C57C28">
        <w:t xml:space="preserve"> </w:t>
      </w:r>
      <w:r w:rsidR="00BC6B71">
        <w:t>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633D8E">
        <w:t>30.854,74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633D8E">
        <w:t>1. veljače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633D8E">
        <w:t>32-33</w:t>
      </w:r>
      <w:r>
        <w:t xml:space="preserve"> spisa) uz koji je dostavio dokaze o postojanju tražbine (list </w:t>
      </w:r>
      <w:r w:rsidR="00633D8E">
        <w:t>34-39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633D8E">
        <w:t>5</w:t>
      </w:r>
      <w:r w:rsidR="00B16913">
        <w:t>. veljače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F5D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C57C28">
          <w:t>9</w:t>
        </w:r>
        <w:r w:rsidR="00633D8E">
          <w:t>6</w:t>
        </w:r>
        <w:r w:rsidR="00C57C28">
          <w:t>1</w:t>
        </w:r>
        <w:r w:rsidR="00BC6B71">
          <w:t>/2017</w:t>
        </w:r>
      </w:p>
    </w:sdtContent>
  </w:sdt>
  <w:p w:rsidRDefault="00607F5D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07F5D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7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F5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F5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F5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7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F5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F5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F5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St-961/2017</izvorni_sadrzaj>
    <derivirana_varijabla naziv="DomainObject.Predmet.OznakaBroj_1">St-961/2017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MALAHIT d.o.o. za proizvodnju, usluge i trgovinu, putnička agencija</izvorni_sadrzaj>
    <derivirana_varijabla naziv="DomainObject.Predmet.ProtustrankaFormated_1">  MALAHIT d.o.o. za proizvodnju, usluge i trgovinu, putnička agencija</derivirana_varijabla>
  </DomainObject.Predmet.ProtustrankaFormated>
  <DomainObject.Predmet.ProtustrankaFormatedOIB>
    <izvorni_sadrzaj>  MALAHIT d.o.o. za proizvodnju, usluge i trgovinu, putnička agencija, OIB 06103020174</izvorni_sadrzaj>
    <derivirana_varijabla naziv="DomainObject.Predmet.ProtustrankaFormatedOIB_1">  MALAHIT d.o.o. za proizvodnju, usluge i trgovinu, putnička agencija, OIB 06103020174</derivirana_varijabla>
  </DomainObject.Predmet.ProtustrankaFormatedOIB>
  <DomainObject.Predmet.ProtustrankaFormatedWithAdress>
    <izvorni_sadrzaj> MALAHIT d.o.o. za proizvodnju, usluge i trgovinu, putnička agencija, Kraj sv. Marije 6, 21000 Split</izvorni_sadrzaj>
    <derivirana_varijabla naziv="DomainObject.Predmet.ProtustrankaFormatedWithAdress_1"> MALAHIT d.o.o. za proizvodnju, usluge i trgovinu, putnička agencija, Kraj sv. Marije 6, 21000 Split</derivirana_varijabla>
  </DomainObject.Predmet.ProtustrankaFormatedWithAdress>
  <DomainObject.Predmet.ProtustrankaFormatedWithAdressOIB>
    <izvorni_sadrzaj> MALAHIT d.o.o. za proizvodnju, usluge i trgovinu, putnička agencija, OIB 06103020174, Kraj sv. Marije 6, 21000 Split</izvorni_sadrzaj>
    <derivirana_varijabla naziv="DomainObject.Predmet.ProtustrankaFormatedWithAdressOIB_1"> MALAHIT d.o.o. za proizvodnju, usluge i trgovinu, putnička agencija, OIB 06103020174, Kraj sv. Marije 6, 21000 Split</derivirana_varijabla>
  </DomainObject.Predmet.ProtustrankaFormatedWithAdressOIB>
  <DomainObject.Predmet.ProtustrankaWithAdress>
    <izvorni_sadrzaj>MALAHIT d.o.o. za proizvodnju, usluge i trgovinu, putnička agencija Kraj sv. Marije 6, 21000 Split</izvorni_sadrzaj>
    <derivirana_varijabla naziv="DomainObject.Predmet.ProtustrankaWithAdress_1">MALAHIT d.o.o. za proizvodnju, usluge i trgovinu, putnička agencija Kraj sv. Marije 6, 21000 Split</derivirana_varijabla>
  </DomainObject.Predmet.ProtustrankaWithAdress>
  <DomainObject.Predmet.ProtustrankaWithAdressOIB>
    <izvorni_sadrzaj>MALAHIT d.o.o. za proizvodnju, usluge i trgovinu, putnička agencija, OIB 06103020174, Kraj sv. Marije 6, 21000 Split</izvorni_sadrzaj>
    <derivirana_varijabla naziv="DomainObject.Predmet.ProtustrankaWithAdressOIB_1">MALAHIT d.o.o. za proizvodnju, usluge i trgovinu, putnička agencija, OIB 06103020174, Kraj sv. Marije 6, 21000 Split</derivirana_varijabla>
  </DomainObject.Predmet.ProtustrankaWithAdressOIB>
  <DomainObject.Predmet.ProtustrankaNazivFormated>
    <izvorni_sadrzaj>MALAHIT d.o.o. za proizvodnju, usluge i trgovinu, putnička agencija</izvorni_sadrzaj>
    <derivirana_varijabla naziv="DomainObject.Predmet.ProtustrankaNazivFormated_1">MALAHIT d.o.o. za proizvodnju, usluge i trgovinu, putnička agencija</derivirana_varijabla>
  </DomainObject.Predmet.ProtustrankaNazivFormated>
  <DomainObject.Predmet.ProtustrankaNazivFormatedOIB>
    <izvorni_sadrzaj>MALAHIT d.o.o. za proizvodnju, usluge i trgovinu, putnička agencija, OIB 06103020174</izvorni_sadrzaj>
    <derivirana_varijabla naziv="DomainObject.Predmet.ProtustrankaNazivFormatedOIB_1">MALAHIT d.o.o. za proizvodnju, usluge i trgovinu, putnička agencija, OIB 06103020174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30854.74</izvorni_sadrzaj>
    <derivirana_varijabla naziv="DomainObject.Predmet.TrenutnaVrijednost_1">30854.74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MALAHIT d.o.o. za proizvodnju, usluge i trgovinu, putnička agencija</item>
    </izvorni_sadrzaj>
    <derivirana_varijabla naziv="DomainObject.Predmet.ProtuStrankaListFormated_1">
      <item>MALAHIT d.o.o. za proizvodnju, usluge i trgovinu, putnička agencija</item>
    </derivirana_varijabla>
  </DomainObject.Predmet.ProtuStrankaListFormated>
  <DomainObject.Predmet.ProtuStrankaListFormatedOIB>
    <izvorni_sadrzaj>
      <item>MALAHIT d.o.o. za proizvodnju, usluge i trgovinu, putnička agencija, OIB 06103020174</item>
    </izvorni_sadrzaj>
    <derivirana_varijabla naziv="DomainObject.Predmet.ProtuStrankaListFormatedOIB_1">
      <item>MALAHIT d.o.o. za proizvodnju, usluge i trgovinu, putnička agencija, OIB 06103020174</item>
    </derivirana_varijabla>
  </DomainObject.Predmet.ProtuStrankaListFormatedOIB>
  <DomainObject.Predmet.ProtuStrankaListFormatedWithAdress>
    <izvorni_sadrzaj>
      <item>MALAHIT d.o.o. za proizvodnju, usluge i trgovinu, putnička agencija, Kraj sv. Marije 6, 21000 Split</item>
    </izvorni_sadrzaj>
    <derivirana_varijabla naziv="DomainObject.Predmet.ProtuStrankaListFormatedWithAdress_1">
      <item>MALAHIT d.o.o. za proizvodnju, usluge i trgovinu, putnička agencija, Kraj sv. Marije 6, 21000 Split</item>
    </derivirana_varijabla>
  </DomainObject.Predmet.ProtuStrankaListFormatedWithAdress>
  <DomainObject.Predmet.ProtuStrankaListFormatedWithAdressOIB>
    <izvorni_sadrzaj>
      <item>MALAHIT d.o.o. za proizvodnju, usluge i trgovinu, putnička agencija, OIB 06103020174, Kraj sv. Marije 6, 21000 Split</item>
    </izvorni_sadrzaj>
    <derivirana_varijabla naziv="DomainObject.Predmet.ProtuStrankaListFormatedWithAdressOIB_1">
      <item>MALAHIT d.o.o. za proizvodnju, usluge i trgovinu, putnička agencija, OIB 06103020174, Kraj sv. Marije 6, 21000 Split</item>
    </derivirana_varijabla>
  </DomainObject.Predmet.ProtuStrankaListFormatedWithAdressOIB>
  <DomainObject.Predmet.ProtuStrankaListNazivFormated>
    <izvorni_sadrzaj>
      <item>MALAHIT d.o.o. za proizvodnju, usluge i trgovinu, putnička agencija</item>
    </izvorni_sadrzaj>
    <derivirana_varijabla naziv="DomainObject.Predmet.ProtuStrankaListNazivFormated_1">
      <item>MALAHIT d.o.o. za proizvodnju, usluge i trgovinu, putnička agencija</item>
    </derivirana_varijabla>
  </DomainObject.Predmet.ProtuStrankaListNazivFormated>
  <DomainObject.Predmet.ProtuStrankaListNazivFormatedOIB>
    <izvorni_sadrzaj>
      <item>MALAHIT d.o.o. za proizvodnju, usluge i trgovinu, putnička agencija, OIB 06103020174</item>
    </izvorni_sadrzaj>
    <derivirana_varijabla naziv="DomainObject.Predmet.ProtuStrankaListNazivFormatedOIB_1">
      <item>MALAHIT d.o.o. za proizvodnju, usluge i trgovinu, putnička agencija, OIB 06103020174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MALAHIT d.o.o. za proizvodnju, usluge i trgovinu, putnička agencija</izvorni_sadrzaj>
    <derivirana_varijabla naziv="DomainObject.Predmet.ProtustrankaIDrugi_1">MALAHIT d.o.o. za proizvodnju, usluge i trgovinu,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MALAHIT d.o.o. za proizvodnju, usluge i trgovinu, putnička agencija, OIB 06103020174, Kraj sv. Marije 6, 21000 Split</izvorni_sadrzaj>
    <derivirana_varijabla naziv="DomainObject.Predmet.ProtustrankaIDrugiAdressOIB_1">MALAHIT d.o.o. za proizvodnju, usluge i trgovinu, putnička agencija, OIB 06103020174, Kraj sv. Marije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MALAHIT d.o.o. za proizvodnju, usluge i trgovinu, putnička agencija</item>
      <item>FINANCIJSKA AGENCIJA, RC SPLIT</item>
    </izvorni_sadrzaj>
    <derivirana_varijabla naziv="DomainObject.Predmet.SudioniciListNaziv_1">
      <item>MALAHIT d.o.o. za proizvodnju, usluge i trgovinu, putnička agencija</item>
      <item>FINANCIJSKA AGENCIJA, RC SPLIT</item>
    </derivirana_varijabla>
  </DomainObject.Predmet.SudioniciListNaziv>
  <DomainObject.Predmet.SudioniciListAdressOIB>
    <izvorni_sadrzaj>
      <item>MALAHIT d.o.o. za proizvodnju, usluge i trgovinu, putnička agencija, OIB 06103020174, Kraj sv. Marije 6,21000 Split</item>
      <item>FINANCIJSKA AGENCIJA, RC SPLIT, OIB 85821130368, Mažuranićevo šetalište 24 b,21000 Split</item>
    </izvorni_sadrzaj>
    <derivirana_varijabla naziv="DomainObject.Predmet.SudioniciListAdressOIB_1">
      <item>MALAHIT d.o.o. za proizvodnju, usluge i trgovinu, putnička agencija, OIB 06103020174, Kraj sv. Marije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06103020174</item>
      <item>, OIB 85821130368</item>
    </izvorni_sadrzaj>
    <derivirana_varijabla naziv="DomainObject.Predmet.SudioniciListNazivOIB_1">
      <item>, OIB 06103020174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3336</properties:Characters>
  <properties:Lines>80</properties:Lines>
  <properties:Paragraphs>31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2018-02-05T08:33:00Z</cp:lastPrinted>
  <dcterms:modified xmlns:xsi="http://www.w3.org/2001/XMLSchema-instance" xsi:type="dcterms:W3CDTF">2018-02-05T09:05:00Z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