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F77EE" w:rsidP="00784957" w:rsidRDefault="00FF77EE" w14:paraId="c89d5dc" w14:textId="c89d5dc">
      <w:pPr>
        <w:jc w:val="both"/>
        <w15:collapsed w:val="false"/>
      </w:pPr>
      <w:bookmarkStart w:name="_GoBack" w:id="0"/>
      <w:bookmarkEnd w:id="0"/>
    </w:p>
    <w:p w:rsidR="00FF77EE" w:rsidP="00784957" w:rsidRDefault="00E44B99">
      <w:pPr>
        <w:jc w:val="both"/>
      </w:pPr>
      <w:r>
        <w:t xml:space="preserve">           </w:t>
      </w:r>
      <w:r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77EE" w:rsidP="00784957" w:rsidRDefault="00FF77EE">
      <w:pPr>
        <w:jc w:val="both"/>
      </w:pPr>
      <w:r>
        <w:t>REPUBLIKA HRVATSKA</w:t>
      </w:r>
    </w:p>
    <w:p w:rsidR="00FF77EE" w:rsidP="00784957" w:rsidRDefault="00FF77EE">
      <w:pPr>
        <w:jc w:val="both"/>
      </w:pPr>
      <w:r>
        <w:t>Trgovački sud u Zagrebu</w:t>
      </w:r>
    </w:p>
    <w:p w:rsidR="00FF77EE" w:rsidP="00784957" w:rsidRDefault="00FF77EE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FF77EE" w:rsidP="00784957" w:rsidRDefault="00FF77E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84957">
        <w:t xml:space="preserve">     </w:t>
      </w:r>
      <w:r>
        <w:tab/>
      </w:r>
      <w:r w:rsidR="00784957">
        <w:t xml:space="preserve">          </w:t>
      </w:r>
      <w:r>
        <w:t>18.St-</w:t>
      </w:r>
      <w:r w:rsidR="0050105D">
        <w:t>423</w:t>
      </w:r>
      <w:r w:rsidR="00456E88">
        <w:t>/2019</w:t>
      </w:r>
    </w:p>
    <w:p w:rsidR="00FF77EE" w:rsidP="00784957" w:rsidRDefault="00FF77EE">
      <w:pPr>
        <w:jc w:val="both"/>
      </w:pPr>
    </w:p>
    <w:p w:rsidR="00FF77EE" w:rsidP="00784957" w:rsidRDefault="00FF77EE">
      <w:pPr>
        <w:ind w:left="2124" w:firstLine="708"/>
        <w:jc w:val="both"/>
      </w:pPr>
      <w:r>
        <w:t>R E P U B L I K A   H R V A T S K A</w:t>
      </w:r>
    </w:p>
    <w:p w:rsidR="00FF77EE" w:rsidP="00784957" w:rsidRDefault="00FF77EE">
      <w:pPr>
        <w:jc w:val="both"/>
      </w:pPr>
    </w:p>
    <w:p w:rsidR="00FF77EE" w:rsidP="00784957" w:rsidRDefault="00FF77EE">
      <w:pPr>
        <w:jc w:val="both"/>
      </w:pPr>
      <w:r>
        <w:t xml:space="preserve">                                                              Z A K LJ U Č A K</w:t>
      </w:r>
    </w:p>
    <w:p w:rsidR="00FF77EE" w:rsidP="00784957" w:rsidRDefault="00FF77EE">
      <w:pPr>
        <w:jc w:val="both"/>
      </w:pPr>
    </w:p>
    <w:p w:rsidR="00FF77EE" w:rsidP="000626D7" w:rsidRDefault="0050105D">
      <w:pPr>
        <w:ind w:firstLine="708"/>
        <w:jc w:val="both"/>
      </w:pPr>
      <w:r w:rsidRPr="0050105D">
        <w:t>Trgovački sud u Zagrebu, sudac Danijela Uzelac, u stečajn</w:t>
      </w:r>
      <w:r>
        <w:t xml:space="preserve">om postupku u povodu prijedloga </w:t>
      </w:r>
      <w:r w:rsidRPr="0050105D">
        <w:t xml:space="preserve">REPUBLIKE HRVATSKE, Ministarstva financija, Porezne uprave, OIB 18683136487, koju zastupa Županijsko državno odvjetništvo u Zagrebu, za otvaranje stečajnog postupka nad dužnikom AGRO SAT d.o.o., OIB 30850938048, Zagreb, </w:t>
      </w:r>
      <w:proofErr w:type="spellStart"/>
      <w:r w:rsidRPr="0050105D">
        <w:t>Tratinska</w:t>
      </w:r>
      <w:proofErr w:type="spellEnd"/>
      <w:r w:rsidRPr="0050105D">
        <w:t xml:space="preserve"> ulica 13</w:t>
      </w:r>
      <w:r w:rsidR="00456E88">
        <w:t>,</w:t>
      </w:r>
      <w:r w:rsidR="00FF77EE">
        <w:t xml:space="preserve"> </w:t>
      </w:r>
      <w:r>
        <w:t>27</w:t>
      </w:r>
      <w:r w:rsidR="00FF77EE">
        <w:t>. kolovoza 2019.</w:t>
      </w:r>
    </w:p>
    <w:p w:rsidR="009A797C" w:rsidP="00784957" w:rsidRDefault="00784957">
      <w:pPr>
        <w:ind w:left="2832" w:firstLine="708"/>
        <w:jc w:val="both"/>
      </w:pPr>
      <w:r>
        <w:t xml:space="preserve">     </w:t>
      </w:r>
      <w:r w:rsidR="00FF77EE">
        <w:t xml:space="preserve">z a k </w:t>
      </w:r>
      <w:proofErr w:type="spellStart"/>
      <w:r w:rsidR="00FF77EE">
        <w:t>lj</w:t>
      </w:r>
      <w:proofErr w:type="spellEnd"/>
      <w:r w:rsidR="00FF77EE">
        <w:t xml:space="preserve"> u č i o   j e </w:t>
      </w:r>
    </w:p>
    <w:p w:rsidR="00784957" w:rsidP="000626D7" w:rsidRDefault="00784957">
      <w:pPr>
        <w:jc w:val="both"/>
      </w:pPr>
    </w:p>
    <w:p w:rsidR="00784957" w:rsidP="000626D7" w:rsidRDefault="00FF77EE">
      <w:pPr>
        <w:ind w:firstLine="708"/>
        <w:jc w:val="both"/>
      </w:pPr>
      <w:r>
        <w:t xml:space="preserve">Nalaže se Financijskoj agenciji u roku 8 dana naložiti banci prenijeti zaplijenjeni iznos predujma od </w:t>
      </w:r>
      <w:r w:rsidR="00456E88">
        <w:t>5</w:t>
      </w:r>
      <w:r w:rsidR="00784957">
        <w:t>.</w:t>
      </w:r>
      <w:r w:rsidR="00456E88">
        <w:t>000</w:t>
      </w:r>
      <w:r w:rsidR="00784957">
        <w:t>,</w:t>
      </w:r>
      <w:r w:rsidR="00456E88">
        <w:t>00</w:t>
      </w:r>
      <w:r>
        <w:t xml:space="preserve"> kn u korist Fonda za namirenje troškova stečajnog postupka na račun Trgovačkog suda u Zagrebu broj IBAN HR9223900011300000460, model 05, poziv na broj 2001-</w:t>
      </w:r>
      <w:r w:rsidR="0050105D">
        <w:t>423</w:t>
      </w:r>
      <w:r w:rsidR="00456E88">
        <w:t>-2019</w:t>
      </w:r>
      <w:r>
        <w:t>.</w:t>
      </w:r>
    </w:p>
    <w:p w:rsidR="00FF77EE" w:rsidP="00784957" w:rsidRDefault="00FF77EE">
      <w:pPr>
        <w:jc w:val="both"/>
      </w:pPr>
      <w:r>
        <w:t xml:space="preserve">                              </w:t>
      </w:r>
      <w:r>
        <w:tab/>
      </w:r>
      <w:r>
        <w:tab/>
      </w:r>
      <w:r>
        <w:tab/>
      </w:r>
      <w:r w:rsidR="00784957">
        <w:t xml:space="preserve">     </w:t>
      </w:r>
      <w:r>
        <w:t>Obrazloženje</w:t>
      </w:r>
    </w:p>
    <w:p w:rsidR="00FF77EE" w:rsidP="000626D7" w:rsidRDefault="00FF77EE">
      <w:pPr>
        <w:jc w:val="both"/>
      </w:pPr>
    </w:p>
    <w:p w:rsidR="00FF77EE" w:rsidP="00784957" w:rsidRDefault="00FF77EE">
      <w:pPr>
        <w:ind w:firstLine="708"/>
        <w:jc w:val="both"/>
      </w:pPr>
      <w:r>
        <w:t>Rješenjem ovoga suda od</w:t>
      </w:r>
      <w:r w:rsidR="00784957">
        <w:t xml:space="preserve"> </w:t>
      </w:r>
      <w:r w:rsidR="0050105D">
        <w:t>10</w:t>
      </w:r>
      <w:r w:rsidR="00784957">
        <w:t xml:space="preserve">. </w:t>
      </w:r>
      <w:r w:rsidR="0050105D">
        <w:t>srpnja</w:t>
      </w:r>
      <w:r w:rsidR="00784957">
        <w:t xml:space="preserve"> </w:t>
      </w:r>
      <w:r>
        <w:t xml:space="preserve">2019. nad dužnikom je otvoren i zaključen stečajni postupak. </w:t>
      </w:r>
    </w:p>
    <w:p w:rsidR="00FF77EE" w:rsidP="00784957" w:rsidRDefault="00FF77EE">
      <w:pPr>
        <w:ind w:left="2832" w:firstLine="708"/>
        <w:jc w:val="both"/>
      </w:pPr>
    </w:p>
    <w:p w:rsidR="00FF77EE" w:rsidP="00784957" w:rsidRDefault="00FF77EE">
      <w:pPr>
        <w:ind w:firstLine="708"/>
        <w:jc w:val="both"/>
      </w:pPr>
      <w:r>
        <w:t>Iz spisa proizlazi da je Financijska agencija obavijestila sud da su evidentirana zaplijenjena sredstva za predujam za namirenje troškova stečajnog postupka u skladu s  čl. 112. Stečajnog zakona („Narodne novine“ br</w:t>
      </w:r>
      <w:r w:rsidR="00784957">
        <w:t xml:space="preserve">oj 71/15 i 104/17, dalje: SZ) </w:t>
      </w:r>
      <w:r>
        <w:t>.</w:t>
      </w:r>
    </w:p>
    <w:p w:rsidR="00FF77EE" w:rsidP="00784957" w:rsidRDefault="00FF77EE">
      <w:pPr>
        <w:ind w:left="2832" w:firstLine="708"/>
        <w:jc w:val="both"/>
      </w:pPr>
    </w:p>
    <w:p w:rsidR="00FF77EE" w:rsidP="00784957" w:rsidRDefault="00FF77EE">
      <w:pPr>
        <w:ind w:firstLine="708"/>
        <w:jc w:val="both"/>
      </w:pPr>
      <w:r>
        <w:t>S obzirom na to da je u ovom postupku otvoren stečajni postupak nad dužnikom, sud je na temelju odredbe čl. 112. st. 6. SZ-a zaključio kao u izreci.</w:t>
      </w:r>
    </w:p>
    <w:p w:rsidR="00FF77EE" w:rsidP="00784957" w:rsidRDefault="00FF77EE">
      <w:pPr>
        <w:jc w:val="both"/>
      </w:pPr>
    </w:p>
    <w:p w:rsidR="00FF77EE" w:rsidP="00784957" w:rsidRDefault="00FF77EE">
      <w:pPr>
        <w:jc w:val="both"/>
      </w:pPr>
      <w:r>
        <w:t xml:space="preserve">     </w:t>
      </w:r>
      <w:r w:rsidR="00784957">
        <w:tab/>
      </w:r>
      <w:r w:rsidR="00784957">
        <w:tab/>
      </w:r>
      <w:r w:rsidR="00784957">
        <w:tab/>
      </w:r>
      <w:r w:rsidR="00784957">
        <w:tab/>
        <w:t xml:space="preserve">U Zagrebu </w:t>
      </w:r>
      <w:r w:rsidR="0050105D">
        <w:t>27</w:t>
      </w:r>
      <w:r>
        <w:t>. kolovoza 2019.</w:t>
      </w:r>
    </w:p>
    <w:p w:rsidR="00FF77EE" w:rsidP="00784957" w:rsidRDefault="00FF77EE">
      <w:pPr>
        <w:ind w:left="6372" w:firstLine="708"/>
        <w:jc w:val="both"/>
      </w:pPr>
      <w:r>
        <w:t>Sudac</w:t>
      </w:r>
    </w:p>
    <w:p w:rsidR="00FF77EE" w:rsidP="00784957" w:rsidRDefault="00784957">
      <w:pPr>
        <w:ind w:left="2832" w:firstLine="708"/>
        <w:jc w:val="both"/>
      </w:pPr>
      <w:r>
        <w:t xml:space="preserve">    </w:t>
      </w:r>
      <w:r w:rsidR="00FF77EE">
        <w:tab/>
      </w:r>
      <w:r w:rsidR="00FF77EE">
        <w:tab/>
      </w:r>
      <w:r w:rsidR="00FF77EE">
        <w:tab/>
      </w:r>
      <w:r>
        <w:tab/>
      </w:r>
      <w:r w:rsidR="00FF77EE">
        <w:t>Danijela Uzelac Ljubić, v.r.</w:t>
      </w:r>
    </w:p>
    <w:p w:rsidR="00784957" w:rsidP="00784957" w:rsidRDefault="00784957">
      <w:pPr>
        <w:ind w:left="2832" w:firstLine="708"/>
        <w:jc w:val="both"/>
      </w:pPr>
    </w:p>
    <w:p w:rsidR="00FF77EE" w:rsidP="00784957" w:rsidRDefault="00FF77EE">
      <w:pPr>
        <w:jc w:val="both"/>
      </w:pPr>
      <w:r>
        <w:t>Uputa o pravnom lijeku: Protiv ovog zaključka nije dopušten pravni lijek (čl. 19. st. 7. Stečajnog zakona („Narodne novine“ broj 71/15 i 104/17).</w:t>
      </w:r>
    </w:p>
    <w:p w:rsidR="00FF77EE" w:rsidP="00784957" w:rsidRDefault="00FF77EE">
      <w:pPr>
        <w:ind w:left="2832" w:firstLine="708"/>
        <w:jc w:val="both"/>
      </w:pPr>
    </w:p>
    <w:p w:rsidR="00FF77EE" w:rsidP="00784957" w:rsidRDefault="00FF77EE">
      <w:pPr>
        <w:ind w:left="2832" w:firstLine="708"/>
        <w:jc w:val="both"/>
      </w:pPr>
      <w:r>
        <w:t xml:space="preserve">    </w:t>
      </w:r>
      <w:r w:rsidR="00784957">
        <w:tab/>
      </w:r>
      <w:r w:rsidR="00784957">
        <w:tab/>
      </w:r>
      <w:r w:rsidR="00784957">
        <w:tab/>
      </w:r>
      <w:r>
        <w:t xml:space="preserve">       </w:t>
      </w:r>
      <w:r w:rsidR="00456E88">
        <w:t xml:space="preserve">    </w:t>
      </w:r>
      <w:r w:rsidR="0050105D">
        <w:t xml:space="preserve">  </w:t>
      </w:r>
      <w:r>
        <w:t xml:space="preserve"> Za točnost </w:t>
      </w:r>
      <w:proofErr w:type="spellStart"/>
      <w:r>
        <w:t>otpravka</w:t>
      </w:r>
      <w:proofErr w:type="spellEnd"/>
      <w:r>
        <w:t>:</w:t>
      </w:r>
    </w:p>
    <w:p w:rsidR="00784957" w:rsidP="00784957" w:rsidRDefault="00784957">
      <w:pPr>
        <w:ind w:left="2832" w:firstLine="708"/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 w:rsidR="0050105D">
        <w:t xml:space="preserve">  </w:t>
      </w:r>
      <w:r w:rsidR="00456E88">
        <w:t xml:space="preserve">   </w:t>
      </w:r>
      <w:r>
        <w:t>Katarina Franjić</w:t>
      </w:r>
    </w:p>
    <w:p w:rsidR="00FF77EE" w:rsidP="00784957" w:rsidRDefault="00FF77EE">
      <w:pPr>
        <w:jc w:val="both"/>
      </w:pPr>
    </w:p>
    <w:sectPr w:rsidR="00FF77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3A0"/>
    <w:rsid w:val="000626D7"/>
    <w:rsid w:val="00456E88"/>
    <w:rsid w:val="0050105D"/>
    <w:rsid w:val="00784957"/>
    <w:rsid w:val="00873D9D"/>
    <w:rsid w:val="009A797C"/>
    <w:rsid w:val="00C163A0"/>
    <w:rsid w:val="00E44B99"/>
    <w:rsid w:val="00FF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44B9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44B99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873D9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73D9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73D9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73D9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73D9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44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4B9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D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D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D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D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D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kolovoza 2019.</izvorni_sadrzaj>
    <derivirana_varijabla naziv="DomainObject.DatumDonosenjaOdluke_1">27.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srpnja 2019.</izvorni_sadrzaj>
    <derivirana_varijabla naziv="DomainObject.Predmet.DatumRjesavanja_1">10. srpnja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St-423/2019</izvorni_sadrzaj>
    <derivirana_varijabla naziv="DomainObject.Predmet.OznakaBroj_1">St-423/2019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Danijela</izvorni_sadrzaj>
    <derivirana_varijabla naziv="DomainObject.Predmet.PredmetRijesio.Ime_1">Danijela</derivirana_varijabla>
  </DomainObject.Predmet.PredmetRijesio.Ime>
  <DomainObject.Predmet.PredmetRijesio.Oib>
    <izvorni_sadrzaj>89192655532</izvorni_sadrzaj>
    <derivirana_varijabla naziv="DomainObject.Predmet.PredmetRijesio.Oib_1">89192655532</derivirana_varijabla>
  </DomainObject.Predmet.PredmetRijesio.Oib>
  <DomainObject.Predmet.PredmetRijesio.Prezime>
    <izvorni_sadrzaj>Uzelac Ljubić</izvorni_sadrzaj>
    <derivirana_varijabla naziv="DomainObject.Predmet.PredmetRijesio.Prezime_1">Uzelac Ljubić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SAT d.o.o. zastupanog po punomoćniku Slaven Sikirić</izvorni_sadrzaj>
    <derivirana_varijabla naziv="DomainObject.Predmet.ProtustrankaFormated_1">  AGRO SAT d.o.o. zastupanog po punomoćniku Slaven Sikirić</derivirana_varijabla>
  </DomainObject.Predmet.ProtustrankaFormated>
  <DomainObject.Predmet.ProtustrankaFormatedOIB>
    <izvorni_sadrzaj>  AGRO SAT d.o.o., OIB 30850938048 zastupanog po punomoćniku Slaven Sikirić</izvorni_sadrzaj>
    <derivirana_varijabla naziv="DomainObject.Predmet.ProtustrankaFormatedOIB_1">  AGRO SAT d.o.o., OIB 30850938048 zastupanog po punomoćniku Slaven Sikirić</derivirana_varijabla>
  </DomainObject.Predmet.ProtustrankaFormatedOIB>
  <DomainObject.Predmet.ProtustrankaFormatedWithAdress>
    <izvorni_sadrzaj> AGRO SAT d.o.o., Tratinska ulica 13, 10000 Zagreb zastupanog po punomoćniku Slaven Sikirić</izvorni_sadrzaj>
    <derivirana_varijabla naziv="DomainObject.Predmet.ProtustrankaFormatedWithAdress_1"> AGRO SAT d.o.o., Tratinska ulica 13, 10000 Zagreb zastupanog po punomoćniku Slaven Sikirić</derivirana_varijabla>
  </DomainObject.Predmet.ProtustrankaFormatedWithAdress>
  <DomainObject.Predmet.ProtustrankaFormatedWithAdressOIB>
    <izvorni_sadrzaj> AGRO SAT d.o.o., OIB 30850938048, Tratinska ulica 13, 10000 Zagreb zastupanog po punomoćniku Slaven Sikirić</izvorni_sadrzaj>
    <derivirana_varijabla naziv="DomainObject.Predmet.ProtustrankaFormatedWithAdressOIB_1"> AGRO SAT d.o.o., OIB 30850938048, Tratinska ulica 13, 10000 Zagreb zastupanog po punomoćniku Slaven Sikirić</derivirana_varijabla>
  </DomainObject.Predmet.ProtustrankaFormatedWithAdressOIB>
  <DomainObject.Predmet.ProtustrankaWithAdress>
    <izvorni_sadrzaj>AGRO SAT d.o.o. Tratinska ulica 13, 10000 Zagreb</izvorni_sadrzaj>
    <derivirana_varijabla naziv="DomainObject.Predmet.ProtustrankaWithAdress_1">AGRO SAT d.o.o. Tratinska ulica 13, 10000 Zagreb</derivirana_varijabla>
  </DomainObject.Predmet.ProtustrankaWithAdress>
  <DomainObject.Predmet.ProtustrankaWithAdressOIB>
    <izvorni_sadrzaj>AGRO SAT d.o.o., OIB 30850938048, Tratinska ulica 13, 10000 Zagreb</izvorni_sadrzaj>
    <derivirana_varijabla naziv="DomainObject.Predmet.ProtustrankaWithAdressOIB_1">AGRO SAT d.o.o., OIB 30850938048, Tratinska ulica 13, 10000 Zagreb</derivirana_varijabla>
  </DomainObject.Predmet.ProtustrankaWithAdressOIB>
  <DomainObject.Predmet.ProtustrankaNazivFormated>
    <izvorni_sadrzaj>AGRO SAT d.o.o.</izvorni_sadrzaj>
    <derivirana_varijabla naziv="DomainObject.Predmet.ProtustrankaNazivFormated_1">AGRO SAT d.o.o.</derivirana_varijabla>
  </DomainObject.Predmet.ProtustrankaNazivFormated>
  <DomainObject.Predmet.ProtustrankaNazivFormatedOIB>
    <izvorni_sadrzaj>AGRO SAT d.o.o., OIB 30850938048</izvorni_sadrzaj>
    <derivirana_varijabla naziv="DomainObject.Predmet.ProtustrankaNazivFormatedOIB_1">AGRO SAT d.o.o., OIB 30850938048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SAT d.o.o. zastupanog po punomoćniku Slaven Sikirić</item>
    </izvorni_sadrzaj>
    <derivirana_varijabla naziv="DomainObject.Predmet.ProtuStrankaListFormated_1">
      <item>AGRO SAT d.o.o. zastupanog po punomoćniku Slaven Sikirić</item>
    </derivirana_varijabla>
  </DomainObject.Predmet.ProtuStrankaListFormated>
  <DomainObject.Predmet.ProtuStrankaListFormatedOIB>
    <izvorni_sadrzaj>
      <item>AGRO SAT d.o.o., OIB 30850938048 zastupanog po punomoćniku Slaven Sikirić</item>
    </izvorni_sadrzaj>
    <derivirana_varijabla naziv="DomainObject.Predmet.ProtuStrankaListFormatedOIB_1">
      <item>AGRO SAT d.o.o., OIB 30850938048 zastupanog po punomoćniku Slaven Sikirić</item>
    </derivirana_varijabla>
  </DomainObject.Predmet.ProtuStrankaListFormatedOIB>
  <DomainObject.Predmet.ProtuStrankaListFormatedWithAdress>
    <izvorni_sadrzaj>
      <item>AGRO SAT d.o.o., Tratinska ulica 13, 10000 Zagreb zastupanog po punomoćniku Slaven Sikirić</item>
    </izvorni_sadrzaj>
    <derivirana_varijabla naziv="DomainObject.Predmet.ProtuStrankaListFormatedWithAdress_1">
      <item>AGRO SAT d.o.o., Tratinska ulica 13, 10000 Zagreb zastupanog po punomoćniku Slaven Sikirić</item>
    </derivirana_varijabla>
  </DomainObject.Predmet.ProtuStrankaListFormatedWithAdress>
  <DomainObject.Predmet.ProtuStrankaListFormatedWithAdressOIB>
    <izvorni_sadrzaj>
      <item>AGRO SAT d.o.o., OIB 30850938048, Tratinska ulica 13, 10000 Zagreb zastupanog po punomoćniku Slaven Sikirić</item>
    </izvorni_sadrzaj>
    <derivirana_varijabla naziv="DomainObject.Predmet.ProtuStrankaListFormatedWithAdressOIB_1">
      <item>AGRO SAT d.o.o., OIB 30850938048, Tratinska ulica 13, 10000 Zagreb zastupanog po punomoćniku Slaven Sikirić</item>
    </derivirana_varijabla>
  </DomainObject.Predmet.ProtuStrankaListFormatedWithAdressOIB>
  <DomainObject.Predmet.ProtuStrankaListNazivFormated>
    <izvorni_sadrzaj>
      <item>AGRO SAT d.o.o.</item>
    </izvorni_sadrzaj>
    <derivirana_varijabla naziv="DomainObject.Predmet.ProtuStrankaListNazivFormated_1">
      <item>AGRO SAT d.o.o.</item>
    </derivirana_varijabla>
  </DomainObject.Predmet.ProtuStrankaListNazivFormated>
  <DomainObject.Predmet.ProtuStrankaListNazivFormatedOIB>
    <izvorni_sadrzaj>
      <item>AGRO SAT d.o.o., OIB 30850938048</item>
    </izvorni_sadrzaj>
    <derivirana_varijabla naziv="DomainObject.Predmet.ProtuStrankaListNazivFormatedOIB_1">
      <item>AGRO SAT d.o.o., OIB 30850938048</item>
    </derivirana_varijabla>
  </DomainObject.Predmet.ProtuStrankaListNazivFormatedOIB>
  <DomainObject.Predmet.OstaliListFormated>
    <izvorni_sadrzaj>
      <item>Županijsko Državno odvjetništvo Zagreb</item>
      <item>Croatia banka d.d. Zagreb</item>
      <item>Addiko Bank d.d. Zagreb</item>
      <item>Erste i Steirmarkische bank d.d. Rijeka</item>
      <item>Slaven Sikirić punomoćnik sudionika u postupku AGRO SAT d.o.o.</item>
    </izvorni_sadrzaj>
    <derivirana_varijabla naziv="DomainObject.Predmet.OstaliListFormated_1">
      <item>Županijsko Državno odvjetništvo Zagreb</item>
      <item>Croatia banka d.d. Zagreb</item>
      <item>Addiko Bank d.d. Zagreb</item>
      <item>Erste i Steirmarkische bank d.d. Rijeka</item>
      <item>Slaven Sikirić punomoćnik sudionika u postupku AGRO SAT d.o.o.</item>
    </derivirana_varijabla>
  </DomainObject.Predmet.OstaliListFormated>
  <DomainObject.Predmet.OstaliListFormatedOIB>
    <izvorni_sadrzaj>
      <item>Županijsko Državno odvjetništvo Zagreb</item>
      <item>Croatia banka d.d. Zagreb</item>
      <item>Addiko Bank d.d. Zagreb</item>
      <item>Erste i Steirmarkische bank d.d. Rijeka</item>
      <item>Slaven Sikirić punomoćnik sudionika u postupku AGRO SAT d.o.o.</item>
    </izvorni_sadrzaj>
    <derivirana_varijabla naziv="DomainObject.Predmet.OstaliListFormatedOIB_1">
      <item>Županijsko Državno odvjetništvo Zagreb</item>
      <item>Croatia banka d.d. Zagreb</item>
      <item>Addiko Bank d.d. Zagreb</item>
      <item>Erste i Steirmarkische bank d.d. Rijeka</item>
      <item>Slaven Sikirić punomoćnik sudionika u postupku AGRO SAT d.o.o.</item>
    </derivirana_varijabla>
  </DomainObject.Predmet.OstaliListFormatedOIB>
  <DomainObject.Predmet.OstaliListFormatedWithAdress>
    <izvorni_sadrzaj>
      <item>Županijsko Državno odvjetništvo Zagreb, Savska 41/4, 10000 Zagreb</item>
      <item>Croatia banka d.d. Zagreb, Roberta Frangeša Mihanovića 9, 10000 Zagreb</item>
      <item>Addiko Bank d.d. Zagreb, Slavonska avenija 6, 10000 Zagreb</item>
      <item>Erste i Steirmarkische bank d.d. Rijeka, Jadranski trg 3a, 51000 Rijeka</item>
      <item>Slaven Sikirić, Pelađije 1, 23205 Bibinje punomoćnik sudionika u postupku AGRO SAT d.o.o.</item>
    </izvorni_sadrzaj>
    <derivirana_varijabla naziv="DomainObject.Predmet.OstaliListFormatedWithAdress_1">
      <item>Županijsko Državno odvjetništvo Zagreb, Savska 41/4, 10000 Zagreb</item>
      <item>Croatia banka d.d. Zagreb, Roberta Frangeša Mihanovića 9, 10000 Zagreb</item>
      <item>Addiko Bank d.d. Zagreb, Slavonska avenija 6, 10000 Zagreb</item>
      <item>Erste i Steirmarkische bank d.d. Rijeka, Jadranski trg 3a, 51000 Rijeka</item>
      <item>Slaven Sikirić, Pelađije 1, 23205 Bibinje punomoćnik sudionika u postupku AGRO SAT d.o.o.</item>
    </derivirana_varijabla>
  </DomainObject.Predmet.OstaliListFormatedWithAdress>
  <DomainObject.Predmet.OstaliListFormatedWithAdressOIB>
    <izvorni_sadrzaj>
      <item>Županijsko Državno odvjetništvo Zagreb, Savska 41/4, 10000 Zagreb</item>
      <item>Croatia banka d.d. Zagreb, Roberta Frangeša Mihanovića 9, 10000 Zagreb</item>
      <item>Addiko Bank d.d. Zagreb, Slavonska avenija 6, 10000 Zagreb</item>
      <item>Erste i Steirmarkische bank d.d. Rijeka, Jadranski trg 3a, 51000 Rijeka</item>
      <item>Slaven Sikirić, Pelađije 1, 23205 Bibinje punomoćnik sudionika u postupku AGRO SAT d.o.o.</item>
    </izvorni_sadrzaj>
    <derivirana_varijabla naziv="DomainObject.Predmet.OstaliListFormatedWithAdressOIB_1">
      <item>Županijsko Državno odvjetništvo Zagreb, Savska 41/4, 10000 Zagreb</item>
      <item>Croatia banka d.d. Zagreb, Roberta Frangeša Mihanovića 9, 10000 Zagreb</item>
      <item>Addiko Bank d.d. Zagreb, Slavonska avenija 6, 10000 Zagreb</item>
      <item>Erste i Steirmarkische bank d.d. Rijeka, Jadranski trg 3a, 51000 Rijeka</item>
      <item>Slaven Sikirić, Pelađije 1, 23205 Bibinje punomoćnik sudionika u postupku AGRO SAT d.o.o.</item>
    </derivirana_varijabla>
  </DomainObject.Predmet.OstaliListFormatedWithAdressOIB>
  <DomainObject.Predmet.OstaliListNazivFormated>
    <izvorni_sadrzaj>
      <item>Županijsko Državno odvjetništvo Zagreb</item>
      <item>Croatia banka d.d. Zagreb</item>
      <item>Addiko Bank d.d. Zagreb</item>
      <item>Erste i Steirmarkische bank d.d. Rijeka</item>
      <item>Slaven Sikirić</item>
    </izvorni_sadrzaj>
    <derivirana_varijabla naziv="DomainObject.Predmet.OstaliListNazivFormated_1">
      <item>Županijsko Državno odvjetništvo Zagreb</item>
      <item>Croatia banka d.d. Zagreb</item>
      <item>Addiko Bank d.d. Zagreb</item>
      <item>Erste i Steirmarkische bank d.d. Rijeka</item>
      <item>Slaven Sikirić</item>
    </derivirana_varijabla>
  </DomainObject.Predmet.OstaliListNazivFormated>
  <DomainObject.Predmet.OstaliListNazivFormatedOIB>
    <izvorni_sadrzaj>
      <item>Županijsko Državno odvjetništvo Zagreb</item>
      <item>Croatia banka d.d. Zagreb</item>
      <item>Addiko Bank d.d. Zagreb</item>
      <item>Erste i Steirmarkische bank d.d. Rijeka</item>
      <item>Slaven Sikirić</item>
    </izvorni_sadrzaj>
    <derivirana_varijabla naziv="DomainObject.Predmet.OstaliListNazivFormatedOIB_1">
      <item>Županijsko Državno odvjetništvo Zagreb</item>
      <item>Croatia banka d.d. Zagreb</item>
      <item>Addiko Bank d.d. Zagreb</item>
      <item>Erste i Steirmarkische bank d.d. Rijeka</item>
      <item>Slaven Sikirić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kolovoza 2019.</izvorni_sadrzaj>
    <derivirana_varijabla naziv="DomainObject.Datum_1">27.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SAT d.o.o.</izvorni_sadrzaj>
    <derivirana_varijabla naziv="DomainObject.Predmet.ProtustrankaIDrugi_1">AGRO SAT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SAT d.o.o., OIB 30850938048, Tratinska ulica 13, 10000 Zagreb</izvorni_sadrzaj>
    <derivirana_varijabla naziv="DomainObject.Predmet.ProtustrankaIDrugiAdressOIB_1">AGRO SAT d.o.o., OIB 30850938048, Tratinska ulica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srpnja 2019.</izvorni_sadrzaj>
    <derivirana_varijabla naziv="DomainObject.Predmet.OdlukaRjesenje.DatumDonosenjaOdluke_1">10. srpnja 2019.</derivirana_varijabla>
  </DomainObject.Predmet.OdlukaRjesenje.DatumDonosenjaOdluke>
  <DomainObject.Predmet.OdlukaRjesenje.DatumPravomocnosti>
    <izvorni_sadrzaj>27. srpnja 2019.</izvorni_sadrzaj>
    <derivirana_varijabla naziv="DomainObject.Predmet.OdlukaRjesenje.DatumPravomocnosti_1">27. srpnja 2019.</derivirana_varijabla>
  </DomainObject.Predmet.OdlukaRjesenje.DatumPravomocnosti>
  <DomainObject.Predmet.OdlukaRjesenje.Oznaka>
    <izvorni_sadrzaj>St-423/2019-29</izvorni_sadrzaj>
    <derivirana_varijabla naziv="DomainObject.Predmet.OdlukaRjesenje.Oznaka_1">St-423/2019-29</derivirana_varijabla>
  </DomainObject.Predmet.OdlukaRjesenje.Oznaka>
  <DomainObject.Predmet.SudioniciListNaziv>
    <izvorni_sadrzaj>
      <item>AGRO SAT d.o.o.</item>
      <item>Županijsko Državno odvjetništvo Zagreb</item>
      <item>FINA Regionalni centar Zagreb</item>
      <item>Croatia banka d.d. Zagreb</item>
      <item>Addiko Bank d.d. Zagreb</item>
      <item>Erste i Steirmarkische bank d.d. Rijeka</item>
      <item>Slaven Sikirić</item>
    </izvorni_sadrzaj>
    <derivirana_varijabla naziv="DomainObject.Predmet.SudioniciListNaziv_1">
      <item>AGRO SAT d.o.o.</item>
      <item>Županijsko Državno odvjetništvo Zagreb</item>
      <item>FINA Regionalni centar Zagreb</item>
      <item>Croatia banka d.d. Zagreb</item>
      <item>Addiko Bank d.d. Zagreb</item>
      <item>Erste i Steirmarkische bank d.d. Rijeka</item>
      <item>Slaven Sikirić</item>
    </derivirana_varijabla>
  </DomainObject.Predmet.SudioniciListNaziv>
  <DomainObject.Predmet.SudioniciListAdressOIB>
    <izvorni_sadrzaj>
      <item>AGRO SAT d.o.o., OIB 30850938048, Tratinska ulica 13,10000 Zagreb</item>
      <item>Županijsko Državno odvjetništvo Zagreb, Savska 41/4,10000 Zagreb</item>
      <item>FINA Regionalni centar Zagreb, OIB 85821130368, Trg svibanjskih žrtava 1995. 1,10000 Zagreb</item>
      <item>Croatia banka d.d. Zagreb, Roberta Frangeša Mihanovića 9,10000 Zagreb</item>
      <item>Addiko Bank d.d. Zagreb, Slavonska avenija 6,10000 Zagreb</item>
      <item>Erste i Steirmarkische bank d.d. Rijeka, Jadranski trg 3a,51000 Rijeka</item>
      <item>Slaven Sikirić, Pelađije 1,23205 Bibinje</item>
    </izvorni_sadrzaj>
    <derivirana_varijabla naziv="DomainObject.Predmet.SudioniciListAdressOIB_1">
      <item>AGRO SAT d.o.o., OIB 30850938048, Tratinska ulica 13,10000 Zagreb</item>
      <item>Županijsko Državno odvjetništvo Zagreb, Savska 41/4,10000 Zagreb</item>
      <item>FINA Regionalni centar Zagreb, OIB 85821130368, Trg svibanjskih žrtava 1995. 1,10000 Zagreb</item>
      <item>Croatia banka d.d. Zagreb, Roberta Frangeša Mihanovića 9,10000 Zagreb</item>
      <item>Addiko Bank d.d. Zagreb, Slavonska avenija 6,10000 Zagreb</item>
      <item>Erste i Steirmarkische bank d.d. Rijeka, Jadranski trg 3a,51000 Rijeka</item>
      <item>Slaven Sikirić, Pelađije 1,23205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30850938048</item>
      <item>, OIB null</item>
      <item>, OIB 85821130368</item>
      <item>, OIB null</item>
      <item>, OIB null</item>
      <item>, OIB null</item>
      <item>, OIB null</item>
    </izvorni_sadrzaj>
    <derivirana_varijabla naziv="DomainObject.Predmet.SudioniciListNazivOIB_1">
      <item>, OIB 30850938048</item>
      <item>, OIB null</item>
      <item>, OIB 85821130368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Herceg, OIB 78232678424, Žerjavićeva 9., prizemlje, 10000 Zagreb</item>
    </izvorni_sadrzaj>
    <derivirana_varijabla naziv="DomainObject.Predmet.StecajniUpraviteljiListAddressOIB_1">
      <item>Margareta Herceg, OIB 78232678424, Žerjavićeva 9., prizemlje,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2019.</izvorni_sadrzaj>
    <derivirana_varijabla naziv="DomainObject.Predmet.DatumZadnjeOdrzaneSudskeRadnje_1">5. lipnja 2019.</derivirana_varijabla>
  </DomainObject.Predmet.DatumZadnjeOdrzaneSudskeRadnje>
  <DomainObject.PredzadnjaOdlukaIzPredmeta.DatumDonosenjaOdluke>
    <izvorni_sadrzaj>5. lipnja 2019.</izvorni_sadrzaj>
    <derivirana_varijabla naziv="DomainObject.PredzadnjaOdlukaIzPredmeta.DatumDonosenjaOdluke_1">5. lipnja 2019.</derivirana_varijabla>
  </DomainObject.PredzadnjaOdlukaIzPredmeta.DatumDonosenjaOdluke>
  <DomainObject.PredzadnjaOdlukaIzPredmeta.Oznaka>
    <izvorni_sadrzaj>St-423/2019-25</izvorni_sadrzaj>
    <derivirana_varijabla naziv="DomainObject.PredzadnjaOdlukaIzPredmeta.Oznaka_1">St-423/2019-25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250</properties:Words>
  <properties:Characters>1279</properties:Characters>
  <properties:Lines>43</properties:Lines>
  <properties:Paragraphs>19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2019-08-27T11:02:00Z</dcterms:created>
  <dc:creator>Danijela Uzelac</dc:creator>
  <cp:lastModifiedBy>Katarina Franjić</cp:lastModifiedBy>
  <dcterms:modified xmlns:xsi="http://www.w3.org/2001/XMLSchema-instance" xsi:type="dcterms:W3CDTF">2019-08-27T11:05:00Z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(st-42319 zaključak nalog FINi da prebaci sredstva.docx)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