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384d" w14:paraId="f55384d" w:rsidRDefault="00AE649C" w:rsidP="00FA5B5E" w:rsidR="00AE649C" w:rsidRPr="00B76F3C">
      <w:pPr>
        <w:pStyle w:val="Naslov3"/>
        <w15:collapsed w:val="false"/>
      </w:pPr>
    </w:p>
    <w:p w:rsidRDefault="00AC7F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C7FFA" w:rsidP="00AC7FFA" w:rsidR="00AC7FF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AC7FFA" w:rsidP="00AC7FFA" w:rsidR="00AC7FF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AC7FFA" w:rsidP="00AC7FFA" w:rsidR="00AC7FF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C7FFA" w:rsidP="00AC7FFA" w:rsidR="00AC7FFA">
      <w:pPr>
        <w:jc w:val="both"/>
      </w:pPr>
      <w:r>
        <w:tab/>
      </w:r>
      <w:r>
        <w:tab/>
      </w:r>
      <w:r>
        <w:tab/>
      </w:r>
    </w:p>
    <w:p w:rsidRDefault="00AC7FFA" w:rsidP="00AC7FFA" w:rsidR="00AC7FFA">
      <w:pPr>
        <w:jc w:val="center"/>
      </w:pPr>
      <w:r>
        <w:t>R E P U B L I K A   H R V A T S K A</w:t>
      </w:r>
    </w:p>
    <w:p w:rsidRDefault="00AC7FFA" w:rsidP="00AC7FFA" w:rsidR="00AC7FFA">
      <w:pPr>
        <w:jc w:val="center"/>
      </w:pPr>
    </w:p>
    <w:p w:rsidRDefault="00AC7FFA" w:rsidP="00AC7FFA" w:rsidR="00AC7FFA">
      <w:pPr>
        <w:jc w:val="center"/>
      </w:pPr>
      <w:r>
        <w:t>O G L A S</w:t>
      </w:r>
    </w:p>
    <w:p w:rsidRDefault="00AC7FFA" w:rsidP="00AC7FFA" w:rsidR="00AC7FFA">
      <w:pPr>
        <w:jc w:val="center"/>
      </w:pPr>
    </w:p>
    <w:p w:rsidRDefault="00AC7FFA" w:rsidP="00AC7FFA" w:rsidR="00AC7FF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DONAT KOMERC d.o.o. sa sjedištem u Zadru (Grad Zadar), Bože Peričića 10, OIB:92842566157, povodom zahtjeva Financijske agencije, Regionalnog centra Split, Podružnice Zadar, Ivana Danila 4, OIB: 85821130368 od 10. kolovoza 2016., 1. rujna 2016. objavio je </w:t>
      </w:r>
    </w:p>
    <w:p w:rsidRDefault="00AC7FFA" w:rsidP="00AC7FFA" w:rsidR="00AC7FFA">
      <w:pPr>
        <w:jc w:val="both"/>
      </w:pPr>
    </w:p>
    <w:p w:rsidRDefault="00AC7FFA" w:rsidP="00AC7FFA" w:rsidR="00AC7FFA">
      <w:pPr>
        <w:jc w:val="center"/>
      </w:pPr>
      <w:r>
        <w:t>o g l a s</w:t>
      </w:r>
    </w:p>
    <w:p w:rsidRDefault="00AC7FFA" w:rsidP="00AC7FFA" w:rsidR="00AC7FFA">
      <w:pPr>
        <w:jc w:val="center"/>
      </w:pPr>
    </w:p>
    <w:p w:rsidRDefault="00AC7FFA" w:rsidP="00AC7FFA" w:rsidR="00AC7FFA">
      <w:pPr>
        <w:ind w:firstLine="315"/>
        <w:jc w:val="both"/>
      </w:pPr>
      <w:r>
        <w:tab/>
        <w:t xml:space="preserve">1.  Utvrđuje se da ukupni iznos evidentiranog duga dužnika DONAT KOMERC d.o.o. sa sjedištem u Zadru (Grad Zadar), Bože Peričića 10, OIB:92842566157 na temelju neizvršenih osnova za plaćanje iznosi 7.294,53 kn. </w:t>
      </w:r>
    </w:p>
    <w:p w:rsidRDefault="00AC7FFA" w:rsidP="00AC7FFA" w:rsidR="00AC7FFA">
      <w:pPr>
        <w:ind w:firstLine="315"/>
        <w:jc w:val="both"/>
      </w:pPr>
    </w:p>
    <w:p w:rsidRDefault="00AC7FFA" w:rsidP="00AC7FFA" w:rsidR="00AC7FFA">
      <w:pPr>
        <w:jc w:val="both"/>
      </w:pPr>
      <w:r>
        <w:t xml:space="preserve">      </w:t>
      </w:r>
      <w:r>
        <w:tab/>
        <w:t xml:space="preserve">2.  Poziva se osoba ovlaštena za zastupanje dužnika po zakonu Katarina Bagić, Sukošan, Put Oljica 3,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AC7FFA" w:rsidP="00AC7FFA" w:rsidR="00AC7FFA">
      <w:pPr>
        <w:jc w:val="both"/>
      </w:pPr>
    </w:p>
    <w:p w:rsidRDefault="00AC7FFA" w:rsidP="00AC7FFA" w:rsidR="00AC7FFA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AC7FFA" w:rsidP="00AC7FFA" w:rsidR="00AC7FFA">
      <w:pPr>
        <w:jc w:val="both"/>
      </w:pPr>
    </w:p>
    <w:p w:rsidRDefault="00AC7FFA" w:rsidP="00AC7FFA" w:rsidR="00AC7FF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C7FFA" w:rsidP="00AC7FFA" w:rsidR="00AC7FFA">
      <w:pPr>
        <w:tabs>
          <w:tab w:pos="0" w:val="left"/>
        </w:tabs>
        <w:jc w:val="both"/>
      </w:pPr>
    </w:p>
    <w:p w:rsidRDefault="00AC7FFA" w:rsidP="00AC7FFA" w:rsidR="00AC7FFA">
      <w:pPr>
        <w:tabs>
          <w:tab w:pos="0" w:val="left"/>
        </w:tabs>
        <w:jc w:val="both"/>
      </w:pPr>
    </w:p>
    <w:p w:rsidRDefault="00AC7FFA" w:rsidP="00AC7FFA" w:rsidR="00AC7FFA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AC7FFA" w:rsidP="00AC7FFA" w:rsidR="00AC7FFA">
      <w:pPr>
        <w:jc w:val="center"/>
      </w:pPr>
    </w:p>
    <w:p w:rsidRDefault="00AC7FFA" w:rsidP="00AC7FFA" w:rsidR="00AC7FFA">
      <w:pPr>
        <w:ind w:firstLine="708" w:left="6372"/>
        <w:jc w:val="center"/>
      </w:pPr>
      <w:r>
        <w:t>Sudska savjetnica:</w:t>
      </w:r>
    </w:p>
    <w:p w:rsidRDefault="00AC7FFA" w:rsidP="00AC7FFA" w:rsidR="00AC7FF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AC7FFA" w:rsidP="00AC7FFA" w:rsidR="00AC7FFA">
      <w:pPr>
        <w:tabs>
          <w:tab w:pos="720" w:val="left"/>
        </w:tabs>
        <w:ind w:firstLine="315" w:left="7788"/>
        <w:jc w:val="both"/>
      </w:pPr>
    </w:p>
    <w:p w:rsidRDefault="00AC7FFA" w:rsidP="00AC7FFA" w:rsidR="00AC7FFA">
      <w:pPr>
        <w:tabs>
          <w:tab w:pos="720" w:val="left"/>
        </w:tabs>
        <w:ind w:firstLine="315" w:left="7788"/>
        <w:jc w:val="both"/>
      </w:pPr>
      <w:r>
        <w:tab/>
      </w:r>
    </w:p>
    <w:p w:rsidRDefault="00AC7FFA" w:rsidP="00AC7FFA" w:rsidR="00AC7FFA">
      <w:pPr>
        <w:ind w:firstLine="708"/>
        <w:jc w:val="both"/>
      </w:pPr>
      <w:r>
        <w:t>DNA:</w:t>
      </w:r>
    </w:p>
    <w:p w:rsidRDefault="00AC7FFA" w:rsidP="00AC7FFA" w:rsidR="00AC7FFA">
      <w:pPr>
        <w:ind w:firstLine="708"/>
        <w:jc w:val="both"/>
      </w:pPr>
      <w:r>
        <w:t>1. e-Oglasna ploča suda</w:t>
      </w:r>
    </w:p>
    <w:p w:rsidRDefault="00AC7FFA" w:rsidP="00AC7FFA" w:rsidR="00AC7FFA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AC7FFA" w:rsidP="00AC7FFA" w:rsidR="00AC7FFA">
      <w:pPr>
        <w:ind w:firstLine="720"/>
        <w:jc w:val="both"/>
      </w:pPr>
    </w:p>
    <w:p w:rsidRDefault="00AC7FFA" w:rsidP="00AC7FFA" w:rsidR="00AC7FFA">
      <w:pPr>
        <w:ind w:firstLine="720"/>
        <w:jc w:val="both"/>
      </w:pPr>
    </w:p>
    <w:p w:rsidRDefault="00AC7FFA" w:rsidP="00AC7FFA" w:rsidR="00AC7FFA"/>
    <w:p w:rsidRDefault="00A21F0D" w:rsidP="00AC7FFA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FFA" w:rsidP="00AC7FFA" w:rsidR="00AC7FFA">
    <w:pPr>
      <w:jc w:val="right"/>
    </w:pPr>
    <w:r>
      <w:t>Poslovni broj: 5 St-998-16-6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FF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616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4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St-998/2016-4</izvorni_sadrzaj>
    <derivirana_varijabla naziv="DomainObject.Oznaka_1">St-998/2016-4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 KOMERC društvo s ograničenom odgovornošću za proizvodnju i trgovinu</izvorni_sadrzaj>
    <derivirana_varijabla naziv="DomainObject.Predmet.ProtustrankaFormated_1">  DONAT KOMERC društvo s ograničenom odgovornošću za proizvodnju i trgovinu</derivirana_varijabla>
  </DomainObject.Predmet.ProtustrankaFormated>
  <DomainObject.Predmet.ProtustrankaFormatedOIB>
    <izvorni_sadrzaj>  DONAT KOMERC društvo s ograničenom odgovornošću za proizvodnju i trgovinu, OIB 92842566157</izvorni_sadrzaj>
    <derivirana_varijabla naziv="DomainObject.Predmet.ProtustrankaFormatedOIB_1">  DONAT KOMERC društvo s ograničenom odgovornošću za proizvodnju i trgovinu, OIB 92842566157</derivirana_varijabla>
  </DomainObject.Predmet.ProtustrankaFormatedOIB>
  <DomainObject.Predmet.ProtustrankaFormatedWithAdress>
    <izvorni_sadrzaj> DONAT KOMERC društvo s ograničenom odgovornošću za proizvodnju i trgovinu, Bože Peričića 10, 23000 Zadar</izvorni_sadrzaj>
    <derivirana_varijabla naziv="DomainObject.Predmet.ProtustrankaFormatedWithAdress_1"> DONAT KOMERC društvo s ograničenom odgovornošću za proizvodnju i trgovinu, Bože Peričića 10, 23000 Zadar</derivirana_varijabla>
  </DomainObject.Predmet.ProtustrankaFormatedWithAdress>
  <DomainObject.Predmet.ProtustrankaFormatedWithAdressOIB>
    <izvorni_sadrzaj> DONAT KOMERC društvo s ograničenom odgovornošću za proizvodnju i trgovinu, OIB 92842566157, Bože Peričića 10, 23000 Zadar</izvorni_sadrzaj>
    <derivirana_varijabla naziv="DomainObject.Predmet.ProtustrankaFormatedWithAdressOIB_1"> DONAT KOMERC društvo s ograničenom odgovornošću za proizvodnju i trgovinu, OIB 92842566157, Bože Peričića 10, 23000 Zadar</derivirana_varijabla>
  </DomainObject.Predmet.ProtustrankaFormatedWithAdressOIB>
  <DomainObject.Predmet.ProtustrankaWithAdress>
    <izvorni_sadrzaj>DONAT KOMERC društvo s ograničenom odgovornošću za proizvodnju i trgovinu Bože Peričića 10, 23000 Zadar</izvorni_sadrzaj>
    <derivirana_varijabla naziv="DomainObject.Predmet.ProtustrankaWithAdress_1">DONAT KOMERC društvo s ograničenom odgovornošću za proizvodnju i trgovinu Bože Peričića 10, 23000 Zadar</derivirana_varijabla>
  </DomainObject.Predmet.ProtustrankaWithAdress>
  <DomainObject.Predmet.ProtustrankaWithAdressOIB>
    <izvorni_sadrzaj>DONAT KOMERC društvo s ograničenom odgovornošću za proizvodnju i trgovinu, OIB 92842566157, Bože Peričića 10, 23000 Zadar</izvorni_sadrzaj>
    <derivirana_varijabla naziv="DomainObject.Predmet.ProtustrankaWithAdressOIB_1">DONAT KOMERC društvo s ograničenom odgovornošću za proizvodnju i trgovinu, OIB 92842566157, Bože Peričića 10, 23000 Zadar</derivirana_varijabla>
  </DomainObject.Predmet.ProtustrankaWithAdressOIB>
  <DomainObject.Predmet.ProtustrankaNazivFormated>
    <izvorni_sadrzaj>DONAT KOMERC društvo s ograničenom odgovornošću za proizvodnju i trgovinu</izvorni_sadrzaj>
    <derivirana_varijabla naziv="DomainObject.Predmet.ProtustrankaNazivFormated_1">DONAT KOMERC društvo s ograničenom odgovornošću za proizvodnju i trgovinu</derivirana_varijabla>
  </DomainObject.Predmet.ProtustrankaNazivFormated>
  <DomainObject.Predmet.ProtustrankaNazivFormatedOIB>
    <izvorni_sadrzaj>DONAT KOMERC društvo s ograničenom odgovornošću za proizvodnju i trgovinu, OIB 92842566157</izvorni_sadrzaj>
    <derivirana_varijabla naziv="DomainObject.Predmet.ProtustrankaNazivFormatedOIB_1">DONAT KOMERC društvo s ograničenom odgovornošću za proizvodnju i trgovinu, OIB 92842566157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7294.53</izvorni_sadrzaj>
    <derivirana_varijabla naziv="DomainObject.Predmet.TrenutnaVrijednost_1">7294.53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KOMERC društvo s ograničenom odgovornošću za proizvodnju i trgovinu</item>
    </izvorni_sadrzaj>
    <derivirana_varijabla naziv="DomainObject.Predmet.ProtuStrankaListFormated_1">
      <item>DONAT KOMERC društvo s ograničenom odgovornošću za proizvodnju i trgovinu</item>
    </derivirana_varijabla>
  </DomainObject.Predmet.ProtuStrankaListFormated>
  <DomainObject.Predmet.ProtuStrankaListFormatedOIB>
    <izvorni_sadrzaj>
      <item>DONAT KOMERC društvo s ograničenom odgovornošću za proizvodnju i trgovinu, OIB 92842566157</item>
    </izvorni_sadrzaj>
    <derivirana_varijabla naziv="DomainObject.Predmet.ProtuStrankaListFormatedOIB_1">
      <item>DONAT KOMERC društvo s ograničenom odgovornošću za proizvodnju i trgovinu, OIB 92842566157</item>
    </derivirana_varijabla>
  </DomainObject.Predmet.ProtuStrankaListFormatedOIB>
  <DomainObject.Predmet.ProtuStrankaListFormatedWithAdress>
    <izvorni_sadrzaj>
      <item>DONAT KOMERC društvo s ograničenom odgovornošću za proizvodnju i trgovinu, Bože Peričića 10, 23000 Zadar</item>
    </izvorni_sadrzaj>
    <derivirana_varijabla naziv="DomainObject.Predmet.ProtuStrankaListFormatedWithAdress_1">
      <item>DONAT KOMERC društvo s ograničenom odgovornošću za proizvodnju i trgovinu, Bože Peričića 10, 23000 Zadar</item>
    </derivirana_varijabla>
  </DomainObject.Predmet.ProtuStrankaListFormatedWithAdress>
  <DomainObject.Predmet.ProtuStrankaListFormatedWithAdressOIB>
    <izvorni_sadrzaj>
      <item>DONAT KOMERC društvo s ograničenom odgovornošću za proizvodnju i trgovinu, OIB 92842566157, Bože Peričića 10, 23000 Zadar</item>
    </izvorni_sadrzaj>
    <derivirana_varijabla naziv="DomainObject.Predmet.ProtuStrankaListFormatedWithAdressOIB_1">
      <item>DONAT KOMERC društvo s ograničenom odgovornošću za proizvodnju i trgovinu, OIB 92842566157, Bože Peričića 10, 23000 Zadar</item>
    </derivirana_varijabla>
  </DomainObject.Predmet.ProtuStrankaListFormatedWithAdressOIB>
  <DomainObject.Predmet.ProtuStrankaListNazivFormated>
    <izvorni_sadrzaj>
      <item>DONAT KOMERC društvo s ograničenom odgovornošću za proizvodnju i trgovinu</item>
    </izvorni_sadrzaj>
    <derivirana_varijabla naziv="DomainObject.Predmet.ProtuStrankaListNazivFormated_1">
      <item>DONAT KOMERC društvo s ograničenom odgovornošću za proizvodnju i trgovinu</item>
    </derivirana_varijabla>
  </DomainObject.Predmet.ProtuStrankaListNazivFormated>
  <DomainObject.Predmet.ProtuStrankaListNazivFormatedOIB>
    <izvorni_sadrzaj>
      <item>DONAT KOMERC društvo s ograničenom odgovornošću za proizvodnju i trgovinu, OIB 92842566157</item>
    </izvorni_sadrzaj>
    <derivirana_varijabla naziv="DomainObject.Predmet.ProtuStrankaListNazivFormatedOIB_1">
      <item>DONAT KOMERC društvo s ograničenom odgovornošću za proizvodnju i trgovinu, OIB 92842566157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St-998/2016-4</izvorni_sadrzaj>
    <derivirana_varijabla naziv="DomainObject.PoslovniBrojDokumenta_1">St-998/2016-4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KOMERC društvo s ograničenom odgovornošću za proizvodnju i trgovinu</izvorni_sadrzaj>
    <derivirana_varijabla naziv="DomainObject.Predmet.ProtustrankaIDrugi_1">DONAT KOMERC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KOMERC društvo s ograničenom odgovornošću za proizvodnju i trgovinu, OIB 92842566157, Bože Peričića 10, 23000 Zadar</izvorni_sadrzaj>
    <derivirana_varijabla naziv="DomainObject.Predmet.ProtustrankaIDrugiAdressOIB_1">DONAT KOMERC društvo s ograničenom odgovornošću za proizvodnju i trgovinu, OIB 92842566157, Bože Peričića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 KOMERC društvo s ograničenom odgovornošću za proizvodnju i trgovinu</item>
    </izvorni_sadrzaj>
    <derivirana_varijabla naziv="DomainObject.Predmet.SudioniciListNaziv_1">
      <item>FINA</item>
      <item>DONAT KOMERC društvo s ograničenom odgovornošću za proizvodnju i trgovinu</item>
    </derivirana_varijabla>
  </DomainObject.Predmet.SudioniciListNaziv>
  <DomainObject.Predmet.SudioniciListAdressOIB>
    <izvorni_sadrzaj>
      <item>FINA, OIB 85821130368</item>
      <item>DONAT KOMERC društvo s ograničenom odgovornošću za proizvodnju i trgovinu, OIB 92842566157, Bože Peričića 10,23000 Zadar</item>
    </izvorni_sadrzaj>
    <derivirana_varijabla naziv="DomainObject.Predmet.SudioniciListAdressOIB_1">
      <item>FINA, OIB 85821130368</item>
      <item>DONAT KOMERC društvo s ograničenom odgovornošću za proizvodnju i trgovinu, OIB 92842566157, Bože Peričića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DA6A8-CE43-4460-9111-6F61DFA34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2004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