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2bb1" w14:paraId="0832bb1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F4BD2" w:rsidR="00494492" w:rsidRPr="002A37B5">
        <w:trPr>
          <w:gridAfter w:val="1"/>
          <w:wAfter w:type="dxa" w:w="284"/>
        </w:trPr>
        <w:tc>
          <w:tcPr>
            <w:tcW w:type="dxa" w:w="2943"/>
          </w:tcPr>
          <w:p w:rsidRDefault="00494492" w:rsidP="00CF4BD2" w:rsidR="00494492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F4BD2" w:rsidR="00494492" w:rsidRPr="002A37B5">
        <w:tc>
          <w:tcPr>
            <w:tcW w:type="dxa" w:w="3227"/>
            <w:gridSpan w:val="2"/>
          </w:tcPr>
          <w:p w:rsidRDefault="00494492" w:rsidP="00CF4BD2" w:rsidR="00494492" w:rsidRPr="002A37B5">
            <w:pPr>
              <w:jc w:val="center"/>
            </w:pPr>
            <w:r w:rsidRPr="002A37B5">
              <w:t>Republika Hrvatska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Trgovački sud u Zadru</w:t>
            </w:r>
          </w:p>
          <w:p w:rsidRDefault="00494492" w:rsidP="00CF4BD2" w:rsidR="00494492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125DC3" w:rsidP="00125DC3" w:rsidR="00125DC3">
      <w:pPr>
        <w:jc w:val="both"/>
      </w:pPr>
    </w:p>
    <w:p w:rsidRDefault="0013477E" w:rsidP="00494492" w:rsidR="0013477E" w:rsidRPr="00FC6AFC">
      <w:pPr>
        <w:ind w:firstLine="708"/>
      </w:pPr>
      <w:r w:rsidRPr="00FC6AFC">
        <w:t xml:space="preserve">                   </w:t>
      </w:r>
      <w:r w:rsidR="00494492">
        <w:t xml:space="preserve">                 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6641E5" w:rsidP="0013477E" w:rsidR="006641E5">
      <w:pPr>
        <w:jc w:val="center"/>
      </w:pPr>
    </w:p>
    <w:p w:rsidRDefault="006641E5" w:rsidP="006641E5" w:rsidR="006641E5">
      <w:pPr>
        <w:ind w:firstLine="708"/>
        <w:jc w:val="both"/>
      </w:pPr>
      <w:r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>
        <w:t>ADRIA KAMEN, d.o.o. u stečaju, Benkovac, Kukalj 66, OIB:31947920748, kojeg</w:t>
      </w:r>
    </w:p>
    <w:p w:rsidRDefault="006641E5" w:rsidP="006641E5" w:rsidR="006641E5">
      <w:pPr>
        <w:jc w:val="both"/>
      </w:pPr>
      <w:r>
        <w:rPr>
          <w:rFonts w:cstheme="majorBidi" w:hAnsiTheme="majorBidi" w:asciiTheme="majorBidi"/>
        </w:rPr>
        <w:t xml:space="preserve">zastupa stečajni upravitelj Ante Vukašina iz Zadra, 22. veljače 2019. </w:t>
      </w:r>
    </w:p>
    <w:p w:rsidRDefault="00B2460B" w:rsidP="0013477E" w:rsidR="00B2460B" w:rsidRPr="00FC6AFC">
      <w:pPr>
        <w:jc w:val="center"/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</w:t>
      </w:r>
      <w:r w:rsidR="00ED7E48" w:rsidRPr="00ED7E48">
        <w:t xml:space="preserve"> </w:t>
      </w:r>
      <w:r w:rsidR="00ED7E48">
        <w:t>ADRIA KAMEN, d.o.o. u stečaju, Benkovac, Kukalj 66, OIB:31947920748</w:t>
      </w:r>
      <w:r w:rsidR="005F5E3C">
        <w:rPr>
          <w:rFonts w:cstheme="majorBidi" w:hAnsiTheme="majorBidi" w:asciiTheme="majorBidi"/>
        </w:rPr>
        <w:t xml:space="preserve">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ED7E48">
        <w:t xml:space="preserve">22. veljače 2019.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</w:t>
      </w:r>
      <w:r w:rsidR="00B2460B">
        <w:t xml:space="preserve"> </w:t>
      </w:r>
      <w:r w:rsidR="00ED7E48">
        <w:t xml:space="preserve">25. ožujak </w:t>
      </w:r>
      <w:r w:rsidR="00B2460B">
        <w:t xml:space="preserve">2019. u 9,00 </w:t>
      </w:r>
      <w:r w:rsidR="00D85BE7" w:rsidRPr="00494492">
        <w:t>sati</w:t>
      </w:r>
      <w:r w:rsidR="00D85BE7">
        <w:t xml:space="preserve">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D85BE7">
        <w:t>sudnica 14</w:t>
      </w:r>
      <w:r w:rsidR="00642264">
        <w:t>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C417CE">
      <w:pPr>
        <w:tabs>
          <w:tab w:pos="709" w:val="left"/>
        </w:tabs>
        <w:jc w:val="both"/>
        <w:rPr>
          <w:b/>
          <w:color w:val="C00000"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803D13">
        <w:t>a</w:t>
      </w:r>
      <w:r>
        <w:t xml:space="preserve"> </w:t>
      </w:r>
      <w:r w:rsidR="00D642BB">
        <w:t xml:space="preserve">raspravljat će se </w:t>
      </w:r>
      <w:r>
        <w:t>o završnom računu stečajnog</w:t>
      </w:r>
      <w:r w:rsidRPr="000B1674">
        <w:t xml:space="preserve"> upravitelj</w:t>
      </w:r>
      <w:r w:rsidR="00D642BB">
        <w:t xml:space="preserve">a i </w:t>
      </w:r>
      <w:r w:rsidR="00642264">
        <w:t>prigovorima na završni</w:t>
      </w:r>
      <w:r w:rsidR="00422710">
        <w:t xml:space="preserve"> (diobni)</w:t>
      </w:r>
      <w:r w:rsidR="00642264">
        <w:t xml:space="preserve"> popis</w:t>
      </w:r>
      <w:r w:rsidR="00D642BB">
        <w:t>.</w:t>
      </w:r>
    </w:p>
    <w:p w:rsidRDefault="006244E5" w:rsidP="00396B26" w:rsidR="006244E5"/>
    <w:p w:rsidRDefault="0013477E" w:rsidP="0013477E" w:rsidR="0013477E" w:rsidRPr="000B1674">
      <w:pPr>
        <w:jc w:val="center"/>
      </w:pPr>
      <w:r w:rsidRPr="000B1674">
        <w:t>Obrazloženje</w:t>
      </w:r>
    </w:p>
    <w:p w:rsidRDefault="0013477E" w:rsidP="0013477E" w:rsidR="0013477E" w:rsidRPr="000B1674">
      <w:pPr>
        <w:jc w:val="center"/>
      </w:pPr>
    </w:p>
    <w:p w:rsidRDefault="00085DD9" w:rsidP="00085DD9" w:rsidR="00085DD9">
      <w:pPr>
        <w:ind w:firstLine="705"/>
        <w:jc w:val="both"/>
      </w:pPr>
      <w:r>
        <w:t>Stečajni postupak nad uvodno označenim stečajnim dužnikom otvoren je rješenjem ovog suda poslovni broj St-</w:t>
      </w:r>
      <w:r w:rsidR="000403A3">
        <w:t>116/2017-21 od 9. kolovoza 2017</w:t>
      </w:r>
      <w:r w:rsidR="00ED7E48">
        <w:t>.</w:t>
      </w:r>
    </w:p>
    <w:p w:rsidRDefault="00085DD9" w:rsidP="009E7059" w:rsidR="00A20325">
      <w:pPr>
        <w:ind w:firstLine="705"/>
        <w:jc w:val="both"/>
      </w:pPr>
      <w:r w:rsidRPr="000B1674">
        <w:t>Stečajn</w:t>
      </w:r>
      <w:r>
        <w:t xml:space="preserve">i upravitelj dužnika dostavio je ovom sudu završno izvješće </w:t>
      </w:r>
      <w:r w:rsidR="00ED7E48">
        <w:t xml:space="preserve">4. siječanja 2019., </w:t>
      </w:r>
      <w:r w:rsidR="00343AC1">
        <w:t xml:space="preserve">te završni </w:t>
      </w:r>
      <w:r>
        <w:t>diobni popis predlažući sudu davanje suglasnosti za završnu diobu i određivanje završnog ročišta vjerovnika budući je u cijelosti završilo</w:t>
      </w:r>
      <w:r w:rsidR="00FD2C82">
        <w:t xml:space="preserve"> unovčenje </w:t>
      </w:r>
      <w:r>
        <w:t xml:space="preserve">stečajne mase </w:t>
      </w:r>
      <w:r w:rsidR="00343AC1">
        <w:t xml:space="preserve">dužnika i to </w:t>
      </w:r>
      <w:r w:rsidR="00A20325">
        <w:t>pokretnina-</w:t>
      </w:r>
      <w:r w:rsidR="00ED7E48">
        <w:t xml:space="preserve">opreme, te </w:t>
      </w:r>
      <w:r w:rsidR="009E7059">
        <w:t xml:space="preserve">sirovina, </w:t>
      </w:r>
      <w:r w:rsidR="00A20325">
        <w:t xml:space="preserve">odnosno da je sva imovina dužnika unovčena za iznos od ukupno </w:t>
      </w:r>
      <w:r w:rsidR="009E7059">
        <w:t>530.831,96</w:t>
      </w:r>
      <w:r w:rsidR="00A20325">
        <w:t>kn.</w:t>
      </w:r>
    </w:p>
    <w:p w:rsidRDefault="00A20325" w:rsidP="00A20325" w:rsidR="00A20325">
      <w:pPr>
        <w:jc w:val="both"/>
      </w:pPr>
      <w:r>
        <w:tab/>
        <w:t xml:space="preserve">Uvidom u podatke iz spisa predmeta utvrđeno je, da je u cijelosti unovčena stečajna masa stečajnog dužnika te da je stečajni upravitelj prije završne diobe sastavio popis tražbina (diobni popis) koje se uzimaju u obzir pri diobi u smislu odredbe čl. 274. st. 1. Stečajnog zakona (Narod novine broj 71/2015 i 104/2017) zbog čega je ovaj sud temeljem odredbe stavka 2. istog članka, diobni popis objavio na mrežnoj stranici e-Oglasna ploča sudova, te ispitao završni račun u skladu s odredbom čl. 95. st. 2. Stečajnog zakona.  </w:t>
      </w:r>
    </w:p>
    <w:p w:rsidRDefault="00A20325" w:rsidP="009E7059" w:rsidR="00A20325">
      <w:pPr>
        <w:jc w:val="both"/>
      </w:pPr>
      <w:r>
        <w:tab/>
        <w:t xml:space="preserve">S obzirom da se završnoj diobi pristupa čim se završi unovčenje stečajne mase te da se završna dioba smije poduzeti samo uz suglasnost suda, to su se u konkretnom slučaju </w:t>
      </w:r>
      <w:r>
        <w:lastRenderedPageBreak/>
        <w:t xml:space="preserve">ispunili uvjeti za određivanje završnog ročišta vjerovnika u smislu odredbi čl. 282. i 283. Stečajnog zakona, zbog čega je donesena odluka kao u točkama I. do III. izreke ovog zaključka.  </w:t>
      </w:r>
    </w:p>
    <w:p w:rsidRDefault="0013477E" w:rsidP="0013477E" w:rsidR="0013477E" w:rsidRPr="000B1674">
      <w:pPr>
        <w:jc w:val="center"/>
      </w:pPr>
      <w:r w:rsidRPr="000B1674">
        <w:t xml:space="preserve">U Zadru </w:t>
      </w:r>
      <w:r w:rsidR="00A20325">
        <w:t>22. veljače 2019.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770F25" w:rsidP="00770F25" w:rsidR="00770F25">
      <w:r>
        <w:t xml:space="preserve">Za točnost otpravka – ovlaštena službenica                  </w:t>
      </w:r>
      <w:r>
        <w:t xml:space="preserve">                              </w:t>
      </w:r>
      <w:r>
        <w:tab/>
        <w:t xml:space="preserve">        Sutkinja</w:t>
      </w:r>
    </w:p>
    <w:p w:rsidRDefault="00770F25" w:rsidP="00770F25" w:rsidR="00770F2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474F4" w:rsidP="001F42FC" w:rsidR="005474F4" w:rsidRPr="006F3E15">
      <w:pPr>
        <w:jc w:val="right"/>
      </w:pPr>
    </w:p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5642CB" w:rsidP="00AE1CE2" w:rsidR="005642CB"/>
    <w:p w:rsidRDefault="00B80F25" w:rsidP="00E21BF1" w:rsidR="00B80F25">
      <w:pPr>
        <w:jc w:val="both"/>
      </w:pPr>
    </w:p>
    <w:p w:rsidRDefault="00DA64C3" w:rsidP="00E21BF1" w:rsidR="0013477E" w:rsidRPr="000B1674">
      <w:pPr>
        <w:jc w:val="both"/>
      </w:pPr>
      <w:r>
        <w:t>DNA:</w:t>
      </w:r>
      <w:r w:rsidR="0013477E" w:rsidRPr="000B1674">
        <w:t xml:space="preserve"> </w:t>
      </w:r>
    </w:p>
    <w:p w:rsidRDefault="00CF411A" w:rsidP="00E21BF1" w:rsidR="000A5F52">
      <w:pPr>
        <w:pStyle w:val="Odlomakpopisa"/>
        <w:numPr>
          <w:ilvl w:val="0"/>
          <w:numId w:val="2"/>
        </w:numPr>
        <w:jc w:val="both"/>
      </w:pPr>
      <w:r>
        <w:t xml:space="preserve">stečajnom </w:t>
      </w:r>
      <w:r w:rsidR="00A20325">
        <w:t>upraviteljuM Anti Vukašinu iz Zadra</w:t>
      </w:r>
      <w:r w:rsidR="00B2460B">
        <w:t xml:space="preserve">, </w:t>
      </w:r>
      <w:r w:rsidR="00052C92">
        <w:t>putem e-mail</w:t>
      </w:r>
      <w:r w:rsidR="00923758">
        <w:t xml:space="preserve">, </w:t>
      </w:r>
    </w:p>
    <w:p w:rsidRDefault="00CF411A" w:rsidP="000A5F52" w:rsidR="000A5F52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867DEC">
        <w:t xml:space="preserve">, uz ispitani završni račun stečajnog upravitelja od </w:t>
      </w:r>
      <w:r w:rsidR="00A20325">
        <w:t xml:space="preserve">4. siječanja 2019. </w:t>
      </w:r>
      <w:r w:rsidR="00AE1CE2">
        <w:t xml:space="preserve">(list spisa </w:t>
      </w:r>
      <w:r w:rsidR="00A20325">
        <w:t>148 do 162</w:t>
      </w:r>
      <w:r w:rsidR="00B2460B">
        <w:t>)</w:t>
      </w:r>
      <w:r w:rsidR="00052C92">
        <w:t xml:space="preserve">, </w:t>
      </w:r>
      <w:r w:rsidR="00AE1CE2">
        <w:t xml:space="preserve">sve to i </w:t>
      </w:r>
      <w:r w:rsidR="00052C92">
        <w:t>izložiti i u sudskoj pisarnici</w:t>
      </w:r>
      <w:r w:rsidR="00343AC1">
        <w:t>,</w:t>
      </w:r>
    </w:p>
    <w:p w:rsidRDefault="00CF411A" w:rsidP="00E21BF1" w:rsidR="00CF411A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13477E" w:rsidP="0013477E" w:rsidR="0013477E"/>
    <w:p w:rsidRDefault="0013477E" w:rsidP="0013477E" w:rsidR="0013477E"/>
    <w:p w:rsidRDefault="00770F25" w:rsidR="00530A52"/>
    <w:sectPr w:rsidSect="00A20325" w:rsidR="00530A52">
      <w:headerReference w:type="default" r:id="rId11"/>
      <w:headerReference w:type="first" r:id="rId12"/>
      <w:pgSz w:h="16838" w:w="11906"/>
      <w:pgMar w:gutter="0" w:footer="708" w:header="708" w:left="1440" w:bottom="1440" w:right="144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A20325" w:rsidP="00A20325" w:rsidR="00A20325">
        <w:pPr>
          <w:jc w:val="both"/>
        </w:pPr>
        <w:r>
          <w:t xml:space="preserve">                                                                      </w:t>
        </w:r>
        <w:r w:rsidR="00422710">
          <w:fldChar w:fldCharType="begin"/>
        </w:r>
        <w:r w:rsidR="00422710">
          <w:instrText>PAGE   \* MERGEFORMAT</w:instrText>
        </w:r>
        <w:r w:rsidR="00422710">
          <w:fldChar w:fldCharType="separate"/>
        </w:r>
        <w:r w:rsidR="00770F25">
          <w:rPr>
            <w:noProof/>
          </w:rPr>
          <w:t>2</w:t>
        </w:r>
        <w:r w:rsidR="00422710">
          <w:fldChar w:fldCharType="end"/>
        </w:r>
        <w:r w:rsidR="00422710" w:rsidRPr="00422710">
          <w:t xml:space="preserve"> </w:t>
        </w:r>
        <w:r w:rsidR="00422710">
          <w:tab/>
        </w:r>
        <w:r w:rsidR="00422710">
          <w:tab/>
          <w:t xml:space="preserve">  </w:t>
        </w:r>
        <w:r w:rsidR="00422710" w:rsidRPr="00807B2E">
          <w:t xml:space="preserve">Poslovni broj </w:t>
        </w:r>
        <w:r w:rsidR="00DA64C3">
          <w:t>2 St-</w:t>
        </w:r>
        <w:r>
          <w:t>116/2017-76</w:t>
        </w:r>
      </w:p>
      <w:p w:rsidRDefault="00B2460B" w:rsidP="00B2460B" w:rsidR="00B2460B">
        <w:pPr>
          <w:ind w:firstLine="708" w:left="3540"/>
          <w:jc w:val="both"/>
        </w:pPr>
      </w:p>
      <w:p w:rsidRDefault="00770F25" w:rsidP="00D85BE7" w:rsidR="00422710">
        <w:pPr>
          <w:ind w:firstLine="708" w:left="3540"/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FC6AFC">
      <w:t>: 2 St-</w:t>
    </w:r>
    <w:r w:rsidR="006641E5">
      <w:t>116/2017-76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403A3"/>
    <w:rsid w:val="00052C92"/>
    <w:rsid w:val="0005341E"/>
    <w:rsid w:val="00085DD9"/>
    <w:rsid w:val="000A5F52"/>
    <w:rsid w:val="00125DC3"/>
    <w:rsid w:val="0013477E"/>
    <w:rsid w:val="001F42FC"/>
    <w:rsid w:val="00343AC1"/>
    <w:rsid w:val="00396B26"/>
    <w:rsid w:val="003E755F"/>
    <w:rsid w:val="00401B8D"/>
    <w:rsid w:val="00422710"/>
    <w:rsid w:val="00485880"/>
    <w:rsid w:val="004901DF"/>
    <w:rsid w:val="00494492"/>
    <w:rsid w:val="0052527F"/>
    <w:rsid w:val="005474F4"/>
    <w:rsid w:val="005642CB"/>
    <w:rsid w:val="005A3EA5"/>
    <w:rsid w:val="005B633C"/>
    <w:rsid w:val="005F5E3C"/>
    <w:rsid w:val="006244E5"/>
    <w:rsid w:val="00642264"/>
    <w:rsid w:val="006641E5"/>
    <w:rsid w:val="007145A3"/>
    <w:rsid w:val="007513A5"/>
    <w:rsid w:val="00770F25"/>
    <w:rsid w:val="0079293D"/>
    <w:rsid w:val="00803D13"/>
    <w:rsid w:val="00867DEC"/>
    <w:rsid w:val="008D48A1"/>
    <w:rsid w:val="008E5B1A"/>
    <w:rsid w:val="00923758"/>
    <w:rsid w:val="009772CC"/>
    <w:rsid w:val="009B522A"/>
    <w:rsid w:val="009B7BD6"/>
    <w:rsid w:val="009E7059"/>
    <w:rsid w:val="00A20325"/>
    <w:rsid w:val="00A57BE4"/>
    <w:rsid w:val="00A93752"/>
    <w:rsid w:val="00A960D5"/>
    <w:rsid w:val="00AB387D"/>
    <w:rsid w:val="00AE1CE2"/>
    <w:rsid w:val="00AE4574"/>
    <w:rsid w:val="00B2460B"/>
    <w:rsid w:val="00B56387"/>
    <w:rsid w:val="00B80F25"/>
    <w:rsid w:val="00C417CE"/>
    <w:rsid w:val="00CB0B72"/>
    <w:rsid w:val="00CF411A"/>
    <w:rsid w:val="00D642BB"/>
    <w:rsid w:val="00D75B1D"/>
    <w:rsid w:val="00D85BE7"/>
    <w:rsid w:val="00DA64C3"/>
    <w:rsid w:val="00E21BF1"/>
    <w:rsid w:val="00E24B6C"/>
    <w:rsid w:val="00E253A8"/>
    <w:rsid w:val="00E27004"/>
    <w:rsid w:val="00E3741B"/>
    <w:rsid w:val="00E80148"/>
    <w:rsid w:val="00ED7E48"/>
    <w:rsid w:val="00F06C7B"/>
    <w:rsid w:val="00F225E0"/>
    <w:rsid w:val="00FA4F5D"/>
    <w:rsid w:val="00FC6AFC"/>
    <w:rsid w:val="00FD2C82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1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REF. 3 Stpn-3/16 na uvidu kod sutkinje
od 5.6.2017. Č.P.!!!
Prijava tražbina vjeorvnika čuva se u ormaru u sobi 42</izvorni_sadrzaj>
    <derivirana_varijabla naziv="DomainObject.Predmet.PrimjedbaSuca_1">SPIS REF. 3 Stpn-3/16 na uvidu kod sutkinje
od 5.6.2017. Č.P.!!!
Prijava tražbina vjeorvnika čuva se u ormaru u sobi 42</derivirana_varijabla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St-116/2017-57</izvorni_sadrzaj>
    <derivirana_varijabla naziv="DomainObject.PredzadnjaOdlukaIzPredmeta.Oznaka_1">St-116/2017-57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DE79A-C732-478D-AC85-711D9B708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2497</properties:Characters>
  <properties:Lines>67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2019-02-21T19:24:00Z</dcterms:created>
  <dc:creator>Tina Grgas</dc:creator>
  <cp:lastModifiedBy>Martina Kalmeta</cp:lastModifiedBy>
  <cp:lastPrinted>2019-02-22T09:11:00Z</cp:lastPrinted>
  <dcterms:modified xmlns:xsi="http://www.w3.org/2001/XMLSchema-instance" xsi:type="dcterms:W3CDTF">2019-02-22T09:19:00Z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(St-116-17 zaključak  završno ročište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