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8508" w14:paraId="729850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6412A2">
        <w:t>989/15-</w:t>
      </w:r>
      <w:r w:rsidR="005534CA">
        <w:t>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6412A2">
        <w:t>FRIZERSKI STUDIO IN d.o.o., Koprivnica, Mirka Viriusa 10, OIB: 59235474961</w:t>
      </w:r>
      <w:r w:rsidR="00637444">
        <w:t xml:space="preserve">, dana </w:t>
      </w:r>
      <w:r w:rsidR="00DE70B7">
        <w:t>12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412A2">
        <w:t xml:space="preserve"> FRIZERSKI STUDIO IN d.o.o., Koprivnica, Mirka Viriusa 10, OIB: 59235474961</w:t>
      </w:r>
      <w:r w:rsidR="00740000">
        <w:t xml:space="preserve">, </w:t>
      </w:r>
      <w:r w:rsidR="00CB6C18">
        <w:t xml:space="preserve">iznosi </w:t>
      </w:r>
      <w:r w:rsidR="006412A2">
        <w:t xml:space="preserve">98.240,58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6412A2">
        <w:t xml:space="preserve"> Matija </w:t>
      </w:r>
      <w:proofErr w:type="spellStart"/>
      <w:r w:rsidR="006412A2">
        <w:t>Lovković</w:t>
      </w:r>
      <w:proofErr w:type="spellEnd"/>
      <w:r w:rsidR="006412A2">
        <w:t>, Koprivnica, Mirka Viriusa 10, OIB: 83340255633</w:t>
      </w:r>
      <w:r w:rsidR="00740000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E70B7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DE70B7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DE70B7">
        <w:t>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DE70B7">
        <w:t>12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DE70B7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264" w:rsidR="00686264">
      <w:r>
        <w:separator/>
      </w:r>
    </w:p>
  </w:endnote>
  <w:endnote w:id="0" w:type="continuationSeparator">
    <w:p w:rsidRDefault="00686264" w:rsidR="00686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264" w:rsidR="00686264">
      <w:r>
        <w:separator/>
      </w:r>
    </w:p>
  </w:footnote>
  <w:footnote w:id="0" w:type="continuationSeparator">
    <w:p w:rsidRDefault="00686264" w:rsidR="00686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55B4"/>
    <w:rsid w:val="00274464"/>
    <w:rsid w:val="00282302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534CA"/>
    <w:rsid w:val="0058131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264"/>
    <w:rsid w:val="00693CD2"/>
    <w:rsid w:val="006C1AAA"/>
    <w:rsid w:val="006F25A8"/>
    <w:rsid w:val="00733A5A"/>
    <w:rsid w:val="00735822"/>
    <w:rsid w:val="00740000"/>
    <w:rsid w:val="00741660"/>
    <w:rsid w:val="007459E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DE70B7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St-989/2015</izvorni_sadrzaj>
    <derivirana_varijabla naziv="DomainObject.Predmet.OznakaBroj_1">St-989/2015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IN društvo s ograničenom odgovornošću za frizerske usluge i trgovinu</izvorni_sadrzaj>
    <derivirana_varijabla naziv="DomainObject.Predmet.ProtustrankaFormated_1">  FRIZERSKI STUDIO IN društvo s ograničenom odgovornošću za frizerske usluge i trgovinu</derivirana_varijabla>
  </DomainObject.Predmet.ProtustrankaFormated>
  <DomainObject.Predmet.ProtustrankaFormatedOIB>
    <izvorni_sadrzaj>  FRIZERSKI STUDIO IN društvo s ograničenom odgovornošću za frizerske usluge i trgovinu, OIB 59235474961</izvorni_sadrzaj>
    <derivirana_varijabla naziv="DomainObject.Predmet.ProtustrankaFormatedOIB_1">  FRIZERSKI STUDIO IN društvo s ograničenom odgovornošću za frizerske usluge i trgovinu, OIB 59235474961</derivirana_varijabla>
  </DomainObject.Predmet.ProtustrankaFormatedOIB>
  <DomainObject.Predmet.ProtustrankaFormatedWithAdress>
    <izvorni_sadrzaj> FRIZERSKI STUDIO IN društvo s ograničenom odgovornošću za frizerske usluge i trgovinu, Mirka Viriusa 10, 48000 Koprivnica</izvorni_sadrzaj>
    <derivirana_varijabla naziv="DomainObject.Predmet.ProtustrankaFormatedWithAdress_1"> FRIZERSKI STUDIO IN društvo s ograničenom odgovornošću za frizerske usluge i trgovinu, Mirka Viriusa 10, 48000 Koprivnica</derivirana_varijabla>
  </DomainObject.Predmet.ProtustrankaFormatedWithAdress>
  <DomainObject.Predmet.ProtustrankaFormatedWithAdressOIB>
    <izvorni_sadrzaj> FRIZERSKI STUDIO IN društvo s ograničenom odgovornošću za frizerske usluge i trgovinu, OIB 59235474961, Mirka Viriusa 10, 48000 Koprivnica</izvorni_sadrzaj>
    <derivirana_varijabla naziv="DomainObject.Predmet.ProtustrankaFormatedWithAdressOIB_1"> FRIZERSKI STUDIO IN društvo s ograničenom odgovornošću za frizerske usluge i trgovinu, OIB 59235474961, Mirka Viriusa 10, 48000 Koprivnica</derivirana_varijabla>
  </DomainObject.Predmet.ProtustrankaFormatedWithAdressOIB>
  <DomainObject.Predmet.ProtustrankaWithAdress>
    <izvorni_sadrzaj>FRIZERSKI STUDIO IN društvo s ograničenom odgovornošću za frizerske usluge i trgovinu Mirka Viriusa 10, 48000 Koprivnica</izvorni_sadrzaj>
    <derivirana_varijabla naziv="DomainObject.Predmet.ProtustrankaWithAdress_1">FRIZERSKI STUDIO IN društvo s ograničenom odgovornošću za frizerske usluge i trgovinu Mirka Viriusa 10, 48000 Koprivnica</derivirana_varijabla>
  </DomainObject.Predmet.ProtustrankaWithAdress>
  <DomainObject.Predmet.ProtustrankaWithAdressOIB>
    <izvorni_sadrzaj>FRIZERSKI STUDIO IN društvo s ograničenom odgovornošću za frizerske usluge i trgovinu, OIB 59235474961, Mirka Viriusa 10, 48000 Koprivnica</izvorni_sadrzaj>
    <derivirana_varijabla naziv="DomainObject.Predmet.ProtustrankaWithAdressOIB_1">FRIZERSKI STUDIO IN društvo s ograničenom odgovornošću za frizerske usluge i trgovinu, OIB 59235474961, Mirka Viriusa 10, 48000 Koprivnica</derivirana_varijabla>
  </DomainObject.Predmet.ProtustrankaWithAdressOIB>
  <DomainObject.Predmet.ProtustrankaNazivFormated>
    <izvorni_sadrzaj>FRIZERSKI STUDIO IN društvo s ograničenom odgovornošću za frizerske usluge i trgovinu</izvorni_sadrzaj>
    <derivirana_varijabla naziv="DomainObject.Predmet.ProtustrankaNazivFormated_1">FRIZERSKI STUDIO IN društvo s ograničenom odgovornošću za frizerske usluge i trgovinu</derivirana_varijabla>
  </DomainObject.Predmet.ProtustrankaNazivFormated>
  <DomainObject.Predmet.ProtustrankaNazivFormatedOIB>
    <izvorni_sadrzaj>FRIZERSKI STUDIO IN društvo s ograničenom odgovornošću za frizerske usluge i trgovinu, OIB 59235474961</izvorni_sadrzaj>
    <derivirana_varijabla naziv="DomainObject.Predmet.ProtustrankaNazivFormatedOIB_1">FRIZERSKI STUDIO IN društvo s ograničenom odgovornošću za frizerske usluge i trgovinu, OIB 59235474961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98240.58</izvorni_sadrzaj>
    <derivirana_varijabla naziv="DomainObject.Predmet.TrenutnaVrijednost_1">98240.58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STUDIO IN društvo s ograničenom odgovornošću za frizerske usluge i trgovinu</item>
    </izvorni_sadrzaj>
    <derivirana_varijabla naziv="DomainObject.Predmet.ProtuStrankaListFormated_1">
      <item>FRIZERSKI STUDIO IN društvo s ograničenom odgovornošću za frizerske usluge i trgovinu</item>
    </derivirana_varijabla>
  </DomainObject.Predmet.ProtuStrankaListFormated>
  <DomainObject.Predmet.ProtuStrankaListFormatedOIB>
    <izvorni_sadrzaj>
      <item>FRIZERSKI STUDIO IN društvo s ograničenom odgovornošću za frizerske usluge i trgovinu, OIB 59235474961</item>
    </izvorni_sadrzaj>
    <derivirana_varijabla naziv="DomainObject.Predmet.ProtuStrankaListFormatedOIB_1">
      <item>FRIZERSKI STUDIO IN društvo s ograničenom odgovornošću za frizerske usluge i trgovinu, OIB 59235474961</item>
    </derivirana_varijabla>
  </DomainObject.Predmet.ProtuStrankaListFormatedOIB>
  <DomainObject.Predmet.ProtuStrankaListFormatedWithAdress>
    <izvorni_sadrzaj>
      <item>FRIZERSKI STUDIO IN društvo s ograničenom odgovornošću za frizerske usluge i trgovinu, Mirka Viriusa 10, 48000 Koprivnica</item>
    </izvorni_sadrzaj>
    <derivirana_varijabla naziv="DomainObject.Predmet.ProtuStrankaListFormatedWithAdress_1">
      <item>FRIZERSKI STUDIO IN društvo s ograničenom odgovornošću za frizerske usluge i trgovinu, Mirka Viriusa 10, 48000 Koprivnica</item>
    </derivirana_varijabla>
  </DomainObject.Predmet.ProtuStrankaListFormatedWithAdress>
  <DomainObject.Predmet.ProtuStrankaListFormatedWithAdressOIB>
    <izvorni_sadrzaj>
      <item>FRIZERSKI STUDIO IN društvo s ograničenom odgovornošću za frizerske usluge i trgovinu, OIB 59235474961, Mirka Viriusa 10, 48000 Koprivnica</item>
    </izvorni_sadrzaj>
    <derivirana_varijabla naziv="DomainObject.Predmet.ProtuStrankaListFormatedWithAdressOIB_1">
      <item>FRIZERSKI STUDIO IN društvo s ograničenom odgovornošću za frizerske usluge i trgovinu, OIB 59235474961, Mirka Viriusa 10, 48000 Koprivnica</item>
    </derivirana_varijabla>
  </DomainObject.Predmet.ProtuStrankaListFormatedWithAdressOIB>
  <DomainObject.Predmet.ProtuStrankaListNazivFormated>
    <izvorni_sadrzaj>
      <item>FRIZERSKI STUDIO IN društvo s ograničenom odgovornošću za frizerske usluge i trgovinu</item>
    </izvorni_sadrzaj>
    <derivirana_varijabla naziv="DomainObject.Predmet.ProtuStrankaListNazivFormated_1">
      <item>FRIZERSKI STUDIO IN društvo s ograničenom odgovornošću za frizerske usluge i trgovinu</item>
    </derivirana_varijabla>
  </DomainObject.Predmet.ProtuStrankaListNazivFormated>
  <DomainObject.Predmet.ProtuStrankaListNazivFormatedOIB>
    <izvorni_sadrzaj>
      <item>FRIZERSKI STUDIO IN društvo s ograničenom odgovornošću za frizerske usluge i trgovinu, OIB 59235474961</item>
    </izvorni_sadrzaj>
    <derivirana_varijabla naziv="DomainObject.Predmet.ProtuStrankaListNazivFormatedOIB_1">
      <item>FRIZERSKI STUDIO IN društvo s ograničenom odgovornošću za frizerske usluge i trgovinu, OIB 59235474961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STUDIO IN društvo s ograničenom odgovornošću za frizerske usluge i trgovinu</izvorni_sadrzaj>
    <derivirana_varijabla naziv="DomainObject.Predmet.ProtustrankaIDrugi_1">FRIZERSKI STUDIO IN društvo s ograničenom odgovornošću za frizerske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FRIZERSKI STUDIO IN društvo s ograničenom odgovornošću za frizerske usluge i trgovinu, OIB 59235474961, Mirka Viriusa 10, 48000 Koprivnica</izvorni_sadrzaj>
    <derivirana_varijabla naziv="DomainObject.Predmet.ProtustrankaIDrugiAdressOIB_1">FRIZERSKI STUDIO IN društvo s ograničenom odgovornošću za frizerske usluge i trgovinu, OIB 59235474961, Mirka Viriusa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STUDIO IN društvo s ograničenom odgovornošću za frizerske usluge i trgovinu</item>
      <item>Sudski registar, Trgovački sud u Varaždinu</item>
    </izvorni_sadrzaj>
    <derivirana_varijabla naziv="DomainObject.Predmet.SudioniciListNaziv_1">
      <item>Financijska agencija</item>
      <item>FRIZERSKI STUDIO IN društvo s ograničenom odgovornošću za frizerske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FRIZERSKI STUDIO IN društvo s ograničenom odgovornošću za frizerske usluge i trgovinu, OIB 59235474961, Mirka Viriusa 10,48000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FRIZERSKI STUDIO IN društvo s ograničenom odgovornošću za frizerske usluge i trgovinu, OIB 59235474961, Mirka Viriusa 10,48000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59235474961</item>
      <item>, OIB null</item>
    </izvorni_sadrzaj>
    <derivirana_varijabla naziv="DomainObject.Predmet.SudioniciListNazivOIB_1">
      <item>, OIB 85821130368</item>
      <item>, OIB 59235474961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C56F5-022C-45B1-BD33-9CD784897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1883</properties:Characters>
  <properties:Lines>46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2016-01-12T09:22:00Z</cp:lastPrinted>
  <dcterms:modified xmlns:xsi="http://www.w3.org/2001/XMLSchema-instance" xsi:type="dcterms:W3CDTF">2016-01-12T09:23:00Z</dcterms:modified>
  <cp:revision>17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