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94fe" w14:paraId="3ee94fe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4B223B">
        <w:rPr>
          <w:rFonts w:cs="Times New Roman" w:hAnsi="Times New Roman" w:ascii="Times New Roman"/>
          <w:sz w:val="24"/>
          <w:szCs w:val="24"/>
        </w:rPr>
        <w:t>Broj: 2/St-719/2016-</w:t>
      </w:r>
      <w:r w:rsidR="005849E5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4B223B" w:rsidRPr="004B223B">
        <w:rPr>
          <w:rFonts w:cs="Times New Roman" w:hAnsi="Times New Roman" w:ascii="Times New Roman"/>
          <w:sz w:val="24"/>
          <w:szCs w:val="24"/>
        </w:rPr>
        <w:t>SARA INTIMA d.o.o., OIB: 63538740324 sa sjedištem u Uskoci 113, Uskoci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B223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A1E19" w:rsidRPr="004A1E19">
        <w:rPr>
          <w:rFonts w:cs="Times New Roman" w:hAnsi="Times New Roman" w:ascii="Times New Roman"/>
          <w:sz w:val="24"/>
          <w:szCs w:val="24"/>
        </w:rPr>
        <w:t xml:space="preserve">SARA INTIMA d.o.o., </w:t>
      </w:r>
      <w:r w:rsidR="00832BC8">
        <w:rPr>
          <w:rFonts w:cs="Times New Roman" w:hAnsi="Times New Roman" w:ascii="Times New Roman"/>
          <w:sz w:val="24"/>
          <w:szCs w:val="24"/>
        </w:rPr>
        <w:br/>
      </w:r>
      <w:r w:rsidR="004A1E19" w:rsidRPr="004A1E19">
        <w:rPr>
          <w:rFonts w:cs="Times New Roman" w:hAnsi="Times New Roman" w:ascii="Times New Roman"/>
          <w:sz w:val="24"/>
          <w:szCs w:val="24"/>
        </w:rPr>
        <w:t>OIB: 63538740324 sa sjedištem u Uskoci 113, Uskoci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4A1E19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8F36F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Dragutin Romić, Ulica Papuka 28, Čepin, </w:t>
      </w:r>
      <w:r w:rsidR="008F36FE">
        <w:rPr>
          <w:rFonts w:cs="Times New Roman" w:hAnsi="Times New Roman" w:ascii="Times New Roman"/>
          <w:color w:themeColor="text1" w:val="000000"/>
          <w:sz w:val="24"/>
          <w:szCs w:val="24"/>
        </w:rPr>
        <w:br/>
        <w:t xml:space="preserve">OIB: 07423571519.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A1E19" w:rsidRPr="004A1E19">
        <w:rPr>
          <w:rFonts w:cs="Times New Roman" w:hAnsi="Times New Roman" w:ascii="Times New Roman"/>
          <w:sz w:val="24"/>
          <w:szCs w:val="24"/>
        </w:rPr>
        <w:t>SARA INTIMA d.o.o., OIB: 63538740324 sa sjedištem u Uskoci 113, Uskoci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40340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440340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440340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440340">
        <w:rPr>
          <w:rFonts w:cs="Times New Roman" w:hAnsi="Times New Roman" w:ascii="Times New Roman"/>
          <w:sz w:val="24"/>
          <w:szCs w:val="24"/>
        </w:rPr>
        <w:t>707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440340">
        <w:rPr>
          <w:rFonts w:cs="Times New Roman" w:hAnsi="Times New Roman" w:ascii="Times New Roman"/>
          <w:sz w:val="24"/>
          <w:szCs w:val="24"/>
        </w:rPr>
        <w:t>567.086,54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>da ima jednu zaposlenu osobu.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11. rujna 2018., na ročište nije pristupio nitko. 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>, 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6749EF">
        <w:rPr>
          <w:rFonts w:cs="Times New Roman" w:hAnsi="Times New Roman" w:ascii="Times New Roman"/>
          <w:sz w:val="24"/>
          <w:szCs w:val="24"/>
        </w:rPr>
        <w:t xml:space="preserve">a od pokretnina vlasnik je automobila Ford Transit 2004., reg. oznake NG-106-BM, koji je odjavljen 28. srpnja 2014., kako je imovina neznatna, to 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4B223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A9222F" w:rsidP="00B27556" w:rsidR="00A9222F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6749EF" w:rsidR="00B27556" w:rsidRPr="00302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6749EF" w:rsidRPr="006749EF">
        <w:rPr>
          <w:rFonts w:cs="Times New Roman" w:hAnsi="Times New Roman" w:ascii="Times New Roman"/>
          <w:sz w:val="24"/>
          <w:szCs w:val="24"/>
        </w:rPr>
        <w:t>SABIHA ŠABIĆ, Medulin, KAPOVICA 1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0C4" w:rsidP="00922784" w:rsidR="00FD10C4">
      <w:pPr>
        <w:spacing w:lineRule="auto" w:line="240" w:after="0"/>
      </w:pPr>
      <w:r>
        <w:separator/>
      </w:r>
    </w:p>
  </w:endnote>
  <w:endnote w:id="0" w:type="continuationSeparator">
    <w:p w:rsidRDefault="00FD10C4" w:rsidP="00922784" w:rsidR="00FD10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54EB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0C4" w:rsidP="00922784" w:rsidR="00FD10C4">
      <w:pPr>
        <w:spacing w:lineRule="auto" w:line="240" w:after="0"/>
      </w:pPr>
      <w:r>
        <w:separator/>
      </w:r>
    </w:p>
  </w:footnote>
  <w:footnote w:id="0" w:type="continuationSeparator">
    <w:p w:rsidRDefault="00FD10C4" w:rsidP="00922784" w:rsidR="00FD10C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8306D"/>
    <w:rsid w:val="002B0D54"/>
    <w:rsid w:val="002D58F9"/>
    <w:rsid w:val="003028D3"/>
    <w:rsid w:val="00314332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A1E19"/>
    <w:rsid w:val="004A46B0"/>
    <w:rsid w:val="004B223B"/>
    <w:rsid w:val="004F4FDC"/>
    <w:rsid w:val="0052504A"/>
    <w:rsid w:val="005849E5"/>
    <w:rsid w:val="00644551"/>
    <w:rsid w:val="00654EB4"/>
    <w:rsid w:val="006749EF"/>
    <w:rsid w:val="006D6FE4"/>
    <w:rsid w:val="00727925"/>
    <w:rsid w:val="00781F77"/>
    <w:rsid w:val="007C5B18"/>
    <w:rsid w:val="00831177"/>
    <w:rsid w:val="00832BC8"/>
    <w:rsid w:val="00840486"/>
    <w:rsid w:val="0085245A"/>
    <w:rsid w:val="00862877"/>
    <w:rsid w:val="008E021E"/>
    <w:rsid w:val="008F0C95"/>
    <w:rsid w:val="008F36FE"/>
    <w:rsid w:val="00922784"/>
    <w:rsid w:val="00987EC8"/>
    <w:rsid w:val="009E2034"/>
    <w:rsid w:val="00A15748"/>
    <w:rsid w:val="00A35712"/>
    <w:rsid w:val="00A9222F"/>
    <w:rsid w:val="00A92A0C"/>
    <w:rsid w:val="00AA6537"/>
    <w:rsid w:val="00AD3E05"/>
    <w:rsid w:val="00AF2F58"/>
    <w:rsid w:val="00B07D39"/>
    <w:rsid w:val="00B27556"/>
    <w:rsid w:val="00B35447"/>
    <w:rsid w:val="00B73DA3"/>
    <w:rsid w:val="00BB45B8"/>
    <w:rsid w:val="00BF2B6A"/>
    <w:rsid w:val="00C36BCA"/>
    <w:rsid w:val="00CC7C6F"/>
    <w:rsid w:val="00D74F95"/>
    <w:rsid w:val="00D80A38"/>
    <w:rsid w:val="00DA5E78"/>
    <w:rsid w:val="00DB6D90"/>
    <w:rsid w:val="00DD5716"/>
    <w:rsid w:val="00DE562C"/>
    <w:rsid w:val="00E03703"/>
    <w:rsid w:val="00EE4EF5"/>
    <w:rsid w:val="00F305C9"/>
    <w:rsid w:val="00FA18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INTIMA društvo s ograničenom odgovornošću za proizvodnju odjeće, trgovinu i usluge</izvorni_sadrzaj>
    <derivirana_varijabla naziv="DomainObject.Predmet.ProtustrankaFormated_1">  SARA INTIMA društvo s ograničenom odgovornošću za proizvodnju odjeće, trgovinu i usluge</derivirana_varijabla>
  </DomainObject.Predmet.ProtustrankaFormated>
  <DomainObject.Predmet.ProtustrankaFormatedOIB>
    <izvorni_sadrzaj>  SARA INTIMA društvo s ograničenom odgovornošću za proizvodnju odjeće, trgovinu i usluge, OIB 63538740324</izvorni_sadrzaj>
    <derivirana_varijabla naziv="DomainObject.Predmet.ProtustrankaFormatedOIB_1">  SARA INTIMA društvo s ograničenom odgovornošću za proizvodnju odjeće, trgovinu i usluge, OIB 63538740324</derivirana_varijabla>
  </DomainObject.Predmet.ProtustrankaFormatedOIB>
  <DomainObject.Predmet.ProtustrankaFormatedWithAdress>
    <izvorni_sadrzaj> SARA INTIMA društvo s ograničenom odgovornošću za proizvodnju odjeće, trgovinu i usluge, Uskoci 113, 35435 Uskoci</izvorni_sadrzaj>
    <derivirana_varijabla naziv="DomainObject.Predmet.ProtustrankaFormatedWithAdress_1"> SARA INTIMA društvo s ograničenom odgovornošću za proizvodnju odjeće, trgovinu i usluge, Uskoci 113, 35435 Uskoci</derivirana_varijabla>
  </DomainObject.Predmet.ProtustrankaFormatedWithAdress>
  <DomainObject.Predmet.ProtustrankaFormatedWithAdressOIB>
    <izvorni_sadrzaj> SARA INTIMA društvo s ograničenom odgovornošću za proizvodnju odjeće, trgovinu i usluge, OIB 63538740324, Uskoci 113, 35435 Uskoci</izvorni_sadrzaj>
    <derivirana_varijabla naziv="DomainObject.Predmet.ProtustrankaFormatedWithAdressOIB_1"> SARA INTIMA društvo s ograničenom odgovornošću za proizvodnju odjeće, trgovinu i usluge, OIB 63538740324, Uskoci 113, 35435 Uskoci</derivirana_varijabla>
  </DomainObject.Predmet.ProtustrankaFormatedWithAdressOIB>
  <DomainObject.Predmet.ProtustrankaWithAdress>
    <izvorni_sadrzaj>SARA INTIMA društvo s ograničenom odgovornošću za proizvodnju odjeće, trgovinu i usluge Uskoci 113, 35435 Uskoci</izvorni_sadrzaj>
    <derivirana_varijabla naziv="DomainObject.Predmet.ProtustrankaWithAdress_1">SARA INTIMA društvo s ograničenom odgovornošću za proizvodnju odjeće, trgovinu i usluge Uskoci 113, 35435 Uskoci</derivirana_varijabla>
  </DomainObject.Predmet.ProtustrankaWithAdress>
  <DomainObject.Predmet.ProtustrankaWithAdressOIB>
    <izvorni_sadrzaj>SARA INTIMA društvo s ograničenom odgovornošću za proizvodnju odjeće, trgovinu i usluge, OIB 63538740324, Uskoci 113, 35435 Uskoci</izvorni_sadrzaj>
    <derivirana_varijabla naziv="DomainObject.Predmet.ProtustrankaWithAdressOIB_1">SARA INTIMA društvo s ograničenom odgovornošću za proizvodnju odjeće, trgovinu i usluge, OIB 63538740324, Uskoci 113, 35435 Uskoci</derivirana_varijabla>
  </DomainObject.Predmet.ProtustrankaWithAdressOIB>
  <DomainObject.Predmet.ProtustrankaNazivFormated>
    <izvorni_sadrzaj>SARA INTIMA društvo s ograničenom odgovornošću za proizvodnju odjeće, trgovinu i usluge</izvorni_sadrzaj>
    <derivirana_varijabla naziv="DomainObject.Predmet.ProtustrankaNazivFormated_1">SARA INTIMA društvo s ograničenom odgovornošću za proizvodnju odjeće, trgovinu i usluge</derivirana_varijabla>
  </DomainObject.Predmet.ProtustrankaNazivFormated>
  <DomainObject.Predmet.ProtustrankaNazivFormatedOIB>
    <izvorni_sadrzaj>SARA INTIMA društvo s ograničenom odgovornošću za proizvodnju odjeće, trgovinu i usluge, OIB 63538740324</izvorni_sadrzaj>
    <derivirana_varijabla naziv="DomainObject.Predmet.ProtustrankaNazivFormatedOIB_1">SARA INTIMA društvo s ograničenom odgovornošću za proizvodnju odjeće, trgovinu i usluge, OIB 63538740324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567086.54</izvorni_sadrzaj>
    <derivirana_varijabla naziv="DomainObject.Predmet.TrenutnaVrijednost_1">567086.54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INTIMA društvo s ograničenom odgovornošću za proizvodnju odjeće, trgovinu i usluge</item>
    </izvorni_sadrzaj>
    <derivirana_varijabla naziv="DomainObject.Predmet.ProtuStrankaListFormated_1">
      <item>SARA INTIMA društvo s ograničenom odgovornošću za proizvodnju odjeće, trgovinu i usluge</item>
    </derivirana_varijabla>
  </DomainObject.Predmet.ProtuStrankaListFormated>
  <DomainObject.Predmet.ProtuStrankaListFormatedOIB>
    <izvorni_sadrzaj>
      <item>SARA INTIMA društvo s ograničenom odgovornošću za proizvodnju odjeće, trgovinu i usluge, OIB 63538740324</item>
    </izvorni_sadrzaj>
    <derivirana_varijabla naziv="DomainObject.Predmet.ProtuStrankaListFormatedOIB_1">
      <item>SARA INTIMA društvo s ograničenom odgovornošću za proizvodnju odjeće, trgovinu i usluge, OIB 63538740324</item>
    </derivirana_varijabla>
  </DomainObject.Predmet.ProtuStrankaListFormatedOIB>
  <DomainObject.Predmet.ProtuStrankaListFormatedWithAdress>
    <izvorni_sadrzaj>
      <item>SARA INTIMA društvo s ograničenom odgovornošću za proizvodnju odjeće, trgovinu i usluge, Uskoci 113, 35435 Uskoci</item>
    </izvorni_sadrzaj>
    <derivirana_varijabla naziv="DomainObject.Predmet.ProtuStrankaListFormatedWithAdress_1">
      <item>SARA INTIMA društvo s ograničenom odgovornošću za proizvodnju odjeće, trgovinu i usluge, Uskoci 113, 35435 Uskoci</item>
    </derivirana_varijabla>
  </DomainObject.Predmet.ProtuStrankaListFormatedWithAdress>
  <DomainObject.Predmet.ProtuStrankaListFormatedWithAdressOIB>
    <izvorni_sadrzaj>
      <item>SARA INTIMA društvo s ograničenom odgovornošću za proizvodnju odjeće, trgovinu i usluge, OIB 63538740324, Uskoci 113, 35435 Uskoci</item>
    </izvorni_sadrzaj>
    <derivirana_varijabla naziv="DomainObject.Predmet.ProtuStrankaListFormatedWithAdressOIB_1">
      <item>SARA INTIMA društvo s ograničenom odgovornošću za proizvodnju odjeće, trgovinu i usluge, OIB 63538740324, Uskoci 113, 35435 Uskoci</item>
    </derivirana_varijabla>
  </DomainObject.Predmet.ProtuStrankaListFormatedWithAdressOIB>
  <DomainObject.Predmet.ProtuStrankaListNazivFormated>
    <izvorni_sadrzaj>
      <item>SARA INTIMA društvo s ograničenom odgovornošću za proizvodnju odjeće, trgovinu i usluge</item>
    </izvorni_sadrzaj>
    <derivirana_varijabla naziv="DomainObject.Predmet.ProtuStrankaListNazivFormated_1">
      <item>SARA INTIMA društvo s ograničenom odgovornošću za proizvodnju odjeće, trgovinu i usluge</item>
    </derivirana_varijabla>
  </DomainObject.Predmet.ProtuStrankaListNazivFormated>
  <DomainObject.Predmet.ProtuStrankaListNazivFormatedOIB>
    <izvorni_sadrzaj>
      <item>SARA INTIMA društvo s ograničenom odgovornošću za proizvodnju odjeće, trgovinu i usluge, OIB 63538740324</item>
    </izvorni_sadrzaj>
    <derivirana_varijabla naziv="DomainObject.Predmet.ProtuStrankaListNazivFormatedOIB_1">
      <item>SARA INTIMA društvo s ograničenom odgovornošću za proizvodnju odjeće, trgovinu i usluge, OIB 63538740324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INTIMA društvo s ograničenom odgovornošću za proizvodnju odjeće, trgovinu i usluge</izvorni_sadrzaj>
    <derivirana_varijabla naziv="DomainObject.Predmet.ProtustrankaIDrugi_1">SARA INTIMA društvo s ograničenom odgovornošću za proizvodnju odjeće,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SARA INTIMA društvo s ograničenom odgovornošću za proizvodnju odjeće, trgovinu i usluge, OIB 63538740324, Uskoci 113, 35435 Uskoci</izvorni_sadrzaj>
    <derivirana_varijabla naziv="DomainObject.Predmet.ProtustrankaIDrugiAdressOIB_1">SARA INTIMA društvo s ograničenom odgovornošću za proizvodnju odjeće, trgovinu i usluge, OIB 63538740324, Uskoci 113, 35435 Uskoci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INTIMA društvo s ograničenom odgovornošću za proizvodnju odjeće, trgovinu i usluge</item>
    </izvorni_sadrzaj>
    <derivirana_varijabla naziv="DomainObject.Predmet.SudioniciListNaziv_1">
      <item>Financijska agencija</item>
      <item>SARA INTIMA društvo s ograničenom odgovornošću za proizvodnju odjeće, trgovinu i usluge</item>
    </derivirana_varijabla>
  </DomainObject.Predmet.SudioniciListNaziv>
  <DomainObject.Predmet.SudioniciListAdressOIB>
    <izvorni_sadrzaj>
      <item>Financijska agencija, OIB 85821130368, Ulica grada Vukovara 70,10000 Zagreb</item>
      <item>SARA INTIMA društvo s ograničenom odgovornošću za proizvodnju odjeće, trgovinu i usluge, OIB 63538740324, Uskoci 113,35435 Uskoci</item>
    </izvorni_sadrzaj>
    <derivirana_varijabla naziv="DomainObject.Predmet.SudioniciListAdressOIB_1">
      <item>Financijska agencija, OIB 85821130368, Ulica grada Vukovara 70,10000 Zagreb</item>
      <item>SARA INTIMA društvo s ograničenom odgovornošću za proizvodnju odjeće, trgovinu i usluge, OIB 63538740324, Uskoci 113,35435 Uskoci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63538740324</item>
    </izvorni_sadrzaj>
    <derivirana_varijabla naziv="DomainObject.Predmet.SudioniciListNazivOIB_1">
      <item>, OIB 85821130368</item>
      <item>, OIB 63538740324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St-719/2016-9</izvorni_sadrzaj>
    <derivirana_varijabla naziv="DomainObject.PredzadnjaOdlukaIzPredmeta.Oznaka_1">St-719/2016-9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12AFF-C3DD-44DB-9836-A5431ECC5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603</properties:Words>
  <properties:Characters>3053</properties:Characters>
  <properties:Lines>109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2018-10-09T06:58:00Z</dcterms:created>
  <dc:creator>wsadmin</dc:creator>
  <cp:lastModifiedBy>wsadmin</cp:lastModifiedBy>
  <cp:lastPrinted>2018-10-05T10:28:00Z</cp:lastPrinted>
  <dcterms:modified xmlns:xsi="http://www.w3.org/2001/XMLSchema-instance" xsi:type="dcterms:W3CDTF">2018-10-09T10:39:00Z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- St-719-2016.docx)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