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7921" w14:paraId="c717921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A32E22">
        <w:t>421</w:t>
      </w:r>
      <w:r w:rsidR="00BE14DE">
        <w:t>/</w:t>
      </w:r>
      <w:r w:rsidR="00245588">
        <w:t>16-</w:t>
      </w:r>
      <w:r w:rsidR="00A32E2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055536">
        <w:t>HANGAR KLUB d.o.o., Vodice, Magistrala 42,</w:t>
      </w:r>
      <w:r w:rsidR="00055536" w:rsidRPr="007A679F">
        <w:t xml:space="preserve"> OIB: </w:t>
      </w:r>
      <w:r w:rsidR="00055536">
        <w:t>02060674032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EF5B72">
        <w:t>29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055536">
        <w:t>HANGAR KLUB d.o.o., Vodice, Magistrala 42,</w:t>
      </w:r>
      <w:r w:rsidR="00055536" w:rsidRPr="007A679F">
        <w:t xml:space="preserve"> OIB: </w:t>
      </w:r>
      <w:r w:rsidR="00055536">
        <w:t>02060674032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8221C" w:rsidP="00961D95" w:rsidR="00A70A5D">
      <w:pPr>
        <w:jc w:val="center"/>
      </w:pPr>
      <w:r>
        <w:t>1</w:t>
      </w:r>
      <w:r w:rsidR="00912BD3">
        <w:t>5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A32E22">
        <w:t>10,10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8221C" w:rsidP="00A70A5D" w:rsidR="00A70A5D">
      <w:pPr>
        <w:pStyle w:val="Odlomakpopisa"/>
        <w:ind w:left="0"/>
        <w:jc w:val="center"/>
      </w:pPr>
      <w:r>
        <w:t>1</w:t>
      </w:r>
      <w:r w:rsidR="00912BD3">
        <w:t>5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A32E22">
        <w:t>10,12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727A75">
        <w:t>HANGAR KLUB d.o.o., Vodice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727A75">
        <w:t>15</w:t>
      </w:r>
      <w:r w:rsidR="00E2372D">
        <w:t>. ožujka 2016</w:t>
      </w:r>
      <w:r w:rsidR="00245588" w:rsidRPr="006A6907">
        <w:t xml:space="preserve">. u Očevidniku redoslijeda osnova za plaćanje ima evidentirane neizvršene osnove za plaćanje u neprekinutom razdoblju od </w:t>
      </w:r>
      <w:r w:rsidR="00E2372D">
        <w:t>120</w:t>
      </w:r>
      <w:r w:rsidR="00245588" w:rsidRPr="006A6907">
        <w:t xml:space="preserve"> dan</w:t>
      </w:r>
      <w:r w:rsidR="00E613DA">
        <w:t>a</w:t>
      </w:r>
      <w:r w:rsidR="00245588" w:rsidRPr="006A6907">
        <w:t xml:space="preserve"> u iznosu od </w:t>
      </w:r>
      <w:r w:rsidR="00727A75">
        <w:t>79.053,21</w:t>
      </w:r>
      <w:r w:rsidR="00245588" w:rsidRPr="006A6907">
        <w:t xml:space="preserve"> kun</w:t>
      </w:r>
      <w:r w:rsidR="00727A75">
        <w:t>u</w:t>
      </w:r>
      <w:r w:rsidR="00673D65" w:rsidRPr="006A6907">
        <w:t xml:space="preserve">, te da ima </w:t>
      </w:r>
      <w:r w:rsidR="00727A75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EF5B72">
        <w:t>29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727A75">
        <w:t>HANGAR KLUB d.o.o., Vodice</w:t>
      </w:r>
      <w:r w:rsidR="00727A75" w:rsidRPr="00F60CD9">
        <w:t xml:space="preserve"> </w:t>
      </w:r>
      <w:r w:rsidR="0020610B" w:rsidRPr="00F60CD9">
        <w:t>i za član</w:t>
      </w:r>
      <w:r w:rsidR="00DE51EF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727A75" w:rsidP="000C7F11" w:rsidR="000C7F11" w:rsidRPr="00E80472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>LUKA TOMLJENOVIĆ iz Zagreba, Medvedgradska 56</w:t>
      </w:r>
      <w:r w:rsidR="00651F68" w:rsidRPr="00EF5B72">
        <w:rPr>
          <w:szCs w:val="24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3386A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A32E22">
      <w:t>-421/16-4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5536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29C8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1862"/>
    <w:rsid w:val="00407508"/>
    <w:rsid w:val="004224E3"/>
    <w:rsid w:val="004270AE"/>
    <w:rsid w:val="004349E4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7A75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3F79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72E9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665B"/>
    <w:rsid w:val="009450AA"/>
    <w:rsid w:val="00961D95"/>
    <w:rsid w:val="00963059"/>
    <w:rsid w:val="00963DDA"/>
    <w:rsid w:val="00965B5A"/>
    <w:rsid w:val="0096677F"/>
    <w:rsid w:val="00973336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32E22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3FC5"/>
    <w:rsid w:val="00B45A65"/>
    <w:rsid w:val="00B46913"/>
    <w:rsid w:val="00B50997"/>
    <w:rsid w:val="00B51EDD"/>
    <w:rsid w:val="00B560AE"/>
    <w:rsid w:val="00B60403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51EF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2372D"/>
    <w:rsid w:val="00E3386A"/>
    <w:rsid w:val="00E50151"/>
    <w:rsid w:val="00E523CF"/>
    <w:rsid w:val="00E54133"/>
    <w:rsid w:val="00E55A5C"/>
    <w:rsid w:val="00E613DA"/>
    <w:rsid w:val="00E61BA1"/>
    <w:rsid w:val="00E61FA9"/>
    <w:rsid w:val="00E651B1"/>
    <w:rsid w:val="00E73C36"/>
    <w:rsid w:val="00E80472"/>
    <w:rsid w:val="00E80B0F"/>
    <w:rsid w:val="00E864A3"/>
    <w:rsid w:val="00E8758E"/>
    <w:rsid w:val="00E87798"/>
    <w:rsid w:val="00E9577E"/>
    <w:rsid w:val="00E9737D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33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8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8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8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8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33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8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8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8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8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HANGAR KLUB d.o.o. za trgovinu i ugostiteljstvo</izvorni_sadrzaj>
    <derivirana_varijabla naziv="DomainObject.Predmet.ProtustrankaFormated_1">  HANGAR KLUB d.o.o. za trgovinu i ugostiteljstvo</derivirana_varijabla>
  </DomainObject.Predmet.ProtustrankaFormated>
  <DomainObject.Predmet.ProtustrankaFormatedOIB>
    <izvorni_sadrzaj>  HANGAR KLUB d.o.o. za trgovinu i ugostiteljstvo, OIB 02060674032</izvorni_sadrzaj>
    <derivirana_varijabla naziv="DomainObject.Predmet.ProtustrankaFormatedOIB_1">  HANGAR KLUB d.o.o. za trgovinu i ugostiteljstvo, OIB 02060674032</derivirana_varijabla>
  </DomainObject.Predmet.ProtustrankaFormatedOIB>
  <DomainObject.Predmet.ProtustrankaFormatedWithAdress>
    <izvorni_sadrzaj> HANGAR KLUB d.o.o. za trgovinu i ugostiteljstvo, Magistrala  42 , 22211 Vodice</izvorni_sadrzaj>
    <derivirana_varijabla naziv="DomainObject.Predmet.ProtustrankaFormatedWithAdress_1"> HANGAR KLUB d.o.o. za trgovinu i ugostiteljstvo, Magistrala  42 , 22211 Vodice</derivirana_varijabla>
  </DomainObject.Predmet.ProtustrankaFormatedWithAdress>
  <DomainObject.Predmet.ProtustrankaFormatedWithAdressOIB>
    <izvorni_sadrzaj> HANGAR KLUB d.o.o. za trgovinu i ugostiteljstvo, OIB 02060674032, Magistrala  42 , 22211 Vodice</izvorni_sadrzaj>
    <derivirana_varijabla naziv="DomainObject.Predmet.ProtustrankaFormatedWithAdressOIB_1"> HANGAR KLUB d.o.o. za trgovinu i ugostiteljstvo, OIB 02060674032, Magistrala  42 , 22211 Vodice</derivirana_varijabla>
  </DomainObject.Predmet.ProtustrankaFormatedWithAdressOIB>
  <DomainObject.Predmet.ProtustrankaWithAdress>
    <izvorni_sadrzaj>HANGAR KLUB d.o.o. za trgovinu i ugostiteljstvo Magistrala  42 , 22211 Vodice</izvorni_sadrzaj>
    <derivirana_varijabla naziv="DomainObject.Predmet.ProtustrankaWithAdress_1">HANGAR KLUB d.o.o. za trgovinu i ugostiteljstvo Magistrala  42 , 22211 Vodice</derivirana_varijabla>
  </DomainObject.Predmet.ProtustrankaWithAdress>
  <DomainObject.Predmet.ProtustrankaWithAdressOIB>
    <izvorni_sadrzaj>HANGAR KLUB d.o.o. za trgovinu i ugostiteljstvo, OIB 02060674032, Magistrala  42 , 22211 Vodice</izvorni_sadrzaj>
    <derivirana_varijabla naziv="DomainObject.Predmet.ProtustrankaWithAdressOIB_1">HANGAR KLUB d.o.o. za trgovinu i ugostiteljstvo, OIB 02060674032, Magistrala  42 , 22211 Vodice</derivirana_varijabla>
  </DomainObject.Predmet.ProtustrankaWithAdressOIB>
  <DomainObject.Predmet.ProtustrankaNazivFormated>
    <izvorni_sadrzaj>HANGAR KLUB d.o.o. za trgovinu i ugostiteljstvo</izvorni_sadrzaj>
    <derivirana_varijabla naziv="DomainObject.Predmet.ProtustrankaNazivFormated_1">HANGAR KLUB d.o.o. za trgovinu i ugostiteljstvo</derivirana_varijabla>
  </DomainObject.Predmet.ProtustrankaNazivFormated>
  <DomainObject.Predmet.ProtustrankaNazivFormatedOIB>
    <izvorni_sadrzaj>HANGAR KLUB d.o.o. za trgovinu i ugostiteljstvo, OIB 02060674032</izvorni_sadrzaj>
    <derivirana_varijabla naziv="DomainObject.Predmet.ProtustrankaNazivFormatedOIB_1">HANGAR KLUB d.o.o. za trgovinu i ugostiteljstvo, OIB 02060674032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HANGAR KLUB d.o.o. za trgovinu i ugostiteljstvo</item>
    </izvorni_sadrzaj>
    <derivirana_varijabla naziv="DomainObject.Predmet.ProtuStrankaListFormated_1">
      <item>HANGAR KLUB d.o.o. za trgovinu i ugostiteljstvo</item>
    </derivirana_varijabla>
  </DomainObject.Predmet.ProtuStrankaListFormated>
  <DomainObject.Predmet.ProtuStrankaListFormatedOIB>
    <izvorni_sadrzaj>
      <item>HANGAR KLUB d.o.o. za trgovinu i ugostiteljstvo, OIB 02060674032</item>
    </izvorni_sadrzaj>
    <derivirana_varijabla naziv="DomainObject.Predmet.ProtuStrankaListFormatedOIB_1">
      <item>HANGAR KLUB d.o.o. za trgovinu i ugostiteljstvo, OIB 02060674032</item>
    </derivirana_varijabla>
  </DomainObject.Predmet.ProtuStrankaListFormatedOIB>
  <DomainObject.Predmet.ProtuStrankaListFormatedWithAdress>
    <izvorni_sadrzaj>
      <item>HANGAR KLUB d.o.o. za trgovinu i ugostiteljstvo, Magistrala  42 , 22211 Vodice</item>
    </izvorni_sadrzaj>
    <derivirana_varijabla naziv="DomainObject.Predmet.ProtuStrankaListFormatedWithAdress_1">
      <item>HANGAR KLUB d.o.o. za trgovinu i ugostiteljstvo, Magistrala  42 , 22211 Vodice</item>
    </derivirana_varijabla>
  </DomainObject.Predmet.ProtuStrankaListFormatedWithAdress>
  <DomainObject.Predmet.ProtuStrankaListFormatedWithAdressOIB>
    <izvorni_sadrzaj>
      <item>HANGAR KLUB d.o.o. za trgovinu i ugostiteljstvo, OIB 02060674032, Magistrala  42 , 22211 Vodice</item>
    </izvorni_sadrzaj>
    <derivirana_varijabla naziv="DomainObject.Predmet.ProtuStrankaListFormatedWithAdressOIB_1">
      <item>HANGAR KLUB d.o.o. za trgovinu i ugostiteljstvo, OIB 02060674032, Magistrala  42 , 22211 Vodice</item>
    </derivirana_varijabla>
  </DomainObject.Predmet.ProtuStrankaListFormatedWithAdressOIB>
  <DomainObject.Predmet.ProtuStrankaListNazivFormated>
    <izvorni_sadrzaj>
      <item>HANGAR KLUB d.o.o. za trgovinu i ugostiteljstvo</item>
    </izvorni_sadrzaj>
    <derivirana_varijabla naziv="DomainObject.Predmet.ProtuStrankaListNazivFormated_1">
      <item>HANGAR KLUB d.o.o. za trgovinu i ugostiteljstvo</item>
    </derivirana_varijabla>
  </DomainObject.Predmet.ProtuStrankaListNazivFormated>
  <DomainObject.Predmet.ProtuStrankaListNazivFormatedOIB>
    <izvorni_sadrzaj>
      <item>HANGAR KLUB d.o.o. za trgovinu i ugostiteljstvo, OIB 02060674032</item>
    </izvorni_sadrzaj>
    <derivirana_varijabla naziv="DomainObject.Predmet.ProtuStrankaListNazivFormatedOIB_1">
      <item>HANGAR KLUB d.o.o. za trgovinu i ugostiteljstvo, OIB 02060674032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HANGAR KLUB d.o.o. za trgovinu i ugostiteljstvo</izvorni_sadrzaj>
    <derivirana_varijabla naziv="DomainObject.Predmet.ProtustrankaIDrugi_1">HANGAR KLUB d.o.o. za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HANGAR KLUB d.o.o. za trgovinu i ugostiteljstvo, OIB 02060674032, Magistrala  42 , 22211 Vodice</izvorni_sadrzaj>
    <derivirana_varijabla naziv="DomainObject.Predmet.ProtustrankaIDrugiAdressOIB_1">HANGAR KLUB d.o.o. za trgovinu i ugostiteljstvo, OIB 02060674032, Magistrala  42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HANGAR KLUB d.o.o. za trgovinu i ugostiteljstvo</item>
    </izvorni_sadrzaj>
    <derivirana_varijabla naziv="DomainObject.Predmet.SudioniciListNaziv_1">
      <item>FINA - Podružnica Šibenik</item>
      <item>HANGAR KLUB d.o.o. za trgovinu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HANGAR KLUB d.o.o. za trgovinu i ugostiteljstvo, OIB 02060674032, Magistrala  42 ,22211 Vodice</item>
    </izvorni_sadrzaj>
    <derivirana_varijabla naziv="DomainObject.Predmet.SudioniciListAdressOIB_1">
      <item>FINA - Podružnica Šibenik, OIB 85821130368, Perivoj L. Marune 1,22000 Šibenik</item>
      <item>HANGAR KLUB d.o.o. za trgovinu i ugostiteljstvo, OIB 02060674032, Magistrala  42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02060674032</item>
    </izvorni_sadrzaj>
    <derivirana_varijabla naziv="DomainObject.Predmet.SudioniciListNazivOIB_1">
      <item>, OIB 85821130368</item>
      <item>, OIB 02060674032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16228F-34EF-43AB-9814-4A589156FE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373</properties:Words>
  <properties:Characters>1978</properties:Characters>
  <properties:Lines>79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2016-03-29T07:50:00Z</dcterms:created>
  <dc:creator>Administrator</dc:creator>
  <cp:lastModifiedBy>Merlina Klišmanić</cp:lastModifiedBy>
  <cp:lastPrinted>2016-03-18T09:50:00Z</cp:lastPrinted>
  <dcterms:modified xmlns:xsi="http://www.w3.org/2001/XMLSchema-instance" xsi:type="dcterms:W3CDTF">2016-03-31T07:03:00Z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