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2d40" w14:paraId="54c2d40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St-1823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25979" w:rsidRPr="00525979">
        <w:t xml:space="preserve"> BEŠTAK-COMMERCE, d.o.o.</w:t>
      </w:r>
      <w:r w:rsidR="00525979">
        <w:t xml:space="preserve">OIB: </w:t>
      </w:r>
      <w:r w:rsidR="00525979" w:rsidRPr="00525979">
        <w:t>75987684033</w:t>
      </w:r>
      <w:r w:rsidR="00525979">
        <w:t xml:space="preserve"> </w:t>
      </w:r>
      <w:r w:rsidR="003F4FA4">
        <w:t xml:space="preserve">MBS: 080192945 </w:t>
      </w:r>
      <w:r w:rsidR="00525979">
        <w:t>iz Sesveta, Šašinovec, Ivana Granđe 45</w:t>
      </w:r>
      <w:r w:rsidR="007E739E" w:rsidRPr="007E739E">
        <w:t xml:space="preserve"> </w:t>
      </w:r>
      <w:r w:rsidR="00A167C6">
        <w:t>dana 04.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BEŠTAK-COMMERCE, d.o.</w:t>
      </w:r>
      <w:r w:rsidR="00525979">
        <w:t>o.OIB: 75987684033</w:t>
      </w:r>
      <w:r w:rsidR="003F4FA4" w:rsidRPr="003F4FA4">
        <w:t xml:space="preserve"> MBS: 080192945 </w:t>
      </w:r>
      <w:r w:rsidR="00525979">
        <w:t xml:space="preserve"> iz Sesveta, Š</w:t>
      </w:r>
      <w:r w:rsidR="00525979" w:rsidRPr="00525979">
        <w:t>ašinovec, Ivana Granđe 45</w:t>
      </w:r>
      <w:r w:rsidR="00EC159D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3752F3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525979" w:rsidRPr="00525979">
        <w:t>BEŠTAK-COMMERCE, d.o.</w:t>
      </w:r>
      <w:r w:rsidR="00525979">
        <w:t>o.OIB: 75987684033 iz Sesveta, Š</w:t>
      </w:r>
      <w:r w:rsidR="00525979" w:rsidRPr="00525979">
        <w:t>ašinovec, Ivana Granđe 45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F4FA4" w:rsidP="00A167C6" w:rsidR="00EC159D">
      <w:pPr>
        <w:pStyle w:val="Bezproreda"/>
        <w:jc w:val="center"/>
      </w:pPr>
      <w:r>
        <w:t>U Zagrebu 05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0B3E19" w:rsidR="00DF43CB">
      <w:pPr>
        <w:pStyle w:val="Bezproreda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B3E1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A77F2">
          <w:t>70.St-1823</w:t>
        </w:r>
        <w:r w:rsidR="007E73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B3E19"/>
    <w:rsid w:val="003752F3"/>
    <w:rsid w:val="003F4FA4"/>
    <w:rsid w:val="00525979"/>
    <w:rsid w:val="006E1039"/>
    <w:rsid w:val="007E739E"/>
    <w:rsid w:val="0092290B"/>
    <w:rsid w:val="00A167C6"/>
    <w:rsid w:val="00CA77F2"/>
    <w:rsid w:val="00D574B1"/>
    <w:rsid w:val="00DF43CB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B3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B3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St-1823/2015</izvorni_sadrzaj>
    <derivirana_varijabla naziv="DomainObject.Predmet.OznakaBroj_1">St-1823/2015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BEŠTAK-COMMERCE d.o.o.</izvorni_sadrzaj>
    <derivirana_varijabla naziv="DomainObject.Predmet.ProtustrankaFormated_1">  BEŠTAK-COMMERCE d.o.o.</derivirana_varijabla>
  </DomainObject.Predmet.ProtustrankaFormated>
  <DomainObject.Predmet.ProtustrankaFormatedOIB>
    <izvorni_sadrzaj>  BEŠTAK-COMMERCE d.o.o., OIB 75987684033</izvorni_sadrzaj>
    <derivirana_varijabla naziv="DomainObject.Predmet.ProtustrankaFormatedOIB_1">  BEŠTAK-COMMERCE d.o.o., OIB 75987684033</derivirana_varijabla>
  </DomainObject.Predmet.ProtustrankaFormatedOIB>
  <DomainObject.Predmet.ProtustrankaFormatedWithAdress>
    <izvorni_sadrzaj> BEŠTAK-COMMERCE d.o.o., Šašinovec, Ivana Granđe 45, 10360 Sesvete</izvorni_sadrzaj>
    <derivirana_varijabla naziv="DomainObject.Predmet.ProtustrankaFormatedWithAdress_1"> BEŠTAK-COMMERCE d.o.o., Šašinovec, Ivana Granđe 45, 10360 Sesvete</derivirana_varijabla>
  </DomainObject.Predmet.ProtustrankaFormatedWithAdress>
  <DomainObject.Predmet.ProtustrankaFormatedWithAdressOIB>
    <izvorni_sadrzaj> BEŠTAK-COMMERCE d.o.o., OIB 75987684033, Šašinovec, Ivana Granđe 45, 10360 Sesvete</izvorni_sadrzaj>
    <derivirana_varijabla naziv="DomainObject.Predmet.ProtustrankaFormatedWithAdressOIB_1"> BEŠTAK-COMMERCE d.o.o., OIB 75987684033, Šašinovec, Ivana Granđe 45, 10360 Sesvete</derivirana_varijabla>
  </DomainObject.Predmet.ProtustrankaFormatedWithAdressOIB>
  <DomainObject.Predmet.ProtustrankaWithAdress>
    <izvorni_sadrzaj>BEŠTAK-COMMERCE d.o.o. Šašinovec, Ivana Granđe 45, 10360 Sesvete</izvorni_sadrzaj>
    <derivirana_varijabla naziv="DomainObject.Predmet.ProtustrankaWithAdress_1">BEŠTAK-COMMERCE d.o.o. Šašinovec, Ivana Granđe 45, 10360 Sesvete</derivirana_varijabla>
  </DomainObject.Predmet.ProtustrankaWithAdress>
  <DomainObject.Predmet.ProtustrankaWithAdressOIB>
    <izvorni_sadrzaj>BEŠTAK-COMMERCE d.o.o., OIB 75987684033, Šašinovec, Ivana Granđe 45, 10360 Sesvete</izvorni_sadrzaj>
    <derivirana_varijabla naziv="DomainObject.Predmet.ProtustrankaWithAdressOIB_1">BEŠTAK-COMMERCE d.o.o., OIB 75987684033, Šašinovec, Ivana Granđe 45, 10360 Sesvete</derivirana_varijabla>
  </DomainObject.Predmet.ProtustrankaWithAdressOIB>
  <DomainObject.Predmet.ProtustrankaNazivFormated>
    <izvorni_sadrzaj>BEŠTAK-COMMERCE d.o.o.</izvorni_sadrzaj>
    <derivirana_varijabla naziv="DomainObject.Predmet.ProtustrankaNazivFormated_1">BEŠTAK-COMMERCE d.o.o.</derivirana_varijabla>
  </DomainObject.Predmet.ProtustrankaNazivFormated>
  <DomainObject.Predmet.ProtustrankaNazivFormatedOIB>
    <izvorni_sadrzaj>BEŠTAK-COMMERCE d.o.o., OIB 75987684033</izvorni_sadrzaj>
    <derivirana_varijabla naziv="DomainObject.Predmet.ProtustrankaNazivFormatedOIB_1">BEŠTAK-COMMERCE d.o.o., OIB 75987684033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BEŠTAK-COMMERCE d.o.o.</item>
    </izvorni_sadrzaj>
    <derivirana_varijabla naziv="DomainObject.Predmet.ProtuStrankaListFormated_1">
      <item>BEŠTAK-COMMERCE d.o.o.</item>
    </derivirana_varijabla>
  </DomainObject.Predmet.ProtuStrankaListFormated>
  <DomainObject.Predmet.ProtuStrankaListFormatedOIB>
    <izvorni_sadrzaj>
      <item>BEŠTAK-COMMERCE d.o.o., OIB 75987684033</item>
    </izvorni_sadrzaj>
    <derivirana_varijabla naziv="DomainObject.Predmet.ProtuStrankaListFormatedOIB_1">
      <item>BEŠTAK-COMMERCE d.o.o., OIB 75987684033</item>
    </derivirana_varijabla>
  </DomainObject.Predmet.ProtuStrankaListFormatedOIB>
  <DomainObject.Predmet.ProtuStrankaListFormatedWithAdress>
    <izvorni_sadrzaj>
      <item>BEŠTAK-COMMERCE d.o.o., Šašinovec, Ivana Granđe 45, 10360 Sesvete</item>
    </izvorni_sadrzaj>
    <derivirana_varijabla naziv="DomainObject.Predmet.ProtuStrankaListFormatedWithAdress_1">
      <item>BEŠTAK-COMMERCE d.o.o., Šašinovec, Ivana Granđe 45, 10360 Sesvete</item>
    </derivirana_varijabla>
  </DomainObject.Predmet.ProtuStrankaListFormatedWithAdress>
  <DomainObject.Predmet.ProtuStrankaListFormatedWithAdressOIB>
    <izvorni_sadrzaj>
      <item>BEŠTAK-COMMERCE d.o.o., OIB 75987684033, Šašinovec, Ivana Granđe 45, 10360 Sesvete</item>
    </izvorni_sadrzaj>
    <derivirana_varijabla naziv="DomainObject.Predmet.ProtuStrankaListFormatedWithAdressOIB_1">
      <item>BEŠTAK-COMMERCE d.o.o., OIB 75987684033, Šašinovec, Ivana Granđe 45, 10360 Sesvete</item>
    </derivirana_varijabla>
  </DomainObject.Predmet.ProtuStrankaListFormatedWithAdressOIB>
  <DomainObject.Predmet.ProtuStrankaListNazivFormated>
    <izvorni_sadrzaj>
      <item>BEŠTAK-COMMERCE d.o.o.</item>
    </izvorni_sadrzaj>
    <derivirana_varijabla naziv="DomainObject.Predmet.ProtuStrankaListNazivFormated_1">
      <item>BEŠTAK-COMMERCE d.o.o.</item>
    </derivirana_varijabla>
  </DomainObject.Predmet.ProtuStrankaListNazivFormated>
  <DomainObject.Predmet.ProtuStrankaListNazivFormatedOIB>
    <izvorni_sadrzaj>
      <item>BEŠTAK-COMMERCE d.o.o., OIB 75987684033</item>
    </izvorni_sadrzaj>
    <derivirana_varijabla naziv="DomainObject.Predmet.ProtuStrankaListNazivFormatedOIB_1">
      <item>BEŠTAK-COMMERCE d.o.o., OIB 75987684033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BEŠTAK-COMMERCE d.o.o.</izvorni_sadrzaj>
    <derivirana_varijabla naziv="DomainObject.Predmet.ProtustrankaIDrugi_1">BEŠTAK-COMMERCE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BEŠTAK-COMMERCE d.o.o., OIB 75987684033, Šašinovec, Ivana Granđe 45, 10360 Sesvete</izvorni_sadrzaj>
    <derivirana_varijabla naziv="DomainObject.Predmet.ProtustrankaIDrugiAdressOIB_1">BEŠTAK-COMMERCE d.o.o., OIB 75987684033, Šašinovec, Ivana Granđe 45,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BEŠTAK-COMMERCE d.o.o.</item>
    </izvorni_sadrzaj>
    <derivirana_varijabla naziv="DomainObject.Predmet.SudioniciListNaziv_1">
      <item>FINA Regionalni centar Zagreb</item>
      <item>BEŠTAK-COMMERCE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BEŠTAK-COMMERCE d.o.o., OIB 75987684033, Šašinovec, Ivana Granđe 45,10360 Sesvete</item>
    </izvorni_sadrzaj>
    <derivirana_varijabla naziv="DomainObject.Predmet.SudioniciListAdressOIB_1">
      <item>FINA Regionalni centar Zagreb, OIB 85821130368, Trg svibanjskih žrtava 1995. 1,10000 Zagreb</item>
      <item>BEŠTAK-COMMERCE d.o.o., OIB 75987684033, Šašinovec, Ivana Granđe 45,10360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75987684033</item>
    </izvorni_sadrzaj>
    <derivirana_varijabla naziv="DomainObject.Predmet.SudioniciListNazivOIB_1">
      <item>, OIB 85821130368</item>
      <item>, OIB 75987684033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1756</properties:Characters>
  <properties:Lines>52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2015-11-04T13:46:00Z</dcterms:created>
  <dc:creator>Maja Jurovicki</dc:creator>
  <cp:lastModifiedBy>Zlatka Plivelić</cp:lastModifiedBy>
  <cp:lastPrinted>2015-11-05T14:15:00Z</cp:lastPrinted>
  <dcterms:modified xmlns:xsi="http://www.w3.org/2001/XMLSchema-instance" xsi:type="dcterms:W3CDTF">2015-11-05T14:15:00Z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