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ad4b" w14:paraId="4daad4b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BF358B" w:rsidRPr="00BF358B">
        <w:t xml:space="preserve"> </w:t>
      </w:r>
      <w:r w:rsidR="00BF358B">
        <w:t>MEDEA DESIGN d.o.o.</w:t>
      </w:r>
      <w:r w:rsidR="00C4131D">
        <w:t>,</w:t>
      </w:r>
      <w:r w:rsidR="002F73DE">
        <w:t xml:space="preserve"> </w:t>
      </w:r>
      <w:r w:rsidR="00BF358B">
        <w:t>Kordunska 13, Varaždin</w:t>
      </w:r>
      <w:r w:rsidR="006263EF">
        <w:t>, OIB:</w:t>
      </w:r>
      <w:r w:rsidR="002F73DE" w:rsidRPr="002F73DE">
        <w:t xml:space="preserve"> </w:t>
      </w:r>
      <w:r w:rsidR="00BF358B">
        <w:t>02685403869</w:t>
      </w:r>
      <w:r w:rsidR="001B05AE">
        <w:t>,</w:t>
      </w:r>
      <w:r w:rsidR="00CA760E">
        <w:t xml:space="preserve"> </w:t>
      </w:r>
      <w:r w:rsidR="00F82D16">
        <w:t>dana</w:t>
      </w:r>
      <w:r w:rsidR="002F73DE">
        <w:t xml:space="preserve"> 28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 MEDEA DESIGN d.o.o., Kordunska 13, Varaždin, OIB:</w:t>
      </w:r>
      <w:r w:rsidR="00BF358B" w:rsidRPr="002F73DE">
        <w:t xml:space="preserve"> </w:t>
      </w:r>
      <w:r w:rsidR="00BF358B">
        <w:t>02685403869</w:t>
      </w:r>
      <w:r w:rsidR="002F73DE">
        <w:rPr>
          <w:szCs w:val="24"/>
        </w:rPr>
        <w:t>, s danom 28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AD1D95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67660E">
        <w:rPr>
          <w:szCs w:val="24"/>
        </w:rPr>
        <w:t xml:space="preserve"> dužnikom</w:t>
      </w:r>
      <w:r w:rsidR="00213DB3">
        <w:rPr>
          <w:szCs w:val="24"/>
        </w:rPr>
        <w:t xml:space="preserve"> </w:t>
      </w:r>
      <w:r w:rsidR="00BF358B">
        <w:t>MEDEA DESIGN d.o.o., Kordunska 13, Varaždin, OIB:</w:t>
      </w:r>
      <w:r w:rsidR="00BF358B" w:rsidRPr="002F73DE">
        <w:t xml:space="preserve"> </w:t>
      </w:r>
      <w:r w:rsidR="00BF358B">
        <w:t>02685403869.</w:t>
      </w:r>
    </w:p>
    <w:p w:rsidRDefault="00BF358B" w:rsidP="00BD5D5B" w:rsidR="00BF358B">
      <w:pPr>
        <w:ind w:hanging="708" w:left="1413"/>
        <w:jc w:val="both"/>
      </w:pPr>
    </w:p>
    <w:p w:rsidRDefault="00BD5D5B" w:rsidP="00421443" w:rsidR="00421443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421443">
        <w:t>Siniša Rajnović, Sv. Trojstva 87, Milanovac, Virovitica, OIB: 86217384445.</w:t>
      </w:r>
    </w:p>
    <w:p w:rsidRDefault="0083122F" w:rsidP="002F73DE" w:rsidR="0083122F">
      <w:pPr>
        <w:ind w:hanging="705" w:left="1410"/>
        <w:jc w:val="both"/>
      </w:pPr>
    </w:p>
    <w:p w:rsidRDefault="002F73DE" w:rsidP="002F73DE" w:rsidR="002F73DE">
      <w:pPr>
        <w:ind w:hanging="705" w:left="1410"/>
        <w:jc w:val="both"/>
      </w:pPr>
    </w:p>
    <w:p w:rsidRDefault="00BD5D5B" w:rsidP="0083122F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BF358B" w:rsidRPr="00BF358B">
        <w:t xml:space="preserve"> </w:t>
      </w:r>
      <w:r w:rsidR="00BF358B">
        <w:t>MEDEA DESIGN d.o.o., Kordunska 13, Varaždin, OIB:</w:t>
      </w:r>
      <w:r w:rsidR="00BF358B" w:rsidRPr="002F73DE">
        <w:t xml:space="preserve"> </w:t>
      </w:r>
      <w:r w:rsidR="00BF358B">
        <w:t>02685403869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F358B">
        <w:rPr>
          <w:szCs w:val="24"/>
        </w:rPr>
        <w:t>je dana 03. studenog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2F73DE">
        <w:rPr>
          <w:szCs w:val="24"/>
        </w:rPr>
        <w:t xml:space="preserve"> 28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F73DE" w:rsidR="005A38A1">
      <w:pPr>
        <w:rPr>
          <w:szCs w:val="2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5A38A1" w:rsidP="005235FC" w:rsidR="005A38A1">
      <w:pPr>
        <w:rPr>
          <w:szCs w:val="24"/>
        </w:rPr>
      </w:pPr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BF358B">
        <w:t>MEDEA DESIGN d.o.o., Kordunska 13, 42000 Varaždin</w:t>
      </w:r>
    </w:p>
    <w:p w:rsidRDefault="00AC315C" w:rsidP="00BF358B" w:rsidR="00AC315C" w:rsidRPr="00BF358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BF358B">
        <w:rPr>
          <w:szCs w:val="24"/>
        </w:rPr>
        <w:t xml:space="preserve">Christian-Damir Bajsić, </w:t>
      </w:r>
      <w:r w:rsidR="00BF358B">
        <w:t>Kordunska 13, 42000 Varaždin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BF358B">
        <w:rPr>
          <w:szCs w:val="24"/>
        </w:rPr>
        <w:t>ka, Ispostava Varaždin</w:t>
      </w:r>
      <w:r w:rsidR="00670F24">
        <w:rPr>
          <w:szCs w:val="24"/>
        </w:rPr>
        <w:t>,</w:t>
      </w:r>
      <w:r w:rsidR="00BF358B">
        <w:rPr>
          <w:szCs w:val="24"/>
        </w:rPr>
        <w:t xml:space="preserve"> Varaždin</w:t>
      </w:r>
      <w:r w:rsidR="00C4131D">
        <w:rPr>
          <w:szCs w:val="24"/>
        </w:rPr>
        <w:t>,</w:t>
      </w:r>
      <w:r w:rsidR="00BF358B">
        <w:rPr>
          <w:szCs w:val="24"/>
        </w:rPr>
        <w:t xml:space="preserve"> Graberje 1</w:t>
      </w:r>
    </w:p>
    <w:p w:rsidRDefault="00213DB3" w:rsidP="00213DB3" w:rsidR="00421443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670F24" w:rsidRPr="002F73DE">
        <w:rPr>
          <w:szCs w:val="24"/>
        </w:rPr>
        <w:t xml:space="preserve"> </w:t>
      </w:r>
      <w:r w:rsidR="00421443">
        <w:t xml:space="preserve">Siniša Rajnović, Sv. Trojstva 87, Milanovac, </w:t>
      </w:r>
      <w:r w:rsidR="00A805CE">
        <w:t xml:space="preserve">33000 </w:t>
      </w:r>
      <w:r w:rsidR="00421443">
        <w:t>Virovitica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67660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120" w:rsidP="006E5853" w:rsidR="00A85120">
      <w:r>
        <w:separator/>
      </w:r>
    </w:p>
  </w:endnote>
  <w:endnote w:id="0" w:type="continuationSeparator">
    <w:p w:rsidRDefault="00A85120" w:rsidP="006E5853" w:rsidR="00A8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120" w:rsidP="006E5853" w:rsidR="00A85120">
      <w:r>
        <w:separator/>
      </w:r>
    </w:p>
  </w:footnote>
  <w:footnote w:id="0" w:type="continuationSeparator">
    <w:p w:rsidRDefault="00A85120" w:rsidP="006E5853" w:rsidR="00A85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F63AB2" w:rsidR="00BD5D5B">
    <w:pPr>
      <w:pStyle w:val="Zaglavlje"/>
      <w:jc w:val="right"/>
    </w:pPr>
    <w:r>
      <w:t xml:space="preserve">Poslovni broj: </w:t>
    </w:r>
    <w:r w:rsidR="00F63AB2">
      <w:t>St-691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260F4"/>
    <w:rsid w:val="00066303"/>
    <w:rsid w:val="00095F63"/>
    <w:rsid w:val="000A16EA"/>
    <w:rsid w:val="000E130B"/>
    <w:rsid w:val="000F3268"/>
    <w:rsid w:val="00100876"/>
    <w:rsid w:val="001B05AE"/>
    <w:rsid w:val="001D29D2"/>
    <w:rsid w:val="00213DB3"/>
    <w:rsid w:val="002435BA"/>
    <w:rsid w:val="002439C7"/>
    <w:rsid w:val="00262923"/>
    <w:rsid w:val="002A2A98"/>
    <w:rsid w:val="002F73DE"/>
    <w:rsid w:val="00335D24"/>
    <w:rsid w:val="00356B59"/>
    <w:rsid w:val="003828EB"/>
    <w:rsid w:val="003B48FF"/>
    <w:rsid w:val="003E0D32"/>
    <w:rsid w:val="00421443"/>
    <w:rsid w:val="00436A5A"/>
    <w:rsid w:val="00447B2E"/>
    <w:rsid w:val="004E2CB1"/>
    <w:rsid w:val="0051208E"/>
    <w:rsid w:val="005235FC"/>
    <w:rsid w:val="005371AA"/>
    <w:rsid w:val="00564CD4"/>
    <w:rsid w:val="00574A4B"/>
    <w:rsid w:val="00582349"/>
    <w:rsid w:val="00583FF4"/>
    <w:rsid w:val="005A38A1"/>
    <w:rsid w:val="005A3EFC"/>
    <w:rsid w:val="005D6699"/>
    <w:rsid w:val="00603BD4"/>
    <w:rsid w:val="00610AB3"/>
    <w:rsid w:val="006263EF"/>
    <w:rsid w:val="0062693C"/>
    <w:rsid w:val="00670F24"/>
    <w:rsid w:val="0067660E"/>
    <w:rsid w:val="006842AE"/>
    <w:rsid w:val="006B07F7"/>
    <w:rsid w:val="006B087D"/>
    <w:rsid w:val="006B4F97"/>
    <w:rsid w:val="006E5853"/>
    <w:rsid w:val="007467AC"/>
    <w:rsid w:val="00791A89"/>
    <w:rsid w:val="007A646E"/>
    <w:rsid w:val="007D2555"/>
    <w:rsid w:val="00806A38"/>
    <w:rsid w:val="0083122F"/>
    <w:rsid w:val="00833BFA"/>
    <w:rsid w:val="00842FEB"/>
    <w:rsid w:val="00850758"/>
    <w:rsid w:val="008C60D6"/>
    <w:rsid w:val="008D4E02"/>
    <w:rsid w:val="009E3C89"/>
    <w:rsid w:val="00A60097"/>
    <w:rsid w:val="00A805CE"/>
    <w:rsid w:val="00A85120"/>
    <w:rsid w:val="00A970C6"/>
    <w:rsid w:val="00AC315C"/>
    <w:rsid w:val="00AD1D95"/>
    <w:rsid w:val="00B12F61"/>
    <w:rsid w:val="00B1388D"/>
    <w:rsid w:val="00B327DC"/>
    <w:rsid w:val="00B57E86"/>
    <w:rsid w:val="00B62537"/>
    <w:rsid w:val="00B72CD2"/>
    <w:rsid w:val="00B76A79"/>
    <w:rsid w:val="00B80C91"/>
    <w:rsid w:val="00BC4D7A"/>
    <w:rsid w:val="00BD5D5B"/>
    <w:rsid w:val="00BD7494"/>
    <w:rsid w:val="00BF358B"/>
    <w:rsid w:val="00C322BE"/>
    <w:rsid w:val="00C4131D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63AB2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5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5C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5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5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5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5C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5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5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MEDEA DESIGN društvo s ograničenom odgovornošću za trgovinu i ugostiteljstvo zastupanog po punomoćniku Christian-Damir Bajsić</izvorni_sadrzaj>
    <derivirana_varijabla naziv="DomainObject.Predmet.ProtustrankaFormated_1">  MEDEA DESIGN društvo s ograničenom odgovornošću za trgovinu i ugostiteljstvo zastupanog po punomoćniku Christian-Damir Bajsić</derivirana_varijabla>
  </DomainObject.Predmet.ProtustrankaFormated>
  <DomainObject.Predmet.ProtustrankaFormatedOIB>
    <izvorni_sadrzaj>  MEDEA DESIGN društvo s ograničenom odgovornošću za trgovinu i ugostiteljstvo, OIB 02685403869 zastupanog po punomoćniku Christian-Damir Bajsić</izvorni_sadrzaj>
    <derivirana_varijabla naziv="DomainObject.Predmet.ProtustrankaFormatedOIB_1">  MEDEA DESIGN društvo s ograničenom odgovornošću za trgovinu i ugostiteljstvo, OIB 02685403869 zastupanog po punomoćniku Christian-Damir Bajsić</derivirana_varijabla>
  </DomainObject.Predmet.ProtustrankaFormatedOIB>
  <DomainObject.Predmet.ProtustrankaFormatedWithAdress>
    <izvorni_sadrzaj> MEDEA DESIGN društvo s ograničenom odgovornošću za trgovinu i ugostiteljstvo, Kordunska 13, 42000 Varaždin zastupanog po punomoćniku Christian-Damir Bajsić</izvorni_sadrzaj>
    <derivirana_varijabla naziv="DomainObject.Predmet.ProtustrankaFormatedWithAdress_1"> MEDEA DESIGN društvo s ograničenom odgovornošću za trgovinu i ugostiteljstvo, Kordunska 13, 42000 Varaždin zastupanog po punomoćniku Christian-Damir Bajsić</derivirana_varijabla>
  </DomainObject.Predmet.ProtustrankaFormatedWithAdress>
  <DomainObject.Predmet.ProtustrankaFormatedWithAdressOIB>
    <izvorni_sadrzaj> MEDEA DESIGN društvo s ograničenom odgovornošću za trgovinu i ugostiteljstvo, OIB 02685403869, Kordunska 13, 42000 Varaždin zastupanog po punomoćniku Christian-Damir Bajsić</izvorni_sadrzaj>
    <derivirana_varijabla naziv="DomainObject.Predmet.ProtustrankaFormatedWithAdressOIB_1"> MEDEA DESIGN društvo s ograničenom odgovornošću za trgovinu i ugostiteljstvo, OIB 02685403869, Kordunska 13, 42000 Varaždin zastupanog po punomoćniku Christian-Damir Bajsić</derivirana_varijabla>
  </DomainObject.Predmet.ProtustrankaFormatedWithAdressOIB>
  <DomainObject.Predmet.ProtustrankaWithAdress>
    <izvorni_sadrzaj>MEDEA DESIGN društvo s ograničenom odgovornošću za trgovinu i ugostiteljstvo Kordunska 13, 42000 Varaždin</izvorni_sadrzaj>
    <derivirana_varijabla naziv="DomainObject.Predmet.ProtustrankaWithAdress_1">MEDEA DESIGN društvo s ograničenom odgovornošću za trgovinu i ugostiteljstvo Kordunska 13, 42000 Varaždin</derivirana_varijabla>
  </DomainObject.Predmet.ProtustrankaWithAdress>
  <DomainObject.Predmet.ProtustrankaWithAdressOIB>
    <izvorni_sadrzaj>MEDEA DESIGN društvo s ograničenom odgovornošću za trgovinu i ugostiteljstvo, OIB 02685403869, Kordunska 13, 42000 Varaždin</izvorni_sadrzaj>
    <derivirana_varijabla naziv="DomainObject.Predmet.ProtustrankaWithAdressOIB_1">MEDEA DESIGN društvo s ograničenom odgovornošću za trgovinu i ugostiteljstvo, OIB 02685403869, Kordunska 13, 42000 Varaždin</derivirana_varijabla>
  </DomainObject.Predmet.ProtustrankaWithAdressOIB>
  <DomainObject.Predmet.ProtustrankaNazivFormated>
    <izvorni_sadrzaj>MEDEA DESIGN društvo s ograničenom odgovornošću za trgovinu i ugostiteljstvo</izvorni_sadrzaj>
    <derivirana_varijabla naziv="DomainObject.Predmet.ProtustrankaNazivFormated_1">MEDEA DESIGN društvo s ograničenom odgovornošću za trgovinu i ugostiteljstvo</derivirana_varijabla>
  </DomainObject.Predmet.ProtustrankaNazivFormated>
  <DomainObject.Predmet.ProtustrankaNazivFormatedOIB>
    <izvorni_sadrzaj>MEDEA DESIGN društvo s ograničenom odgovornošću za trgovinu i ugostiteljstvo, OIB 02685403869</izvorni_sadrzaj>
    <derivirana_varijabla naziv="DomainObject.Predmet.ProtustrankaNazivFormatedOIB_1">MEDEA DESIGN društvo s ograničenom odgovornošću za trgovinu i ugostiteljstvo, OIB 02685403869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31731.61</izvorni_sadrzaj>
    <derivirana_varijabla naziv="DomainObject.Predmet.TrenutnaVrijednost_1">31731.61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MEDEA DESIGN društvo s ograničenom odgovornošću za trgovinu i ugostiteljstvo zastupanog po punomoćniku Christian-Damir Bajsić</item>
    </izvorni_sadrzaj>
    <derivirana_varijabla naziv="DomainObject.Predmet.ProtuStrankaListFormated_1">
      <item>MEDEA DESIGN društvo s ograničenom odgovornošću za trgovinu i ugostiteljstvo zastupanog po punomoćniku Christian-Damir Bajsić</item>
    </derivirana_varijabla>
  </DomainObject.Predmet.ProtuStrankaListFormated>
  <DomainObject.Predmet.ProtuStrankaListFormatedOIB>
    <izvorni_sadrzaj>
      <item>MEDEA DESIGN društvo s ograničenom odgovornošću za trgovinu i ugostiteljstvo, OIB 02685403869 zastupanog po punomoćniku Christian-Damir Bajsić</item>
    </izvorni_sadrzaj>
    <derivirana_varijabla naziv="DomainObject.Predmet.ProtuStrankaListFormatedOIB_1">
      <item>MEDEA DESIGN društvo s ograničenom odgovornošću za trgovinu i ugostiteljstvo, OIB 02685403869 zastupanog po punomoćniku Christian-Damir Bajsić</item>
    </derivirana_varijabla>
  </DomainObject.Predmet.ProtuStrankaListFormatedOIB>
  <DomainObject.Predmet.ProtuStrankaListFormatedWithAdress>
    <izvorni_sadrzaj>
      <item>MEDEA DESIGN društvo s ograničenom odgovornošću za trgovinu i ugostiteljstvo, Kordunska 13, 42000 Varaždin zastupanog po punomoćniku Christian-Damir Bajsić</item>
    </izvorni_sadrzaj>
    <derivirana_varijabla naziv="DomainObject.Predmet.ProtuStrankaListFormatedWithAdress_1">
      <item>MEDEA DESIGN društvo s ograničenom odgovornošću za trgovinu i ugostiteljstvo, Kordunska 13, 42000 Varaždin zastupanog po punomoćniku Christian-Damir Bajsić</item>
    </derivirana_varijabla>
  </DomainObject.Predmet.ProtuStrankaListFormatedWithAdress>
  <DomainObject.Predmet.ProtuStrankaListFormatedWithAdressOIB>
    <izvorni_sadrzaj>
      <item>MEDEA DESIGN društvo s ograničenom odgovornošću za trgovinu i ugostiteljstvo, OIB 02685403869, Kordunska 13, 42000 Varaždin zastupanog po punomoćniku Christian-Damir Bajsić</item>
    </izvorni_sadrzaj>
    <derivirana_varijabla naziv="DomainObject.Predmet.ProtuStrankaListFormatedWithAdressOIB_1">
      <item>MEDEA DESIGN društvo s ograničenom odgovornošću za trgovinu i ugostiteljstvo, OIB 02685403869, Kordunska 13, 42000 Varaždin zastupanog po punomoćniku Christian-Damir Bajsić</item>
    </derivirana_varijabla>
  </DomainObject.Predmet.ProtuStrankaListFormatedWithAdressOIB>
  <DomainObject.Predmet.ProtuStrankaListNazivFormated>
    <izvorni_sadrzaj>
      <item>MEDEA DESIGN društvo s ograničenom odgovornošću za trgovinu i ugostiteljstvo</item>
    </izvorni_sadrzaj>
    <derivirana_varijabla naziv="DomainObject.Predmet.ProtuStrankaListNazivFormated_1">
      <item>MEDEA DESIGN društvo s ograničenom odgovornošću za trgovinu i ugostiteljstvo</item>
    </derivirana_varijabla>
  </DomainObject.Predmet.ProtuStrankaListNazivFormated>
  <DomainObject.Predmet.ProtuStrankaListNazivFormatedOIB>
    <izvorni_sadrzaj>
      <item>MEDEA DESIGN društvo s ograničenom odgovornošću za trgovinu i ugostiteljstvo, OIB 02685403869</item>
    </izvorni_sadrzaj>
    <derivirana_varijabla naziv="DomainObject.Predmet.ProtuStrankaListNazivFormatedOIB_1">
      <item>MEDEA DESIGN društvo s ograničenom odgovornošću za trgovinu i ugostiteljstvo, OIB 02685403869</item>
    </derivirana_varijabla>
  </DomainObject.Predmet.ProtuStrankaListNazivFormatedOIB>
  <DomainObject.Predmet.OstaliListFormated>
    <izvorni_sadrzaj>
      <item>e-Oglasna</item>
      <item>Sudski registar</item>
      <item>Christian-Damir Bajsić punomoćnik sudionika u postupku MEDEA DESIGN društvo s ograničenom odgovornošću za trgovinu i ugostiteljstvo</item>
    </izvorni_sadrzaj>
    <derivirana_varijabla naziv="DomainObject.Predmet.OstaliListFormated_1">
      <item>e-Oglasna</item>
      <item>Sudski registar</item>
      <item>Christian-Damir Bajsić punomoćnik sudionika u postupku MEDEA DESIGN društvo s ograničenom odgovornošću za trgovinu i ugostiteljstvo</item>
    </derivirana_varijabla>
  </DomainObject.Predmet.OstaliListFormated>
  <DomainObject.Predmet.OstaliListFormatedOIB>
    <izvorni_sadrzaj>
      <item>e-Oglasna</item>
      <item>Sudski registar</item>
      <item>Christian-Damir Bajsić, OIB 61842152301 punomoćnik sudionika u postupku MEDEA DESIGN društvo s ograničenom odgovornošću za trgovinu i ugostiteljstvo</item>
    </izvorni_sadrzaj>
    <derivirana_varijabla naziv="DomainObject.Predmet.OstaliListFormatedOIB_1">
      <item>e-Oglasna</item>
      <item>Sudski registar</item>
      <item>Christian-Damir Bajsić, OIB 61842152301 punomoćnik sudionika u postupku MEDEA DESIGN društvo s ograničenom odgovornošću za trgovinu i ugostiteljstvo</item>
    </derivirana_varijabla>
  </DomainObject.Predmet.OstaliListFormatedOIB>
  <DomainObject.Predmet.OstaliListFormatedWithAdress>
    <izvorni_sadrzaj>
      <item>e-Oglasna</item>
      <item>Sudski registar</item>
      <item>Christian-Damir Bajsić, Kordunska 13, 42000 Varaždin punomoćnik sudionika u postupku MEDEA DESIGN društvo s ograničenom odgovornošću za trgovinu i ugostiteljstvo</item>
    </izvorni_sadrzaj>
    <derivirana_varijabla naziv="DomainObject.Predmet.OstaliListFormatedWithAdress_1">
      <item>e-Oglasna</item>
      <item>Sudski registar</item>
      <item>Christian-Damir Bajsić, Kordunska 13, 42000 Varaždin punomoćnik sudionika u postupku MEDEA DESIGN društvo s ograničenom odgovornošću za trgovinu i ugostiteljstvo</item>
    </derivirana_varijabla>
  </DomainObject.Predmet.OstaliListFormatedWithAdress>
  <DomainObject.Predmet.OstaliListFormatedWithAdressOIB>
    <izvorni_sadrzaj>
      <item>e-Oglasna</item>
      <item>Sudski registar</item>
      <item>Christian-Damir Bajsić, OIB 61842152301, Kordunska 13, 42000 Varaždin punomoćnik sudionika u postupku MEDEA DESIGN društvo s ograničenom odgovornošću za trgovinu i ugostiteljstvo</item>
    </izvorni_sadrzaj>
    <derivirana_varijabla naziv="DomainObject.Predmet.OstaliListFormatedWithAdressOIB_1">
      <item>e-Oglasna</item>
      <item>Sudski registar</item>
      <item>Christian-Damir Bajsić, OIB 61842152301, Kordunska 13, 42000 Varaždin punomoćnik sudionika u postupku MEDEA DESIGN društvo s ograničenom odgovornošću za trgovinu i ugostiteljstvo</item>
    </derivirana_varijabla>
  </DomainObject.Predmet.OstaliListFormatedWithAdressOIB>
  <DomainObject.Predmet.OstaliListNazivFormated>
    <izvorni_sadrzaj>
      <item>e-Oglasna</item>
      <item>Sudski registar</item>
      <item>Christian-Damir Bajsić</item>
    </izvorni_sadrzaj>
    <derivirana_varijabla naziv="DomainObject.Predmet.OstaliListNazivFormated_1">
      <item>e-Oglasna</item>
      <item>Sudski registar</item>
      <item>Christian-Damir Bajsić</item>
    </derivirana_varijabla>
  </DomainObject.Predmet.OstaliListNazivFormated>
  <DomainObject.Predmet.OstaliListNazivFormatedOIB>
    <izvorni_sadrzaj>
      <item>e-Oglasna</item>
      <item>Sudski registar</item>
      <item>Christian-Damir Bajsić, OIB 61842152301</item>
    </izvorni_sadrzaj>
    <derivirana_varijabla naziv="DomainObject.Predmet.OstaliListNazivFormatedOIB_1">
      <item>e-Oglasna</item>
      <item>Sudski registar</item>
      <item>Christian-Damir Bajsić, OIB 61842152301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MEDEA DESIGN društvo s ograničenom odgovornošću za trgovinu i ugostiteljstvo</izvorni_sadrzaj>
    <derivirana_varijabla naziv="DomainObject.Predmet.ProtustrankaIDrugi_1">MEDEA DESIGN društvo s ograničenom odgovornošću za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MEDEA DESIGN društvo s ograničenom odgovornošću za trgovinu i ugostiteljstvo, OIB 02685403869, Kordunska 13, 42000 Varaždin</izvorni_sadrzaj>
    <derivirana_varijabla naziv="DomainObject.Predmet.ProtustrankaIDrugiAdressOIB_1">MEDEA DESIGN društvo s ograničenom odgovornošću za trgovinu i ugostiteljstvo, OIB 02685403869, Kordunska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MEDEA DESIGN društvo s ograničenom odgovornošću za trgovinu i ugostiteljstvo</item>
      <item>e-Oglasna</item>
      <item>Sudski registar</item>
      <item>Christian-Damir Bajsić</item>
    </izvorni_sadrzaj>
    <derivirana_varijabla naziv="DomainObject.Predmet.SudioniciListNaziv_1">
      <item>Financijska agencija</item>
      <item>MEDEA DESIGN društvo s ograničenom odgovornošću za trgovinu i ugostiteljstvo</item>
      <item>e-Oglasna</item>
      <item>Sudski registar</item>
      <item>Christian-Damir Bajsić</item>
    </derivirana_varijabla>
  </DomainObject.Predmet.SudioniciListNaziv>
  <DomainObject.Predmet.SudioniciListAdressOIB>
    <izvorni_sadrzaj>
      <item>Financijska agencija, OIB 85821130368, A.Cesarca 2,42000 Varaždin</item>
      <item>MEDEA DESIGN društvo s ograničenom odgovornošću za trgovinu i ugostiteljstvo, OIB 02685403869, Kordunska 13,42000 Varaždin</item>
      <item>e-Oglasna</item>
      <item>Sudski registar</item>
      <item>Christian-Damir Bajsić, OIB 61842152301, Kordunska 13,42000 Varaždin</item>
    </izvorni_sadrzaj>
    <derivirana_varijabla naziv="DomainObject.Predmet.SudioniciListAdressOIB_1">
      <item>Financijska agencija, OIB 85821130368, A.Cesarca 2,42000 Varaždin</item>
      <item>MEDEA DESIGN društvo s ograničenom odgovornošću za trgovinu i ugostiteljstvo, OIB 02685403869, Kordunska 13,42000 Varaždin</item>
      <item>e-Oglasna</item>
      <item>Sudski registar</item>
      <item>Christian-Damir Bajsić, OIB 61842152301, Kordunska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02685403869</item>
      <item>, OIB null</item>
      <item>, OIB null</item>
      <item>, OIB 61842152301</item>
    </izvorni_sadrzaj>
    <derivirana_varijabla naziv="DomainObject.Predmet.SudioniciListNazivOIB_1">
      <item>, OIB 85821130368</item>
      <item>, OIB 02685403869</item>
      <item>, OIB null</item>
      <item>, OIB null</item>
      <item>, OIB 61842152301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2851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2016-01-28T09:38:00Z</dcterms:created>
  <dc:creator>Ljubica Makovec</dc:creator>
  <cp:lastModifiedBy>Maja Marčec</cp:lastModifiedBy>
  <cp:lastPrinted>2016-01-28T11:20:00Z</cp:lastPrinted>
  <dcterms:modified xmlns:xsi="http://www.w3.org/2001/XMLSchema-instance" xsi:type="dcterms:W3CDTF">2016-01-28T11:33:00Z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