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a2c5" w14:paraId="0eca2c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B2AF4">
        <w:t>326</w:t>
      </w:r>
      <w:r w:rsidR="001A2481" w:rsidRPr="000351DA">
        <w:t>/1</w:t>
      </w:r>
      <w:r w:rsidR="00436A00">
        <w:t>6</w:t>
      </w:r>
      <w:r w:rsidR="0024291D">
        <w:t>-</w:t>
      </w:r>
      <w:r w:rsidR="003B2AF4">
        <w:t>21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71F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3B2AF4">
        <w:t xml:space="preserve">MOJA ENERGIJA </w:t>
      </w:r>
      <w:r w:rsidR="00436A00">
        <w:t xml:space="preserve">d.o.o., </w:t>
      </w:r>
      <w:r w:rsidR="003B2AF4">
        <w:t>Vir, Radovanjica III/5</w:t>
      </w:r>
      <w:r w:rsidR="00436A00">
        <w:t xml:space="preserve">, OIB: </w:t>
      </w:r>
      <w:r w:rsidR="003B2AF4">
        <w:t>04368011135</w:t>
      </w:r>
    </w:p>
    <w:p w:rsidRDefault="00FC495A" w:rsidP="00AC26FF" w:rsidR="00FC495A" w:rsidRPr="00AC26FF"/>
    <w:p w:rsidRDefault="00F75AF5" w:rsidP="00C239BF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B2AF4">
        <w:t>MOJA ENERGIJA d.o.o., Vir, Radovanjica III/5, OIB: 04368011135</w:t>
      </w:r>
      <w:r w:rsidR="00B80E46">
        <w:t>.</w:t>
      </w:r>
    </w:p>
    <w:p w:rsidRDefault="00B80E46" w:rsidP="00C239BF" w:rsidR="00B80E46" w:rsidRPr="00F75AF5">
      <w:pPr>
        <w:ind w:firstLine="708"/>
        <w:jc w:val="both"/>
      </w:pPr>
    </w:p>
    <w:p w:rsidRDefault="00F75AF5" w:rsidP="00C239BF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</w:t>
      </w:r>
      <w:r w:rsidR="00255152">
        <w:t>7.</w:t>
      </w:r>
      <w:r w:rsidR="00F006FD">
        <w:t xml:space="preserve">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460356" w:rsidR="00460356">
      <w:r>
        <w:t xml:space="preserve">Za točnost otpravka-ovlašteni službenik:                                                     </w:t>
      </w:r>
      <w:r w:rsidR="00E71FCD">
        <w:t>Sutkinja:</w:t>
      </w:r>
    </w:p>
    <w:p w:rsidRDefault="00460356" w:rsidP="00460356" w:rsidR="0046035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9B5333" w:rsidP="009B5333" w:rsidR="009B5333" w:rsidRPr="00A1086F">
      <w:r w:rsidRPr="00A1086F">
        <w:t>DNA:</w:t>
      </w:r>
    </w:p>
    <w:p w:rsidRDefault="009B5333" w:rsidP="009B5333" w:rsidR="009B5333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5152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B2AF4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A3345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5DB0"/>
    <w:rsid w:val="00636C74"/>
    <w:rsid w:val="00660C80"/>
    <w:rsid w:val="0066535D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B5333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239BF"/>
    <w:rsid w:val="00C44B8E"/>
    <w:rsid w:val="00CA4FB8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71FCD"/>
    <w:rsid w:val="00E86539"/>
    <w:rsid w:val="00E8758E"/>
    <w:rsid w:val="00EA0AA4"/>
    <w:rsid w:val="00EB5F26"/>
    <w:rsid w:val="00EC735E"/>
    <w:rsid w:val="00ED021C"/>
    <w:rsid w:val="00EE60B4"/>
    <w:rsid w:val="00EF1F3C"/>
    <w:rsid w:val="00F006FD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5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15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15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15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15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5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15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15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15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15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St-326/2016</izvorni_sadrzaj>
    <derivirana_varijabla naziv="DomainObject.Predmet.OznakaBroj_1">St-326/2016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MOJA ENERGIJA d.o.o. za proizvodnju i prodaju energije</izvorni_sadrzaj>
    <derivirana_varijabla naziv="DomainObject.Predmet.ProtustrankaFormated_1">  MOJA ENERGIJA d.o.o. za proizvodnju i prodaju energije</derivirana_varijabla>
  </DomainObject.Predmet.ProtustrankaFormated>
  <DomainObject.Predmet.ProtustrankaFormatedOIB>
    <izvorni_sadrzaj>  MOJA ENERGIJA d.o.o. za proizvodnju i prodaju energije, OIB 04368011135</izvorni_sadrzaj>
    <derivirana_varijabla naziv="DomainObject.Predmet.ProtustrankaFormatedOIB_1">  MOJA ENERGIJA d.o.o. za proizvodnju i prodaju energije, OIB 04368011135</derivirana_varijabla>
  </DomainObject.Predmet.ProtustrankaFormatedOIB>
  <DomainObject.Predmet.ProtustrankaFormatedWithAdress>
    <izvorni_sadrzaj> MOJA ENERGIJA d.o.o. za proizvodnju i prodaju energije, Radovanjica/iii/5, 23234 Vir</izvorni_sadrzaj>
    <derivirana_varijabla naziv="DomainObject.Predmet.ProtustrankaFormatedWithAdress_1"> MOJA ENERGIJA d.o.o. za proizvodnju i prodaju energije, Radovanjica/iii/5, 23234 Vir</derivirana_varijabla>
  </DomainObject.Predmet.ProtustrankaFormatedWithAdress>
  <DomainObject.Predmet.ProtustrankaFormatedWithAdressOIB>
    <izvorni_sadrzaj> MOJA ENERGIJA d.o.o. za proizvodnju i prodaju energije, OIB 04368011135, Radovanjica/iii/5, 23234 Vir</izvorni_sadrzaj>
    <derivirana_varijabla naziv="DomainObject.Predmet.ProtustrankaFormatedWithAdressOIB_1"> MOJA ENERGIJA d.o.o. za proizvodnju i prodaju energije, OIB 04368011135, Radovanjica/iii/5, 23234 Vir</derivirana_varijabla>
  </DomainObject.Predmet.ProtustrankaFormatedWithAdressOIB>
  <DomainObject.Predmet.ProtustrankaWithAdress>
    <izvorni_sadrzaj>MOJA ENERGIJA d.o.o. za proizvodnju i prodaju energije Radovanjica/iii/5, 23234 Vir</izvorni_sadrzaj>
    <derivirana_varijabla naziv="DomainObject.Predmet.ProtustrankaWithAdress_1">MOJA ENERGIJA d.o.o. za proizvodnju i prodaju energije Radovanjica/iii/5, 23234 Vir</derivirana_varijabla>
  </DomainObject.Predmet.ProtustrankaWithAdress>
  <DomainObject.Predmet.ProtustrankaWithAdressOIB>
    <izvorni_sadrzaj>MOJA ENERGIJA d.o.o. za proizvodnju i prodaju energije, OIB 04368011135, Radovanjica/iii/5, 23234 Vir</izvorni_sadrzaj>
    <derivirana_varijabla naziv="DomainObject.Predmet.ProtustrankaWithAdressOIB_1">MOJA ENERGIJA d.o.o. za proizvodnju i prodaju energije, OIB 04368011135, Radovanjica/iii/5, 23234 Vir</derivirana_varijabla>
  </DomainObject.Predmet.ProtustrankaWithAdressOIB>
  <DomainObject.Predmet.ProtustrankaNazivFormated>
    <izvorni_sadrzaj>MOJA ENERGIJA d.o.o. za proizvodnju i prodaju energije</izvorni_sadrzaj>
    <derivirana_varijabla naziv="DomainObject.Predmet.ProtustrankaNazivFormated_1">MOJA ENERGIJA d.o.o. za proizvodnju i prodaju energije</derivirana_varijabla>
  </DomainObject.Predmet.ProtustrankaNazivFormated>
  <DomainObject.Predmet.ProtustrankaNazivFormatedOIB>
    <izvorni_sadrzaj>MOJA ENERGIJA d.o.o. za proizvodnju i prodaju energije, OIB 04368011135</izvorni_sadrzaj>
    <derivirana_varijabla naziv="DomainObject.Predmet.ProtustrankaNazivFormatedOIB_1">MOJA ENERGIJA d.o.o. za proizvodnju i prodaju energije, OIB 04368011135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MOJA ENERGIJA d.o.o. za proizvodnju i prodaju energije</item>
    </izvorni_sadrzaj>
    <derivirana_varijabla naziv="DomainObject.Predmet.ProtuStrankaListFormated_1">
      <item>MOJA ENERGIJA d.o.o. za proizvodnju i prodaju energije</item>
    </derivirana_varijabla>
  </DomainObject.Predmet.ProtuStrankaListFormated>
  <DomainObject.Predmet.ProtuStrankaListFormatedOIB>
    <izvorni_sadrzaj>
      <item>MOJA ENERGIJA d.o.o. za proizvodnju i prodaju energije, OIB 04368011135</item>
    </izvorni_sadrzaj>
    <derivirana_varijabla naziv="DomainObject.Predmet.ProtuStrankaListFormatedOIB_1">
      <item>MOJA ENERGIJA d.o.o. za proizvodnju i prodaju energije, OIB 04368011135</item>
    </derivirana_varijabla>
  </DomainObject.Predmet.ProtuStrankaListFormatedOIB>
  <DomainObject.Predmet.ProtuStrankaListFormatedWithAdress>
    <izvorni_sadrzaj>
      <item>MOJA ENERGIJA d.o.o. za proizvodnju i prodaju energije, Radovanjica/iii/5, 23234 Vir</item>
    </izvorni_sadrzaj>
    <derivirana_varijabla naziv="DomainObject.Predmet.ProtuStrankaListFormatedWithAdress_1">
      <item>MOJA ENERGIJA d.o.o. za proizvodnju i prodaju energije, Radovanjica/iii/5, 23234 Vir</item>
    </derivirana_varijabla>
  </DomainObject.Predmet.ProtuStrankaListFormatedWithAdress>
  <DomainObject.Predmet.ProtuStrankaListFormatedWithAdressOIB>
    <izvorni_sadrzaj>
      <item>MOJA ENERGIJA d.o.o. za proizvodnju i prodaju energije, OIB 04368011135, Radovanjica/iii/5, 23234 Vir</item>
    </izvorni_sadrzaj>
    <derivirana_varijabla naziv="DomainObject.Predmet.ProtuStrankaListFormatedWithAdressOIB_1">
      <item>MOJA ENERGIJA d.o.o. za proizvodnju i prodaju energije, OIB 04368011135, Radovanjica/iii/5, 23234 Vir</item>
    </derivirana_varijabla>
  </DomainObject.Predmet.ProtuStrankaListFormatedWithAdressOIB>
  <DomainObject.Predmet.ProtuStrankaListNazivFormated>
    <izvorni_sadrzaj>
      <item>MOJA ENERGIJA d.o.o. za proizvodnju i prodaju energije</item>
    </izvorni_sadrzaj>
    <derivirana_varijabla naziv="DomainObject.Predmet.ProtuStrankaListNazivFormated_1">
      <item>MOJA ENERGIJA d.o.o. za proizvodnju i prodaju energije</item>
    </derivirana_varijabla>
  </DomainObject.Predmet.ProtuStrankaListNazivFormated>
  <DomainObject.Predmet.ProtuStrankaListNazivFormatedOIB>
    <izvorni_sadrzaj>
      <item>MOJA ENERGIJA d.o.o. za proizvodnju i prodaju energije, OIB 04368011135</item>
    </izvorni_sadrzaj>
    <derivirana_varijabla naziv="DomainObject.Predmet.ProtuStrankaListNazivFormatedOIB_1">
      <item>MOJA ENERGIJA d.o.o. za proizvodnju i prodaju energije, OIB 04368011135</item>
    </derivirana_varijabla>
  </DomainObject.Predmet.ProtuStrankaListNazivFormatedOIB>
  <DomainObject.Predmet.OstaliListFormated>
    <izvorni_sadrzaj>
      <item>Josip Grabovac</item>
    </izvorni_sadrzaj>
    <derivirana_varijabla naziv="DomainObject.Predmet.OstaliListFormated_1">
      <item>Josip Grabovac</item>
    </derivirana_varijabla>
  </DomainObject.Predmet.OstaliListFormated>
  <DomainObject.Predmet.OstaliListFormatedOIB>
    <izvorni_sadrzaj>
      <item>Josip Grabovac, OIB 55329667334</item>
    </izvorni_sadrzaj>
    <derivirana_varijabla naziv="DomainObject.Predmet.OstaliListFormatedOIB_1">
      <item>Josip Grabovac, OIB 55329667334</item>
    </derivirana_varijabla>
  </DomainObject.Predmet.OstaliListFormatedOIB>
  <DomainObject.Predmet.OstaliListFormatedWithAdress>
    <izvorni_sadrzaj>
      <item>Josip Grabovac, Radovanjica Iii 5, 23234 Vir</item>
    </izvorni_sadrzaj>
    <derivirana_varijabla naziv="DomainObject.Predmet.OstaliListFormatedWithAdress_1">
      <item>Josip Grabovac, Radovanjica Iii 5, 23234 Vir</item>
    </derivirana_varijabla>
  </DomainObject.Predmet.OstaliListFormatedWithAdress>
  <DomainObject.Predmet.OstaliListFormatedWithAdressOIB>
    <izvorni_sadrzaj>
      <item>Josip Grabovac, OIB 55329667334, Radovanjica Iii 5, 23234 Vir</item>
    </izvorni_sadrzaj>
    <derivirana_varijabla naziv="DomainObject.Predmet.OstaliListFormatedWithAdressOIB_1">
      <item>Josip Grabovac, OIB 55329667334, Radovanjica Iii 5, 23234 Vir</item>
    </derivirana_varijabla>
  </DomainObject.Predmet.OstaliListFormatedWithAdressOIB>
  <DomainObject.Predmet.OstaliListNazivFormated>
    <izvorni_sadrzaj>
      <item>Josip Grabovac</item>
    </izvorni_sadrzaj>
    <derivirana_varijabla naziv="DomainObject.Predmet.OstaliListNazivFormated_1">
      <item>Josip Grabovac</item>
    </derivirana_varijabla>
  </DomainObject.Predmet.OstaliListNazivFormated>
  <DomainObject.Predmet.OstaliListNazivFormatedOIB>
    <izvorni_sadrzaj>
      <item>Josip Grabovac, OIB 55329667334</item>
    </izvorni_sadrzaj>
    <derivirana_varijabla naziv="DomainObject.Predmet.OstaliListNazivFormatedOIB_1">
      <item>Josip Grabovac, OIB 55329667334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MOJA ENERGIJA d.o.o. za proizvodnju i prodaju energije</izvorni_sadrzaj>
    <derivirana_varijabla naziv="DomainObject.Predmet.ProtustrankaIDrugi_1">MOJA ENERGIJA d.o.o. za proizvodnju i prodaju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MOJA ENERGIJA d.o.o. za proizvodnju i prodaju energije, OIB 04368011135, Radovanjica/iii/5, 23234 Vir</izvorni_sadrzaj>
    <derivirana_varijabla naziv="DomainObject.Predmet.ProtustrankaIDrugiAdressOIB_1">MOJA ENERGIJA d.o.o. za proizvodnju i prodaju energije, OIB 04368011135, Radovanjica/iii/5,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MOJA ENERGIJA d.o.o. za proizvodnju i prodaju energije</item>
      <item>Josip Grabovac</item>
    </izvorni_sadrzaj>
    <derivirana_varijabla naziv="DomainObject.Predmet.SudioniciListNaziv_1">
      <item>FINA</item>
      <item>MOJA ENERGIJA d.o.o. za proizvodnju i prodaju energije</item>
      <item>Josip Grabovac</item>
    </derivirana_varijabla>
  </DomainObject.Predmet.SudioniciListNaziv>
  <DomainObject.Predmet.SudioniciListAdressOIB>
    <izvorni_sadrzaj>
      <item>FINA, OIB 85821130368</item>
      <item>MOJA ENERGIJA d.o.o. za proizvodnju i prodaju energije, OIB 04368011135, Radovanjica/iii/5,23234 Vir</item>
      <item>Josip Grabovac, OIB 55329667334, Radovanjica Iii 5,23234 Vir</item>
    </izvorni_sadrzaj>
    <derivirana_varijabla naziv="DomainObject.Predmet.SudioniciListAdressOIB_1">
      <item>FINA, OIB 85821130368</item>
      <item>MOJA ENERGIJA d.o.o. za proizvodnju i prodaju energije, OIB 04368011135, Radovanjica/iii/5,23234 Vir</item>
      <item>Josip Grabovac, OIB 55329667334, Radovanjica Iii 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04368011135</item>
      <item>, OIB 55329667334</item>
    </izvorni_sadrzaj>
    <derivirana_varijabla naziv="DomainObject.Predmet.SudioniciListNazivOIB_1">
      <item>, OIB 85821130368</item>
      <item>, OIB 04368011135</item>
      <item>, OIB 55329667334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513</properties:Characters>
  <properties:Lines>33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2017-06-06T08:21:00Z</dcterms:created>
  <dc:creator>Administrator</dc:creator>
  <cp:lastModifiedBy>Martina Kalmeta</cp:lastModifiedBy>
  <cp:lastPrinted>2017-06-07T12:37:00Z</cp:lastPrinted>
  <dcterms:modified xmlns:xsi="http://www.w3.org/2001/XMLSchema-instance" xsi:type="dcterms:W3CDTF">2017-06-07T12:37:00Z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