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cf8e" w14:paraId="426cf8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A6E1D">
        <w:t>2857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4FD0">
        <w:t>22</w:t>
      </w:r>
      <w:r w:rsidR="001D4418">
        <w:t>. siječnja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6E1D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A6E1D">
        <w:t xml:space="preserve">TERMO ENERGETIKA d.o.o., Turopolje, Pere Štimca 28, OIB </w:t>
      </w:r>
      <w:r w:rsidR="002A6E1D" w:rsidRPr="002A6E1D">
        <w:t>57303696182</w:t>
      </w:r>
      <w:r w:rsidR="008C3E91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A6E1D">
        <w:t>607.630,16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7DA3">
        <w:t>22. s</w:t>
      </w:r>
      <w:r w:rsidR="001D4418">
        <w:t>iječnja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3726EA">
        <w:t>,v.r.</w:t>
      </w:r>
      <w:r w:rsidR="00997C6E">
        <w:t xml:space="preserve"> </w:t>
      </w:r>
    </w:p>
    <w:p w:rsidRDefault="003726EA" w:rsidP="00997C6E" w:rsidR="003726EA">
      <w:pPr>
        <w:pStyle w:val="Tijeloteksta"/>
        <w:tabs>
          <w:tab w:pos="7080" w:val="center"/>
        </w:tabs>
        <w:spacing w:after="0"/>
        <w:jc w:val="right"/>
      </w:pPr>
    </w:p>
    <w:p w:rsidRDefault="003726EA" w:rsidP="002152A3" w:rsidR="003726EA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3726EA" w:rsidP="002152A3" w:rsidR="003726EA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90634"/>
    <w:rsid w:val="001D4418"/>
    <w:rsid w:val="001E50FB"/>
    <w:rsid w:val="001F6933"/>
    <w:rsid w:val="00230A63"/>
    <w:rsid w:val="00263D6D"/>
    <w:rsid w:val="00264D19"/>
    <w:rsid w:val="00297E94"/>
    <w:rsid w:val="002A51C3"/>
    <w:rsid w:val="002A6E1D"/>
    <w:rsid w:val="00325398"/>
    <w:rsid w:val="00371DD2"/>
    <w:rsid w:val="003726EA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C3E9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77DA3"/>
    <w:rsid w:val="00C836B9"/>
    <w:rsid w:val="00C84FD0"/>
    <w:rsid w:val="00C958E9"/>
    <w:rsid w:val="00CB0338"/>
    <w:rsid w:val="00CE7362"/>
    <w:rsid w:val="00D01B78"/>
    <w:rsid w:val="00D66226"/>
    <w:rsid w:val="00DB7A30"/>
    <w:rsid w:val="00E26BFC"/>
    <w:rsid w:val="00E5092D"/>
    <w:rsid w:val="00E511F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St-2857/2017</izvorni_sadrzaj>
    <derivirana_varijabla naziv="DomainObject.Predmet.OznakaBroj_1">St-2857/2017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 ENERGETIKA d.o.o. zastupanog po punomoćniku Stjepan Culifaj</izvorni_sadrzaj>
    <derivirana_varijabla naziv="DomainObject.Predmet.ProtustrankaFormated_1">  TERMO ENERGETIKA d.o.o. zastupanog po punomoćniku Stjepan Culifaj</derivirana_varijabla>
  </DomainObject.Predmet.ProtustrankaFormated>
  <DomainObject.Predmet.ProtustrankaFormatedOIB>
    <izvorni_sadrzaj>  TERMO ENERGETIKA d.o.o., OIB 57303696182 zastupanog po punomoćniku Stjepan Culifaj</izvorni_sadrzaj>
    <derivirana_varijabla naziv="DomainObject.Predmet.ProtustrankaFormatedOIB_1">  TERMO ENERGETIKA d.o.o., OIB 57303696182 zastupanog po punomoćniku Stjepan Culifaj</derivirana_varijabla>
  </DomainObject.Predmet.ProtustrankaFormatedOIB>
  <DomainObject.Predmet.ProtustrankaFormatedWithAdress>
    <izvorni_sadrzaj> TERMO ENERGETIKA d.o.o., Pere Štimca 28, 10410 Turopolje zastupanog po punomoćniku Stjepan Culifaj</izvorni_sadrzaj>
    <derivirana_varijabla naziv="DomainObject.Predmet.ProtustrankaFormatedWithAdress_1"> TERMO ENERGETIKA d.o.o., Pere Štimca 28, 10410 Turopolje zastupanog po punomoćniku Stjepan Culifaj</derivirana_varijabla>
  </DomainObject.Predmet.ProtustrankaFormatedWithAdress>
  <DomainObject.Predmet.ProtustrankaFormatedWithAdressOIB>
    <izvorni_sadrzaj> TERMO ENERGETIKA d.o.o., OIB 57303696182, Pere Štimca 28, 10410 Turopolje zastupanog po punomoćniku Stjepan Culifaj</izvorni_sadrzaj>
    <derivirana_varijabla naziv="DomainObject.Predmet.ProtustrankaFormatedWithAdressOIB_1"> TERMO ENERGETIKA d.o.o., OIB 57303696182, Pere Štimca 28, 10410 Turopolje zastupanog po punomoćniku Stjepan Culifaj</derivirana_varijabla>
  </DomainObject.Predmet.ProtustrankaFormatedWithAdressOIB>
  <DomainObject.Predmet.ProtustrankaWithAdress>
    <izvorni_sadrzaj>TERMO ENERGETIKA d.o.o. Pere Štimca 28, 10410 Turopolje</izvorni_sadrzaj>
    <derivirana_varijabla naziv="DomainObject.Predmet.ProtustrankaWithAdress_1">TERMO ENERGETIKA d.o.o. Pere Štimca 28, 10410 Turopolje</derivirana_varijabla>
  </DomainObject.Predmet.ProtustrankaWithAdress>
  <DomainObject.Predmet.ProtustrankaWithAdressOIB>
    <izvorni_sadrzaj>TERMO ENERGETIKA d.o.o., OIB 57303696182, Pere Štimca 28, 10410 Turopolje</izvorni_sadrzaj>
    <derivirana_varijabla naziv="DomainObject.Predmet.ProtustrankaWithAdressOIB_1">TERMO ENERGETIKA d.o.o., OIB 57303696182, Pere Štimca 28, 10410 Turopolje</derivirana_varijabla>
  </DomainObject.Predmet.ProtustrankaWithAdressOIB>
  <DomainObject.Predmet.ProtustrankaNazivFormated>
    <izvorni_sadrzaj>TERMO ENERGETIKA d.o.o.</izvorni_sadrzaj>
    <derivirana_varijabla naziv="DomainObject.Predmet.ProtustrankaNazivFormated_1">TERMO ENERGETIKA d.o.o.</derivirana_varijabla>
  </DomainObject.Predmet.ProtustrankaNazivFormated>
  <DomainObject.Predmet.ProtustrankaNazivFormatedOIB>
    <izvorni_sadrzaj>TERMO ENERGETIKA d.o.o., OIB 57303696182</izvorni_sadrzaj>
    <derivirana_varijabla naziv="DomainObject.Predmet.ProtustrankaNazivFormatedOIB_1">TERMO ENERGETIKA d.o.o., OIB 57303696182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 ENERGETIKA d.o.o. zastupanog po punomoćniku Stjepan Culifaj</item>
    </izvorni_sadrzaj>
    <derivirana_varijabla naziv="DomainObject.Predmet.ProtuStrankaListFormated_1">
      <item>TERMO ENERGETIKA d.o.o. zastupanog po punomoćniku Stjepan Culifaj</item>
    </derivirana_varijabla>
  </DomainObject.Predmet.ProtuStrankaListFormated>
  <DomainObject.Predmet.ProtuStrankaListFormatedOIB>
    <izvorni_sadrzaj>
      <item>TERMO ENERGETIKA d.o.o., OIB 57303696182 zastupanog po punomoćniku Stjepan Culifaj</item>
    </izvorni_sadrzaj>
    <derivirana_varijabla naziv="DomainObject.Predmet.ProtuStrankaListFormatedOIB_1">
      <item>TERMO ENERGETIKA d.o.o., OIB 57303696182 zastupanog po punomoćniku Stjepan Culifaj</item>
    </derivirana_varijabla>
  </DomainObject.Predmet.ProtuStrankaListFormatedOIB>
  <DomainObject.Predmet.ProtuStrankaListFormatedWithAdress>
    <izvorni_sadrzaj>
      <item>TERMO ENERGETIKA d.o.o., Pere Štimca 28, 10410 Turopolje zastupanog po punomoćniku Stjepan Culifaj</item>
    </izvorni_sadrzaj>
    <derivirana_varijabla naziv="DomainObject.Predmet.ProtuStrankaListFormatedWithAdress_1">
      <item>TERMO ENERGETIKA d.o.o., Pere Štimca 28, 10410 Turopolje zastupanog po punomoćniku Stjepan Culifaj</item>
    </derivirana_varijabla>
  </DomainObject.Predmet.ProtuStrankaListFormatedWithAdress>
  <DomainObject.Predmet.ProtuStrankaListFormatedWithAdressOIB>
    <izvorni_sadrzaj>
      <item>TERMO ENERGETIKA d.o.o., OIB 57303696182, Pere Štimca 28, 10410 Turopolje zastupanog po punomoćniku Stjepan Culifaj</item>
    </izvorni_sadrzaj>
    <derivirana_varijabla naziv="DomainObject.Predmet.ProtuStrankaListFormatedWithAdressOIB_1">
      <item>TERMO ENERGETIKA d.o.o., OIB 57303696182, Pere Štimca 28, 10410 Turopolje zastupanog po punomoćniku Stjepan Culifaj</item>
    </derivirana_varijabla>
  </DomainObject.Predmet.ProtuStrankaListFormatedWithAdressOIB>
  <DomainObject.Predmet.ProtuStrankaListNazivFormated>
    <izvorni_sadrzaj>
      <item>TERMO ENERGETIKA d.o.o.</item>
    </izvorni_sadrzaj>
    <derivirana_varijabla naziv="DomainObject.Predmet.ProtuStrankaListNazivFormated_1">
      <item>TERMO ENERGETIKA d.o.o.</item>
    </derivirana_varijabla>
  </DomainObject.Predmet.ProtuStrankaListNazivFormated>
  <DomainObject.Predmet.ProtuStrankaListNazivFormatedOIB>
    <izvorni_sadrzaj>
      <item>TERMO ENERGETIKA d.o.o., OIB 57303696182</item>
    </izvorni_sadrzaj>
    <derivirana_varijabla naziv="DomainObject.Predmet.ProtuStrankaListNazivFormatedOIB_1">
      <item>TERMO ENERGETIKA d.o.o., OIB 57303696182</item>
    </derivirana_varijabla>
  </DomainObject.Predmet.ProtuStrankaListNazivFormatedOIB>
  <DomainObject.Predmet.OstaliListFormated>
    <izvorni_sadrzaj>
      <item>Stjepan Culifaj punomoćnik sudionika u postupku TERMO ENERGETIKA d.o.o.</item>
    </izvorni_sadrzaj>
    <derivirana_varijabla naziv="DomainObject.Predmet.OstaliListFormated_1">
      <item>Stjepan Culifaj punomoćnik sudionika u postupku TERMO ENERGETIKA d.o.o.</item>
    </derivirana_varijabla>
  </DomainObject.Predmet.OstaliListFormated>
  <DomainObject.Predmet.OstaliListFormatedOIB>
    <izvorni_sadrzaj>
      <item>Stjepan Culifaj, OIB 37416823267 punomoćnik sudionika u postupku TERMO ENERGETIKA d.o.o.</item>
    </izvorni_sadrzaj>
    <derivirana_varijabla naziv="DomainObject.Predmet.OstaliListFormatedOIB_1">
      <item>Stjepan Culifaj, OIB 37416823267 punomoćnik sudionika u postupku TERMO ENERGETIKA d.o.o.</item>
    </derivirana_varijabla>
  </DomainObject.Predmet.OstaliListFormatedOIB>
  <DomainObject.Predmet.OstaliListFormatedWithAdress>
    <izvorni_sadrzaj>
      <item>Stjepan Culifaj, Dragutina Domjanića 39, 10363 Adamovec punomoćnik sudionika u postupku TERMO ENERGETIKA d.o.o.</item>
    </izvorni_sadrzaj>
    <derivirana_varijabla naziv="DomainObject.Predmet.OstaliListFormatedWithAdress_1">
      <item>Stjepan Culifaj, Dragutina Domjanića 39, 10363 Adamovec punomoćnik sudionika u postupku TERMO ENERGETIKA d.o.o.</item>
    </derivirana_varijabla>
  </DomainObject.Predmet.OstaliListFormatedWithAdress>
  <DomainObject.Predmet.OstaliListFormatedWithAdressOIB>
    <izvorni_sadrzaj>
      <item>Stjepan Culifaj, OIB 37416823267, Dragutina Domjanića 39, 10363 Adamovec punomoćnik sudionika u postupku TERMO ENERGETIKA d.o.o.</item>
    </izvorni_sadrzaj>
    <derivirana_varijabla naziv="DomainObject.Predmet.OstaliListFormatedWithAdressOIB_1">
      <item>Stjepan Culifaj, OIB 37416823267, Dragutina Domjanića 39, 10363 Adamovec punomoćnik sudionika u postupku TERMO ENERGETIKA d.o.o.</item>
    </derivirana_varijabla>
  </DomainObject.Predmet.OstaliListFormatedWithAdressOIB>
  <DomainObject.Predmet.OstaliListNazivFormated>
    <izvorni_sadrzaj>
      <item>Stjepan Culifaj</item>
    </izvorni_sadrzaj>
    <derivirana_varijabla naziv="DomainObject.Predmet.OstaliListNazivFormated_1">
      <item>Stjepan Culifaj</item>
    </derivirana_varijabla>
  </DomainObject.Predmet.OstaliListNazivFormated>
  <DomainObject.Predmet.OstaliListNazivFormatedOIB>
    <izvorni_sadrzaj>
      <item>Stjepan Culifaj, OIB 37416823267</item>
    </izvorni_sadrzaj>
    <derivirana_varijabla naziv="DomainObject.Predmet.OstaliListNazivFormatedOIB_1">
      <item>Stjepan Culifaj, OIB 37416823267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 ENERGETIKA d.o.o.</izvorni_sadrzaj>
    <derivirana_varijabla naziv="DomainObject.Predmet.ProtustrankaIDrugi_1">TERMO ENERGETIKA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 ENERGETIKA d.o.o., OIB 57303696182, Pere Štimca 28, 10410 Turopolje</izvorni_sadrzaj>
    <derivirana_varijabla naziv="DomainObject.Predmet.ProtustrankaIDrugiAdressOIB_1">TERMO ENERGETIKA d.o.o., OIB 57303696182, Pere Štimca 28, 10410 Turopolje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 ENERGETIKA d.o.o.</item>
      <item>Stjepan Culifaj</item>
    </izvorni_sadrzaj>
    <derivirana_varijabla naziv="DomainObject.Predmet.SudioniciListNaziv_1">
      <item>FINA Regionalni centar Zagreb</item>
      <item>TERMO ENERGETIKA d.o.o.</item>
      <item>Stjepan Culifaj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izvorni_sadrzaj>
    <derivirana_varijabla naziv="DomainObject.Predmet.SudioniciListAdressOIB_1"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57303696182</item>
      <item>, OIB 37416823267</item>
    </izvorni_sadrzaj>
    <derivirana_varijabla naziv="DomainObject.Predmet.SudioniciListNazivOIB_1">
      <item>, OIB 85821130368</item>
      <item>, OIB 57303696182</item>
      <item>, OIB 37416823267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2018-01-22T12:57:00Z</dcterms:created>
  <dc:creator>ilukac</dc:creator>
  <cp:lastModifiedBy>Višnja Svečak</cp:lastModifiedBy>
  <cp:lastPrinted>2018-01-22T12:59:00Z</cp:lastPrinted>
  <dcterms:modified xmlns:xsi="http://www.w3.org/2001/XMLSchema-instance" xsi:type="dcterms:W3CDTF">2018-01-22T12:59:00Z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