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f103" w14:paraId="32cf103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BD704D" w:rsidP="008415F5" w:rsidR="0041532D" w:rsidRPr="00E96BCB">
      <w:pPr>
        <w:ind w:firstLine="708"/>
        <w:jc w:val="both"/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1E0BDA" w:rsidRPr="00CC5458">
        <w:t xml:space="preserve">HVAR GRAĐENJE, d.o.o. </w:t>
      </w:r>
      <w:r w:rsidR="00EB43CB">
        <w:t xml:space="preserve">za usluge i trgovinu - </w:t>
      </w:r>
      <w:r w:rsidR="001E0BDA" w:rsidRPr="00CC5458">
        <w:t xml:space="preserve">u stečaju, </w:t>
      </w:r>
      <w:r w:rsidR="00FB465A">
        <w:t xml:space="preserve">OIB:52413080744, </w:t>
      </w:r>
      <w:r w:rsidR="001E0BDA" w:rsidRPr="00CC5458">
        <w:t>Zagreb, Voćarska cesta 14,</w:t>
      </w:r>
      <w:r w:rsidR="001E0BDA">
        <w:t xml:space="preserve"> </w:t>
      </w:r>
      <w:r w:rsidR="00606B5A">
        <w:t xml:space="preserve">dana </w:t>
      </w:r>
      <w:r w:rsidR="000F6FCA">
        <w:t>17</w:t>
      </w:r>
      <w:r w:rsidR="0041532D">
        <w:t xml:space="preserve">. </w:t>
      </w:r>
      <w:r w:rsidR="000F6FCA">
        <w:t>veljače</w:t>
      </w:r>
      <w:r w:rsidR="0041532D">
        <w:t xml:space="preserve"> </w:t>
      </w:r>
      <w:r w:rsidR="000F6FCA">
        <w:t>2017</w:t>
      </w:r>
      <w:r w:rsidR="0041532D" w:rsidRPr="00E96BCB">
        <w:t>.</w:t>
      </w:r>
      <w:r w:rsidR="00D44EC3">
        <w:t xml:space="preserve"> godine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FB465A" w:rsidR="00E218E7">
      <w:pPr>
        <w:pStyle w:val="Odlomakpopisa"/>
        <w:numPr>
          <w:ilvl w:val="0"/>
          <w:numId w:val="39"/>
        </w:numPr>
        <w:ind w:hanging="709" w:left="709"/>
        <w:jc w:val="both"/>
      </w:pPr>
      <w:r>
        <w:t>U stečajnom postupku koji se vodi nad stečajnim dužnikom</w:t>
      </w:r>
      <w:r w:rsidR="00A927F4">
        <w:t xml:space="preserve"> </w:t>
      </w:r>
      <w:r w:rsidR="00EB43CB">
        <w:t xml:space="preserve">HVAR GRAĐENJE, d.o.o. za usluge i trogovinu - </w:t>
      </w:r>
      <w:r w:rsidR="001E0BDA" w:rsidRPr="00CC5458">
        <w:t xml:space="preserve">u stečaju, </w:t>
      </w:r>
      <w:r w:rsidR="00EA5202">
        <w:t xml:space="preserve">OIB:52413080744, </w:t>
      </w:r>
      <w:r w:rsidR="001E0BDA" w:rsidRPr="00CC5458">
        <w:t>Zagreb, Voćarska cesta 14,</w:t>
      </w:r>
      <w:r w:rsidR="001E0BDA">
        <w:t xml:space="preserve"> </w:t>
      </w:r>
      <w:r>
        <w:t>o</w:t>
      </w:r>
      <w:r w:rsidR="006D4DB7" w:rsidRPr="00903C04">
        <w:t xml:space="preserve">dređuje se </w:t>
      </w:r>
      <w:r w:rsidR="002D4AF1">
        <w:rPr>
          <w:b/>
          <w:u w:val="single"/>
        </w:rPr>
        <w:t>deveto</w:t>
      </w:r>
      <w:r w:rsidR="009E0375" w:rsidRPr="00FB465A">
        <w:rPr>
          <w:b/>
          <w:u w:val="single"/>
        </w:rPr>
        <w:t xml:space="preserve"> </w:t>
      </w:r>
      <w:r w:rsidRPr="00FB465A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950A79" w:rsidP="008415F5" w:rsidR="00950A79">
      <w:pPr>
        <w:ind w:firstLine="708"/>
        <w:jc w:val="both"/>
      </w:pPr>
    </w:p>
    <w:p w:rsidRDefault="002D20D0" w:rsidP="002D20D0" w:rsidR="002D20D0">
      <w:pPr>
        <w:numPr>
          <w:ilvl w:val="0"/>
          <w:numId w:val="34"/>
        </w:numPr>
        <w:ind w:hanging="708" w:left="709"/>
        <w:jc w:val="both"/>
        <w:rPr>
          <w:b/>
        </w:rPr>
      </w:pPr>
      <w:r>
        <w:rPr>
          <w:b/>
        </w:rPr>
        <w:t>Nekretnine bez tereta i zabilježbi:</w:t>
      </w:r>
    </w:p>
    <w:p w:rsidRDefault="002D20D0" w:rsidP="002D20D0" w:rsidR="002D20D0">
      <w:pPr>
        <w:ind w:left="709"/>
        <w:jc w:val="both"/>
      </w:pPr>
      <w:r>
        <w:t xml:space="preserve">               upisane u </w:t>
      </w:r>
      <w:r>
        <w:rPr>
          <w:b/>
        </w:rPr>
        <w:t>zk. ul. 972</w:t>
      </w:r>
      <w:r>
        <w:t xml:space="preserve"> k.o Grablje kat.čest.br. 926 - pašnjak površine </w:t>
      </w:r>
      <w:smartTag w:element="metricconverter" w:uri="urn:schemas-microsoft-com:office:smarttags">
        <w:smartTagPr>
          <w:attr w:val="374 m2" w:name="ProductID"/>
        </w:smartTagPr>
        <w:r>
          <w:t xml:space="preserve">374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A0AFE">
        <w:t xml:space="preserve">       </w:t>
      </w:r>
      <w:r>
        <w:t xml:space="preserve"> kat.čest.br. 927 - vinograd površine </w:t>
      </w:r>
      <w:smartTag w:element="metricconverter" w:uri="urn:schemas-microsoft-com:office:smarttags">
        <w:smartTagPr>
          <w:attr w:val="500 m2" w:name="ProductID"/>
        </w:smartTagPr>
        <w:r>
          <w:t xml:space="preserve">500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FB465A" w:rsidP="002D20D0" w:rsidR="002D20D0">
      <w:pPr>
        <w:ind w:left="709"/>
        <w:jc w:val="both"/>
      </w:pPr>
      <w:r>
        <w:t xml:space="preserve">               </w:t>
      </w:r>
      <w:r w:rsidR="002D20D0">
        <w:t xml:space="preserve">utvrđena vrijednost istih koje se prodaju kao cjelina iznosi </w:t>
      </w:r>
      <w:r w:rsidR="002D20D0">
        <w:rPr>
          <w:b/>
        </w:rPr>
        <w:t>721.050,00 kuna.</w:t>
      </w:r>
    </w:p>
    <w:p w:rsidRDefault="002D20D0" w:rsidP="002D20D0" w:rsidR="002D20D0">
      <w:pPr>
        <w:ind w:left="284"/>
        <w:jc w:val="both"/>
      </w:pPr>
      <w:r>
        <w:t xml:space="preserve">  </w:t>
      </w:r>
    </w:p>
    <w:p w:rsidRDefault="002D20D0" w:rsidP="002D20D0" w:rsidR="002D20D0">
      <w:pPr>
        <w:ind w:left="284"/>
        <w:jc w:val="both"/>
      </w:pPr>
    </w:p>
    <w:p w:rsidRDefault="002D20D0" w:rsidP="002D20D0" w:rsidR="002D20D0">
      <w:pPr>
        <w:pStyle w:val="Odlomakpopisa"/>
        <w:numPr>
          <w:ilvl w:val="0"/>
          <w:numId w:val="34"/>
        </w:numPr>
        <w:ind w:hanging="709" w:left="709"/>
        <w:contextualSpacing/>
        <w:jc w:val="both"/>
        <w:rPr>
          <w:b/>
        </w:rPr>
      </w:pPr>
      <w:r>
        <w:rPr>
          <w:b/>
        </w:rPr>
        <w:t xml:space="preserve">Nekretnine u vlasništvu stečajnog dužnika na kojima je upisano razlučno pravo u korist razlučnog vjerovnika HYPO ALPE ADRIA BANK INTERNATIONAL AG REPUBLIKA AUSTRIJA </w:t>
      </w:r>
    </w:p>
    <w:p w:rsidRDefault="002D20D0" w:rsidP="002D20D0" w:rsidR="002D20D0">
      <w:pPr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 Upisane u </w:t>
      </w:r>
      <w:r>
        <w:rPr>
          <w:b/>
        </w:rPr>
        <w:t>zk. ul. 919</w:t>
      </w:r>
      <w:r>
        <w:t xml:space="preserve"> k.o Grablje, kat. čest. br. 815 - šuma površine </w:t>
      </w:r>
      <w:smartTag w:element="metricconverter" w:uri="urn:schemas-microsoft-com:office:smarttags">
        <w:smartTagPr>
          <w:attr w:val="1097 m2" w:name="ProductID"/>
        </w:smartTagPr>
        <w:r>
          <w:t xml:space="preserve">1097 </w:t>
        </w:r>
        <w:r w:rsidRPr="00A15F67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firstLine="273" w:left="709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kat. čest. br. 817 - šuma površine </w:t>
      </w:r>
      <w:smartTag w:element="metricconverter" w:uri="urn:schemas-microsoft-com:office:smarttags">
        <w:smartTagPr>
          <w:attr w:val="1701 m2" w:name="ProductID"/>
        </w:smartTagPr>
        <w:r>
          <w:t xml:space="preserve">1701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      kat. čest. br. 819 - pašnjak površine </w:t>
      </w:r>
      <w:smartTag w:element="metricconverter" w:uri="urn:schemas-microsoft-com:office:smarttags">
        <w:smartTagPr>
          <w:attr w:val="1618 m2" w:name="ProductID"/>
        </w:smartTagPr>
        <w:r>
          <w:t xml:space="preserve">1618 </w:t>
        </w:r>
        <w:r w:rsidRPr="00A15F67">
          <w:rPr>
            <w:vertAlign w:val="superscript"/>
          </w:rPr>
          <w:t>m2</w:t>
        </w:r>
      </w:smartTag>
    </w:p>
    <w:p w:rsidRDefault="002D20D0" w:rsidP="002D20D0" w:rsidR="002D20D0">
      <w:pPr>
        <w:ind w:firstLine="273" w:left="709"/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  <w:t xml:space="preserve">       kat. čest. br. 827 - šuma površine </w:t>
      </w:r>
      <w:smartTag w:element="metricconverter" w:uri="urn:schemas-microsoft-com:office:smarttags">
        <w:smartTagPr>
          <w:attr w:val="16968 m2" w:name="ProductID"/>
        </w:smartTagPr>
        <w:r>
          <w:t xml:space="preserve">16968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2124"/>
        <w:jc w:val="both"/>
      </w:pPr>
      <w:r>
        <w:t xml:space="preserve">    </w:t>
      </w:r>
      <w:r>
        <w:tab/>
        <w:t xml:space="preserve">                             </w:t>
      </w:r>
      <w:r w:rsidR="00A15F67">
        <w:t xml:space="preserve"> </w:t>
      </w:r>
      <w:r>
        <w:t xml:space="preserve"> kat. čest. br. 913/10 - šuma površine </w:t>
      </w:r>
      <w:smartTag w:element="metricconverter" w:uri="urn:schemas-microsoft-com:office:smarttags">
        <w:smartTagPr>
          <w:attr w:val="9906 m2" w:name="ProductID"/>
        </w:smartTagPr>
        <w:r>
          <w:t xml:space="preserve">9906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</w:t>
      </w:r>
      <w:r>
        <w:tab/>
      </w:r>
      <w:r>
        <w:tab/>
      </w:r>
      <w:r>
        <w:tab/>
        <w:t xml:space="preserve">                               kat. čest. br. 922/2 - šuma površine </w:t>
      </w:r>
      <w:smartTag w:element="metricconverter" w:uri="urn:schemas-microsoft-com:office:smarttags">
        <w:smartTagPr>
          <w:attr w:val="3207 m2" w:name="ProductID"/>
        </w:smartTagPr>
        <w:r>
          <w:t xml:space="preserve">3207 </w:t>
        </w:r>
        <w:r w:rsidRPr="00A15F67">
          <w:rPr>
            <w:vertAlign w:val="superscript"/>
          </w:rPr>
          <w:t>m2</w:t>
        </w:r>
      </w:smartTag>
      <w:r>
        <w:t xml:space="preserve">  </w:t>
      </w:r>
    </w:p>
    <w:p w:rsidRDefault="002D20D0" w:rsidP="002D20D0" w:rsidR="002D20D0" w:rsidRPr="008A0AFE">
      <w:pPr>
        <w:ind w:firstLine="273"/>
        <w:jc w:val="both"/>
      </w:pPr>
      <w:r>
        <w:t xml:space="preserve">                 </w:t>
      </w:r>
      <w:r w:rsidRPr="008A0AFE">
        <w:t xml:space="preserve">Utvrđena vrijednost istih koje se prodaju kao cjelina iznosi </w:t>
      </w:r>
      <w:r w:rsidRPr="008A0AFE">
        <w:rPr>
          <w:b/>
        </w:rPr>
        <w:t>28.460.025,00 kuna.</w:t>
      </w:r>
      <w:r w:rsidRPr="008A0AFE">
        <w:t xml:space="preserve"> </w:t>
      </w:r>
    </w:p>
    <w:p w:rsidRDefault="002D20D0" w:rsidP="002D20D0" w:rsidR="002D20D0">
      <w:pPr>
        <w:ind w:firstLine="273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Upisane u </w:t>
      </w:r>
      <w:r>
        <w:rPr>
          <w:b/>
        </w:rPr>
        <w:t>zk. ul. 889</w:t>
      </w:r>
      <w:r>
        <w:t xml:space="preserve"> k.o Grablje, kat. čest. br. 833/6 pašnjak pov. </w:t>
      </w:r>
      <w:smartTag w:element="metricconverter" w:uri="urn:schemas-microsoft-com:office:smarttags">
        <w:smartTagPr>
          <w:attr w:val="19380 m2" w:name="ProductID"/>
        </w:smartTagPr>
        <w:r>
          <w:t xml:space="preserve">19380 </w:t>
        </w:r>
        <w:r w:rsidRPr="00A15F67">
          <w:rPr>
            <w:vertAlign w:val="superscript"/>
          </w:rPr>
          <w:t>m2</w:t>
        </w:r>
      </w:smartTag>
      <w:r>
        <w:t xml:space="preserve">, </w:t>
      </w:r>
    </w:p>
    <w:p w:rsidRDefault="002D20D0" w:rsidP="002D20D0" w:rsidR="002D20D0">
      <w:pPr>
        <w:pStyle w:val="Odlomakpopisa"/>
        <w:tabs>
          <w:tab w:pos="1418" w:val="left"/>
        </w:tabs>
        <w:ind w:firstLine="273" w:left="709"/>
        <w:jc w:val="both"/>
      </w:pPr>
      <w:r>
        <w:t xml:space="preserve">     Utvrđena vrijednost iznosi </w:t>
      </w:r>
      <w:r>
        <w:rPr>
          <w:b/>
        </w:rPr>
        <w:t>15.096.210,00. kuna</w:t>
      </w:r>
    </w:p>
    <w:p w:rsidRDefault="002D20D0" w:rsidP="002D20D0" w:rsidR="002D20D0">
      <w:pPr>
        <w:pStyle w:val="Odlomakpopisa"/>
        <w:ind w:firstLine="273" w:left="709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3827" w:left="4536"/>
        <w:contextualSpacing/>
        <w:jc w:val="both"/>
      </w:pPr>
      <w:r>
        <w:lastRenderedPageBreak/>
        <w:t xml:space="preserve">Upisane u </w:t>
      </w:r>
      <w:r>
        <w:rPr>
          <w:b/>
        </w:rPr>
        <w:t>zk.ul.921</w:t>
      </w:r>
      <w:r>
        <w:t xml:space="preserve"> k.o Grablje, 12254/24408 dijela kat.čest.br. 913/5 – pašnjak </w:t>
      </w:r>
      <w:r w:rsidR="00A15F67">
        <w:t xml:space="preserve">  </w:t>
      </w:r>
      <w:r>
        <w:t xml:space="preserve">površine </w:t>
      </w:r>
      <w:smartTag w:element="metricconverter" w:uri="urn:schemas-microsoft-com:office:smarttags">
        <w:smartTagPr>
          <w:attr w:val="24408 m2" w:name="ProductID"/>
        </w:smartTagPr>
        <w:r>
          <w:t xml:space="preserve">24408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A15F67" w:rsidR="002D20D0">
      <w:pPr>
        <w:pStyle w:val="Odlomakpopisa"/>
        <w:ind w:firstLine="142" w:left="1134"/>
        <w:jc w:val="both"/>
      </w:pPr>
      <w:r>
        <w:t xml:space="preserve">Utvrđena vrijednost iznosi </w:t>
      </w:r>
      <w:r>
        <w:rPr>
          <w:b/>
        </w:rPr>
        <w:t>5.270.587,50 kuna</w:t>
      </w:r>
    </w:p>
    <w:p w:rsidRDefault="002D20D0" w:rsidP="002D20D0" w:rsidR="002D20D0">
      <w:pPr>
        <w:ind w:hanging="147" w:left="567"/>
        <w:jc w:val="both"/>
      </w:pPr>
    </w:p>
    <w:p w:rsidRDefault="002D20D0" w:rsidP="00FB465A" w:rsidR="002D20D0">
      <w:pPr>
        <w:pStyle w:val="Odlomakpopisa"/>
        <w:numPr>
          <w:ilvl w:val="0"/>
          <w:numId w:val="39"/>
        </w:numPr>
        <w:ind w:left="709"/>
        <w:contextualSpacing/>
        <w:jc w:val="both"/>
      </w:pPr>
      <w:r>
        <w:t xml:space="preserve">Temeljem nalaza i mišljenja stalnog sudskog vještaka za graditeljstvo i procjenu </w:t>
      </w:r>
      <w:r w:rsidR="008A0AFE">
        <w:t xml:space="preserve">  </w:t>
      </w:r>
      <w:r>
        <w:t>nekretnina:</w:t>
      </w:r>
    </w:p>
    <w:p w:rsidRDefault="006A5A90" w:rsidP="006A5A90" w:rsidR="006A5A90">
      <w:pPr>
        <w:ind w:firstLine="709"/>
        <w:contextualSpacing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hanging="284" w:left="993"/>
        <w:contextualSpacing/>
        <w:jc w:val="both"/>
      </w:pPr>
      <w:r>
        <w:t xml:space="preserve">Nekretnine navedene pod točkom I.) b) 1) u zk. ul. 919. k. o. Grablje u </w:t>
      </w:r>
      <w:r w:rsidRPr="00EA5202">
        <w:rPr>
          <w:b/>
        </w:rPr>
        <w:t>naravi</w:t>
      </w:r>
      <w:r>
        <w:t xml:space="preserve"> su: 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815 - građevinsko zemljište, procjena 905.025, 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817 - građevinsko zemljište, procjena 1.403.325,00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819 - građevinsko zemljište, procjena 1.334.850,00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827 - građevinsko zemljište, procjena 13.998.600,00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913/10 - građevinsko zemljište, procjena 8.172.450,00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922/2 - građevinsko zemljište, procjena 2.645.775,00 kuna</w:t>
      </w:r>
    </w:p>
    <w:p w:rsidRDefault="002D20D0" w:rsidP="002D20D0" w:rsidR="002D20D0">
      <w:pPr>
        <w:ind w:left="1418"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993"/>
        <w:contextualSpacing/>
        <w:jc w:val="both"/>
      </w:pPr>
      <w:r>
        <w:t xml:space="preserve">Nekretnine navedene pod točkom I.) b) 2) u zk. ul. 889. k.o. Grablje u </w:t>
      </w:r>
      <w:r w:rsidRPr="00EA5202">
        <w:rPr>
          <w:b/>
        </w:rPr>
        <w:t xml:space="preserve">naravi </w:t>
      </w:r>
      <w:r>
        <w:t>su:</w:t>
      </w:r>
    </w:p>
    <w:p w:rsidRDefault="00EA5202" w:rsidP="00EA5202" w:rsidR="00EA5202">
      <w:pPr>
        <w:pStyle w:val="Odlomakpopisa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građevinsko zemljište površine, 18.166,00 </w:t>
      </w:r>
      <w:r>
        <w:rPr>
          <w:vertAlign w:val="superscript"/>
        </w:rPr>
        <w:t>m2</w:t>
      </w:r>
      <w:r>
        <w:t>, procjene 14.986.950,00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poljoprivredno zemljište površine, 602,00 </w:t>
      </w:r>
      <w:r>
        <w:rPr>
          <w:vertAlign w:val="superscript"/>
        </w:rPr>
        <w:t xml:space="preserve">m2 </w:t>
      </w:r>
      <w:r>
        <w:t>,procjene 54.180,00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pod cestom površine, 612,00 </w:t>
      </w:r>
      <w:r>
        <w:rPr>
          <w:vertAlign w:val="superscript"/>
        </w:rPr>
        <w:t>m2</w:t>
      </w:r>
      <w:r>
        <w:t>, procjena 55.080,00  kuna</w:t>
      </w:r>
    </w:p>
    <w:p w:rsidRDefault="002D20D0" w:rsidP="002D20D0" w:rsidR="002D20D0">
      <w:pPr>
        <w:pStyle w:val="Odlomakpopisa"/>
        <w:ind w:left="1353"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hanging="284" w:left="993"/>
        <w:contextualSpacing/>
        <w:jc w:val="both"/>
      </w:pPr>
      <w:r>
        <w:t xml:space="preserve">Nekretnine navedene pod točkom I.) b) 3) u zk. ul. 921. k.o. Grablje u </w:t>
      </w:r>
      <w:r w:rsidRPr="00EA5202">
        <w:rPr>
          <w:b/>
        </w:rPr>
        <w:t xml:space="preserve">naravi </w:t>
      </w:r>
      <w:r>
        <w:t>su:</w:t>
      </w:r>
    </w:p>
    <w:p w:rsidRDefault="00EA5202" w:rsidP="00EA5202" w:rsidR="00EA5202">
      <w:pPr>
        <w:pStyle w:val="Odlomakpopisa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građevinsko zemljište, površine 5676,50 </w:t>
      </w:r>
      <w:r>
        <w:rPr>
          <w:vertAlign w:val="superscript"/>
        </w:rPr>
        <w:t>m2</w:t>
      </w:r>
      <w:r>
        <w:t>, procjene 4.683.112,50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poljoprivredno zemljište, površine 4723,00 </w:t>
      </w:r>
      <w:r>
        <w:rPr>
          <w:vertAlign w:val="superscript"/>
        </w:rPr>
        <w:t>m2</w:t>
      </w:r>
      <w:r>
        <w:t>, procjene 425.070,00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pod cestom, površine 1804,50 </w:t>
      </w:r>
      <w:r>
        <w:rPr>
          <w:vertAlign w:val="superscript"/>
        </w:rPr>
        <w:t>m2</w:t>
      </w:r>
      <w:r>
        <w:t>, procjene 162.405,00 kuna</w:t>
      </w:r>
    </w:p>
    <w:p w:rsidRDefault="002F5511" w:rsidP="008415F5" w:rsidR="002F5511">
      <w:pPr>
        <w:jc w:val="both"/>
      </w:pPr>
    </w:p>
    <w:p w:rsidRDefault="00DA1DB6" w:rsidP="00FB465A" w:rsidR="00DA1DB6" w:rsidRPr="00EB43CB">
      <w:pPr>
        <w:pStyle w:val="Odlomakpopisa"/>
        <w:numPr>
          <w:ilvl w:val="0"/>
          <w:numId w:val="39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</w:t>
      </w:r>
      <w:r w:rsidR="00FB465A">
        <w:t>Gore navedene n</w:t>
      </w:r>
      <w:r>
        <w:t>ekretnine</w:t>
      </w:r>
      <w:r w:rsidR="00FB465A">
        <w:t xml:space="preserve"> stečajnog dužnika </w:t>
      </w:r>
      <w:r>
        <w:t>iz točke I</w:t>
      </w:r>
      <w:r w:rsidR="00FB5ACB">
        <w:t>)</w:t>
      </w:r>
      <w:r>
        <w:t xml:space="preserve"> ovog rješenja</w:t>
      </w:r>
      <w:r w:rsidR="00FB465A">
        <w:t xml:space="preserve"> unovčavaju </w:t>
      </w:r>
      <w:r>
        <w:t>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BD704D">
      <w:pPr>
        <w:ind w:firstLine="708"/>
        <w:jc w:val="both"/>
      </w:pPr>
      <w:r>
        <w:t xml:space="preserve">      </w:t>
      </w:r>
      <w:r w:rsidR="002D4AF1">
        <w:t>Deveto</w:t>
      </w:r>
      <w:r>
        <w:t xml:space="preserve"> ročište za javnu dražbu održat će se pred stečajnim sucem u zgradi Trgovačkog suda u Zagrebu, soba broj 94/II (ulična zgrada), </w:t>
      </w:r>
      <w:r w:rsidRPr="00950A79">
        <w:t>dana</w:t>
      </w:r>
    </w:p>
    <w:p w:rsidRDefault="00BD704D" w:rsidP="008415F5" w:rsidR="00BD704D">
      <w:pPr>
        <w:ind w:firstLine="708"/>
        <w:jc w:val="both"/>
      </w:pPr>
    </w:p>
    <w:p w:rsidRDefault="000F6FCA" w:rsidP="00BD704D" w:rsidR="00DA1DB6">
      <w:pPr>
        <w:jc w:val="center"/>
        <w:rPr>
          <w:b/>
          <w:u w:val="single"/>
        </w:rPr>
      </w:pPr>
      <w:r>
        <w:rPr>
          <w:b/>
          <w:u w:val="single"/>
        </w:rPr>
        <w:t>29. ožujka 2017. u 09,30 sati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FB465A" w:rsidR="00391F73">
      <w:pPr>
        <w:pStyle w:val="Odlomakpopisa"/>
        <w:numPr>
          <w:ilvl w:val="0"/>
          <w:numId w:val="39"/>
        </w:numPr>
        <w:ind w:left="709"/>
        <w:jc w:val="both"/>
      </w:pPr>
      <w:r>
        <w:t xml:space="preserve">Ovaj zaključak o prodaji objavit će se na </w:t>
      </w:r>
      <w:r w:rsidR="00BD704D">
        <w:t xml:space="preserve">mrežnoj stranici e-oglasna ploča Trgovačkog suda u Zagrebu, </w:t>
      </w:r>
      <w:r>
        <w:t>na</w:t>
      </w:r>
      <w:r w:rsidR="0074782E">
        <w:t xml:space="preserve"> web stranicama </w:t>
      </w:r>
      <w:r w:rsidR="00ED2100">
        <w:t>Visokog trgovačkog suda RH, u očevidniku nekretnin</w:t>
      </w:r>
      <w:r>
        <w:t xml:space="preserve">a </w:t>
      </w:r>
      <w:r w:rsidR="003240CA">
        <w:t>FINA-e</w:t>
      </w:r>
      <w:r w:rsidR="00FB465A">
        <w:t xml:space="preserve"> ili HGK</w:t>
      </w:r>
      <w:r w:rsidR="003240CA">
        <w:t xml:space="preserve">, </w:t>
      </w:r>
      <w:r>
        <w:t>a razlučni vjerovnik može ga objaviti i u jednom od javnih glasila.</w:t>
      </w:r>
    </w:p>
    <w:p w:rsidRDefault="00BD704D" w:rsidP="00BD704D" w:rsidR="00BD704D">
      <w:pPr>
        <w:pStyle w:val="Odlomakpopisa"/>
        <w:ind w:left="709"/>
        <w:jc w:val="both"/>
      </w:pPr>
    </w:p>
    <w:p w:rsidRDefault="00391F73" w:rsidP="00EB43CB" w:rsidR="007D3A28">
      <w:pPr>
        <w:ind w:firstLine="709" w:left="709"/>
        <w:jc w:val="both"/>
      </w:pPr>
      <w:r>
        <w:lastRenderedPageBreak/>
        <w:t xml:space="preserve">Rok od objave zaključka o prodaji nekretnina na </w:t>
      </w:r>
      <w:r w:rsidR="008520C6">
        <w:t>mrežnoj stranici e-oglasna ploča</w:t>
      </w:r>
      <w:r w:rsidR="00BD704D">
        <w:t xml:space="preserve"> </w:t>
      </w:r>
      <w:r>
        <w:t>ovog suda do prodaje iznosi 15 dana.</w:t>
      </w:r>
    </w:p>
    <w:p w:rsidRDefault="009E43E6" w:rsidP="00EB43CB" w:rsidR="009E43E6">
      <w:pPr>
        <w:ind w:firstLine="709" w:left="709"/>
        <w:jc w:val="both"/>
      </w:pPr>
    </w:p>
    <w:p w:rsidRDefault="008A0AFE" w:rsidP="008415F5" w:rsidR="008A0AFE">
      <w:pPr>
        <w:ind w:firstLine="708"/>
        <w:jc w:val="both"/>
      </w:pPr>
    </w:p>
    <w:p w:rsidRDefault="00391F73" w:rsidP="00FB465A" w:rsidR="00391F73" w:rsidRPr="00EB43CB">
      <w:pPr>
        <w:pStyle w:val="Odlomakpopisa"/>
        <w:numPr>
          <w:ilvl w:val="0"/>
          <w:numId w:val="39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)</w:t>
      </w:r>
      <w:r>
        <w:t xml:space="preserve"> </w:t>
      </w:r>
      <w:r w:rsidR="00FB465A">
        <w:t xml:space="preserve">i II) </w:t>
      </w:r>
      <w:r>
        <w:t>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3E4C90">
        <w:t>)</w:t>
      </w:r>
      <w:r w:rsidR="00ED2100">
        <w:t xml:space="preserve"> </w:t>
      </w:r>
      <w:r w:rsidR="00FB465A">
        <w:t>i II</w:t>
      </w:r>
      <w:r w:rsidR="00BF6A86">
        <w:t xml:space="preserve">) </w:t>
      </w:r>
      <w:r w:rsidR="008A0AFE">
        <w:t xml:space="preserve">izreke </w:t>
      </w:r>
      <w:r w:rsidR="00ED2100">
        <w:t>ovog rješenja.</w:t>
      </w:r>
    </w:p>
    <w:p w:rsidRDefault="003240CA" w:rsidP="003240CA" w:rsidR="003240CA">
      <w:pPr>
        <w:jc w:val="both"/>
      </w:pPr>
    </w:p>
    <w:p w:rsidRDefault="00391F73" w:rsidP="00FB5ACB" w:rsidR="0096258E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)</w:t>
      </w:r>
      <w:r>
        <w:t xml:space="preserve"> </w:t>
      </w:r>
      <w:r w:rsidR="00FB465A">
        <w:t>i II</w:t>
      </w:r>
      <w:r w:rsidR="00BF6A86">
        <w:t xml:space="preserve">) </w:t>
      </w:r>
      <w:r>
        <w:t xml:space="preserve">ovog zaključka prodavat će se na </w:t>
      </w:r>
      <w:r w:rsidR="002D4AF1">
        <w:t>devetom</w:t>
      </w:r>
      <w:r>
        <w:t xml:space="preserve"> roč</w:t>
      </w:r>
      <w:r w:rsidR="00BF6A86">
        <w:t>ištu za javnu dražbu</w:t>
      </w:r>
      <w:r w:rsidR="0096258E">
        <w:t xml:space="preserve"> </w:t>
      </w:r>
      <w:r w:rsidR="0096258E" w:rsidRPr="0096258E">
        <w:rPr>
          <w:b/>
        </w:rPr>
        <w:t xml:space="preserve">KAO CJELINA, za ukupnu cijenu od </w:t>
      </w:r>
      <w:r w:rsidR="002D1C32" w:rsidRPr="002D1C32">
        <w:rPr>
          <w:b/>
          <w:u w:val="single"/>
        </w:rPr>
        <w:t>7.060.573,00kn</w:t>
      </w:r>
      <w:r w:rsidR="00BF6A86" w:rsidRPr="0096258E">
        <w:rPr>
          <w:b/>
        </w:rPr>
        <w:t xml:space="preserve"> </w:t>
      </w:r>
      <w:r w:rsidR="0096258E" w:rsidRPr="0096258E">
        <w:rPr>
          <w:b/>
          <w:i/>
        </w:rPr>
        <w:t>(slovima: sedam milijuna četiristo trideset i dvije tisuće sto osamdeset kuna  i osamdeset i osam lipa)</w:t>
      </w:r>
    </w:p>
    <w:p w:rsidRDefault="0096258E" w:rsidP="0096258E" w:rsidR="0096258E">
      <w:pPr>
        <w:pStyle w:val="Odlomakpopisa"/>
      </w:pPr>
    </w:p>
    <w:p w:rsidRDefault="0096258E" w:rsidP="0096258E" w:rsidR="0096258E">
      <w:pPr>
        <w:ind w:left="426"/>
        <w:jc w:val="both"/>
      </w:pPr>
      <w:r>
        <w:t>Budući da se iz ostvarene kupovnine namiruju različiti vjerovnici, to se iskazuje i pojedinačni iskaz cijene za svaku od navedenih nekretnina kako slijedi:</w:t>
      </w:r>
    </w:p>
    <w:p w:rsidRDefault="0096258E" w:rsidP="0096258E" w:rsidR="0096258E">
      <w:pPr>
        <w:pStyle w:val="Odlomakpopisa"/>
      </w:pPr>
    </w:p>
    <w:p w:rsidRDefault="00BF6A86" w:rsidP="0096258E" w:rsidR="00BF6A86" w:rsidRPr="00F6595E">
      <w:pPr>
        <w:pStyle w:val="Odlomakpopisa"/>
        <w:numPr>
          <w:ilvl w:val="0"/>
          <w:numId w:val="37"/>
        </w:numPr>
        <w:ind w:left="993"/>
        <w:jc w:val="both"/>
      </w:pPr>
      <w:r>
        <w:t xml:space="preserve">Nekretnine pod točkom I.) a.) upisane u </w:t>
      </w:r>
      <w:r w:rsidRPr="00BF6A86">
        <w:rPr>
          <w:b/>
        </w:rPr>
        <w:t>zk. ul. 972.</w:t>
      </w:r>
      <w:r>
        <w:t xml:space="preserve"> k.o. Grablje, po cijeni od </w:t>
      </w:r>
      <w:r w:rsidR="002D1C32">
        <w:rPr>
          <w:b/>
        </w:rPr>
        <w:t>102.750,00</w:t>
      </w:r>
      <w:r w:rsidRPr="00F6595E">
        <w:rPr>
          <w:b/>
        </w:rPr>
        <w:t xml:space="preserve"> k</w:t>
      </w:r>
      <w:r w:rsidR="002D1C32">
        <w:rPr>
          <w:b/>
        </w:rPr>
        <w:t>n</w:t>
      </w:r>
    </w:p>
    <w:p w:rsidRDefault="00BF6A86" w:rsidP="0096258E" w:rsidR="00BF6A86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b.) 1.) upisane u </w:t>
      </w:r>
      <w:r w:rsidRPr="00F6595E">
        <w:rPr>
          <w:b/>
        </w:rPr>
        <w:t>zk. ul. 919</w:t>
      </w:r>
      <w:r w:rsidRPr="00F6595E">
        <w:t xml:space="preserve">. k.o. Grablje, po cijeni od </w:t>
      </w:r>
      <w:r w:rsidR="002D1C32">
        <w:rPr>
          <w:b/>
        </w:rPr>
        <w:t>4.055.554,00 kn</w:t>
      </w:r>
    </w:p>
    <w:p w:rsidRDefault="00BF6A86" w:rsidP="0096258E" w:rsidR="00BF6A86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 b.) 2.) upisane u </w:t>
      </w:r>
      <w:r w:rsidRPr="00F6595E">
        <w:rPr>
          <w:b/>
        </w:rPr>
        <w:t>zk. ul. 889</w:t>
      </w:r>
      <w:r w:rsidRPr="00F6595E">
        <w:t xml:space="preserve"> k.o. Grablje, po cijeni od </w:t>
      </w:r>
      <w:r w:rsidR="002D1C32">
        <w:rPr>
          <w:b/>
        </w:rPr>
        <w:t>2.151.210,00 kn</w:t>
      </w:r>
    </w:p>
    <w:p w:rsidRDefault="00BF6A86" w:rsidP="0096258E" w:rsidR="00BF6A86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b.) 3.) upisane u </w:t>
      </w:r>
      <w:r w:rsidRPr="00F6595E">
        <w:rPr>
          <w:b/>
        </w:rPr>
        <w:t>zk. ul. 921</w:t>
      </w:r>
      <w:r w:rsidRPr="00F6595E">
        <w:t xml:space="preserve">. k.o. Grablje, po cijeni od </w:t>
      </w:r>
      <w:r w:rsidR="002D1C32">
        <w:rPr>
          <w:b/>
        </w:rPr>
        <w:t>751.059,00 kn</w:t>
      </w:r>
    </w:p>
    <w:p w:rsidRDefault="00BF6A86" w:rsidP="00BF6A86" w:rsidR="00BF6A86" w:rsidRPr="00BF6A86">
      <w:pPr>
        <w:pStyle w:val="Odlomakpopisa"/>
        <w:ind w:left="1353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8520C6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održava</w:t>
      </w:r>
      <w:r w:rsidR="0096258E">
        <w:t xml:space="preserve">nja ročišta za dražbu uplatile </w:t>
      </w:r>
      <w:r>
        <w:t xml:space="preserve">jamčevinu </w:t>
      </w:r>
      <w:r w:rsidRPr="002048C5">
        <w:t xml:space="preserve">u iznosu od 10 % </w:t>
      </w:r>
      <w:r w:rsidRPr="004B6834">
        <w:rPr>
          <w:b/>
          <w:u w:val="single"/>
        </w:rPr>
        <w:t>utvrđene</w:t>
      </w:r>
      <w:r>
        <w:t xml:space="preserve"> </w:t>
      </w:r>
      <w:r w:rsidRPr="002048C5">
        <w:t>vr</w:t>
      </w:r>
      <w:r w:rsidR="0096258E">
        <w:t>ijednosti nekretnina iz točke I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 w:rsidRPr="00D44EC3">
        <w:rPr>
          <w:b/>
          <w:i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8520C6">
        <w:t xml:space="preserve"> </w:t>
      </w:r>
      <w:r>
        <w:t>Punomoćnici ponuditelja mogu sudjelovati na dražbi samo uz ovjerenu specijalnu punomoć.</w:t>
      </w:r>
      <w:r w:rsidR="008520C6">
        <w:t xml:space="preserve"> </w:t>
      </w:r>
      <w:r w:rsidRPr="002048C5">
        <w:t>S</w:t>
      </w:r>
      <w:r>
        <w:t xml:space="preserve">udionicima 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8520C6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  <w:r w:rsidR="008520C6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8520C6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8520C6">
        <w:t xml:space="preserve"> </w:t>
      </w:r>
      <w:r>
        <w:t xml:space="preserve">Ukoliko bude više kupaca, nekretnina će se dosuditi i kupcima koji su ponudili nižu </w:t>
      </w:r>
      <w:r>
        <w:lastRenderedPageBreak/>
        <w:t>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 w:rsidRPr="00D44EC3">
        <w:rPr>
          <w:i/>
          <w:u w:val="single"/>
        </w:rPr>
        <w:t>098/431-940</w:t>
      </w:r>
      <w:r w:rsidRPr="00D44EC3">
        <w:rPr>
          <w:i/>
          <w:u w:val="single"/>
        </w:rPr>
        <w:t>.</w:t>
      </w:r>
    </w:p>
    <w:p w:rsidRDefault="00391F73" w:rsidP="00BF6A86" w:rsidR="006A5A90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391F73" w:rsidP="006A5A90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6A5A90">
        <w:rPr>
          <w:rFonts w:cs="Times New Roman" w:hAnsi="Times New Roman" w:ascii="Times New Roman"/>
          <w:sz w:val="24"/>
        </w:rPr>
        <w:t>Gore navedene nekretnine</w:t>
      </w:r>
      <w:r w:rsidR="006A5A90" w:rsidRPr="006A5A90">
        <w:rPr>
          <w:rFonts w:cs="Times New Roman" w:hAnsi="Times New Roman" w:ascii="Times New Roman"/>
          <w:sz w:val="24"/>
        </w:rPr>
        <w:t xml:space="preserve"> koje</w:t>
      </w:r>
      <w:r w:rsidRPr="006A5A90">
        <w:rPr>
          <w:rFonts w:cs="Times New Roman" w:hAnsi="Times New Roman" w:ascii="Times New Roman"/>
          <w:sz w:val="24"/>
        </w:rPr>
        <w:t xml:space="preserve"> čine stečajnu masu stečajnog dužnika</w:t>
      </w:r>
      <w:r w:rsidR="006A5A90" w:rsidRPr="006A5A90">
        <w:rPr>
          <w:rFonts w:cs="Times New Roman" w:hAnsi="Times New Roman" w:ascii="Times New Roman"/>
          <w:sz w:val="24"/>
        </w:rPr>
        <w:t xml:space="preserve">, prodavale </w:t>
      </w:r>
      <w:r w:rsidR="006F4089">
        <w:rPr>
          <w:rFonts w:cs="Times New Roman" w:hAnsi="Times New Roman" w:ascii="Times New Roman"/>
          <w:sz w:val="24"/>
        </w:rPr>
        <w:t>s</w:t>
      </w:r>
      <w:r w:rsidR="006A5A90" w:rsidRPr="006A5A90">
        <w:rPr>
          <w:rFonts w:cs="Times New Roman" w:hAnsi="Times New Roman" w:ascii="Times New Roman"/>
          <w:sz w:val="24"/>
        </w:rPr>
        <w:t xml:space="preserve">u se prvobitno u ovršnom postupku pred Općinskim sudom u Starom Gradu na </w:t>
      </w:r>
      <w:r w:rsidR="006F4089">
        <w:rPr>
          <w:rFonts w:cs="Times New Roman" w:hAnsi="Times New Roman" w:ascii="Times New Roman"/>
          <w:sz w:val="24"/>
        </w:rPr>
        <w:t xml:space="preserve">otoku </w:t>
      </w:r>
      <w:r w:rsidR="006A5A90" w:rsidRPr="006A5A90">
        <w:rPr>
          <w:rFonts w:cs="Times New Roman" w:hAnsi="Times New Roman" w:ascii="Times New Roman"/>
          <w:sz w:val="24"/>
        </w:rPr>
        <w:t xml:space="preserve">Hvaru, međutim kako u istom nije bilo zainteresiranih kupaca, to je taj sud obustavio ovršni postupak sukladno odredbama Ovršnog zakona (NN 112/12; 93/14), nakon čega je stečajna upraviteljica predložila prodaju istih u stečajnom postupku uz </w:t>
      </w:r>
      <w:r w:rsidRPr="006A5A90">
        <w:rPr>
          <w:rFonts w:cs="Times New Roman" w:hAnsi="Times New Roman" w:ascii="Times New Roman"/>
          <w:sz w:val="24"/>
        </w:rPr>
        <w:t>odgovarajuću primjenu pravila o ovrsi na nekretninama, sve sukladno čl.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164. st.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</w:t>
      </w:r>
      <w:r w:rsidR="00606B5A">
        <w:rPr>
          <w:rFonts w:cs="Times New Roman" w:hAnsi="Times New Roman" w:ascii="Times New Roman"/>
          <w:sz w:val="24"/>
        </w:rPr>
        <w:t>.</w:t>
      </w:r>
      <w:r w:rsidRPr="006A5A90">
        <w:rPr>
          <w:rFonts w:cs="Times New Roman" w:hAnsi="Times New Roman" w:ascii="Times New Roman"/>
          <w:sz w:val="24"/>
        </w:rPr>
        <w:t xml:space="preserve"> Stečajnog zakona (NN 44/96 do 133/12: dalje SZ</w:t>
      </w:r>
      <w:r w:rsidR="006A5A90">
        <w:rPr>
          <w:rFonts w:cs="Times New Roman" w:hAnsi="Times New Roman" w:ascii="Times New Roman"/>
          <w:sz w:val="24"/>
        </w:rPr>
        <w:t>).</w:t>
      </w:r>
    </w:p>
    <w:p w:rsidRDefault="008A0AFE" w:rsidP="008415F5" w:rsidR="008A0AFE">
      <w:pPr>
        <w:ind w:firstLine="709"/>
        <w:jc w:val="both"/>
      </w:pPr>
    </w:p>
    <w:p w:rsidRDefault="00391F73" w:rsidP="006F4089" w:rsidR="00391F73">
      <w:pPr>
        <w:jc w:val="both"/>
      </w:pPr>
      <w:r>
        <w:tab/>
        <w:t xml:space="preserve">O uvjetima i načinu prodaje odlučeno je kao u izreci ovog rješenja pozivom na odredbe </w:t>
      </w:r>
      <w:r w:rsidR="006A5A90">
        <w:t>OZ-a odnoseće na prodaju nekretnina te pozivom na odredbe SZ-a kao lex specialis u pogledu unovčenja nekretnina tvrtke nad kojom je otvoren stečajni postupak.</w:t>
      </w:r>
    </w:p>
    <w:p w:rsidRDefault="0096258E" w:rsidP="006F4089" w:rsidR="0096258E">
      <w:pPr>
        <w:jc w:val="both"/>
      </w:pPr>
    </w:p>
    <w:p w:rsidRDefault="0096258E" w:rsidP="006F4089" w:rsidR="0096258E">
      <w:pPr>
        <w:jc w:val="both"/>
      </w:pPr>
      <w:r>
        <w:tab/>
        <w:t xml:space="preserve">Stečajna upraviteljica, a i razlučni vjerovnik predložili su prodaju gore navedenih nekretnina kao cjeline budući da se radi o gospodarskoj cjelini, sve radi ekonomičnosti i svrsishodnosti postupanja u cilju ostvarenja svrhe stečajnog postupka, a čemu je sud udovoljio s time da je iskazana i pojedinačna cijena za nekretnine jer na nekima ne postoje tereti u korist razlučnih vjerovnika čime proizlazi da se unovčenjem istih namiruju stečajni vjerovnici, a unovčenjem opterećenih nekretnina, razlučni vjerovnici prema stanju upisa u gruntovnici i stanju </w:t>
      </w:r>
      <w:r w:rsidR="004B6834">
        <w:t xml:space="preserve">stečajnog </w:t>
      </w:r>
      <w:r>
        <w:t>spisa.</w:t>
      </w:r>
    </w:p>
    <w:p w:rsidRDefault="006A5A90" w:rsidP="006A5A90" w:rsidR="006A5A90" w:rsidRPr="00B01320">
      <w:pPr>
        <w:ind w:firstLine="708"/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5D01E4">
        <w:t>17</w:t>
      </w:r>
      <w:r w:rsidR="008B7A19">
        <w:t xml:space="preserve">. </w:t>
      </w:r>
      <w:r w:rsidR="005D01E4">
        <w:t>veljače</w:t>
      </w:r>
      <w:r w:rsidR="00950A79">
        <w:t xml:space="preserve"> </w:t>
      </w:r>
      <w:r w:rsidR="005D01E4">
        <w:t>2017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96258E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BF6A86">
        <w:t xml:space="preserve">  </w:t>
      </w:r>
      <w:r w:rsidR="0063497F">
        <w:t>Nevenka Siladi Rstić</w:t>
      </w:r>
      <w:r w:rsidR="00375528">
        <w:t>,v.r.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</w:t>
      </w:r>
      <w:r w:rsidR="0074782E">
        <w:rPr>
          <w:i/>
        </w:rPr>
        <w:t xml:space="preserve"> </w:t>
      </w:r>
      <w:r w:rsidRPr="0041532D">
        <w:rPr>
          <w:i/>
        </w:rPr>
        <w:t>11.</w:t>
      </w:r>
      <w:r w:rsidR="0074782E">
        <w:rPr>
          <w:i/>
        </w:rPr>
        <w:t xml:space="preserve"> </w:t>
      </w:r>
      <w:r w:rsidRPr="0041532D">
        <w:rPr>
          <w:i/>
        </w:rPr>
        <w:t>st.</w:t>
      </w:r>
      <w:r w:rsidR="0074782E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375528" w:rsidP="008415F5" w:rsidR="00375528">
      <w:pPr>
        <w:jc w:val="both"/>
      </w:pPr>
    </w:p>
    <w:p w:rsidRDefault="00375528" w:rsidP="00324504" w:rsidR="00375528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375528" w:rsidP="00324504" w:rsidR="00375528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375528" w:rsidP="008415F5" w:rsidR="00375528">
      <w:pPr>
        <w:jc w:val="both"/>
      </w:pPr>
    </w:p>
    <w:p w:rsidRDefault="00375528" w:rsidP="008415F5" w:rsidR="00375528">
      <w:pPr>
        <w:jc w:val="both"/>
      </w:pPr>
    </w:p>
    <w:p w:rsidRDefault="00375528" w:rsidP="008415F5" w:rsidR="00375528">
      <w:pPr>
        <w:jc w:val="both"/>
      </w:pPr>
    </w:p>
    <w:p w:rsidRDefault="000F21CE" w:rsidP="00375528" w:rsidR="000F21CE">
      <w:pPr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528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FB465A">
      <w:t>Poslovni broj: 47. St-14/10-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04D" w:rsidP="00A15F67" w:rsidR="00BD704D">
    <w:pPr>
      <w:pStyle w:val="Zaglavlje"/>
    </w:pPr>
  </w:p>
  <w:p w:rsidRDefault="00BD704D" w:rsidP="00A15F67" w:rsidR="00BD704D">
    <w:pPr>
      <w:pStyle w:val="Zaglavlje"/>
    </w:pPr>
  </w:p>
  <w:p w:rsidRDefault="008415F5" w:rsidP="00953077" w:rsidR="00BD704D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 w:rsidR="00FB465A">
      <w:t xml:space="preserve">Poslovni broj: </w:t>
    </w:r>
    <w:r>
      <w:t>47.</w:t>
    </w:r>
    <w:r w:rsidR="00D44EC3">
      <w:t xml:space="preserve"> </w:t>
    </w:r>
    <w:r>
      <w:t>St-</w:t>
    </w:r>
    <w:r w:rsidR="001E0BDA">
      <w:t>14/10</w:t>
    </w:r>
    <w:r w:rsidR="00A15F67">
      <w:t>-</w:t>
    </w: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0C42FE" w:rsidR="00BD704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D704D" w:rsidP="000C42FE" w:rsidR="00BD704D" w:rsidRPr="00953077">
    <w:pPr>
      <w:pStyle w:val="Zaglavlje"/>
      <w:ind w:left="426"/>
    </w:pPr>
    <w:r w:rsidRPr="00953077">
      <w:t>Trgovački sud u Zagrebu</w:t>
    </w:r>
  </w:p>
  <w:p w:rsidRDefault="00BD704D" w:rsidP="00950A79" w:rsidR="00950A79">
    <w:pPr>
      <w:pStyle w:val="Zaglavlje"/>
      <w:ind w:left="426"/>
    </w:pPr>
    <w:r w:rsidRPr="00953077">
      <w:t>Zagreb</w:t>
    </w:r>
    <w:r w:rsidR="00FB465A">
      <w:t>, Amruševa 2/II, desno (p.p. 432</w:t>
    </w:r>
    <w:r w:rsidRPr="00953077">
      <w:t>)</w:t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  <w:t xml:space="preserve">  Zagreb,</w:t>
    </w:r>
    <w:r w:rsidR="00950A79"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2E1320"/>
    <w:multiLevelType w:val="hybridMultilevel"/>
    <w:tmpl w:val="3A8ED574"/>
    <w:lvl w:tplc="7C5EC0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B31335E"/>
    <w:multiLevelType w:val="hybridMultilevel"/>
    <w:tmpl w:val="301E5452"/>
    <w:lvl w:tplc="000E822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7C0755A"/>
    <w:multiLevelType w:val="hybridMultilevel"/>
    <w:tmpl w:val="44722810"/>
    <w:lvl w:tplc="AC469DE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6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24"/>
  </w:num>
  <w:num w:numId="4">
    <w:abstractNumId w:val="0"/>
  </w:num>
  <w:num w:numId="5">
    <w:abstractNumId w:val="2"/>
  </w:num>
  <w:num w:numId="6">
    <w:abstractNumId w:val="32"/>
  </w:num>
  <w:num w:numId="7">
    <w:abstractNumId w:val="11"/>
  </w:num>
  <w:num w:numId="8">
    <w:abstractNumId w:val="21"/>
  </w:num>
  <w:num w:numId="9">
    <w:abstractNumId w:val="3"/>
  </w:num>
  <w:num w:numId="10">
    <w:abstractNumId w:val="8"/>
  </w:num>
  <w:num w:numId="11">
    <w:abstractNumId w:val="16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2"/>
  </w:num>
  <w:num w:numId="19">
    <w:abstractNumId w:val="19"/>
  </w:num>
  <w:num w:numId="20">
    <w:abstractNumId w:val="6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30"/>
  </w:num>
  <w:num w:numId="27">
    <w:abstractNumId w:val="23"/>
  </w:num>
  <w:num w:numId="28">
    <w:abstractNumId w:val="34"/>
  </w:num>
  <w:num w:numId="29">
    <w:abstractNumId w:val="17"/>
  </w:num>
  <w:num w:numId="30">
    <w:abstractNumId w:val="36"/>
  </w:num>
  <w:num w:numId="31">
    <w:abstractNumId w:val="28"/>
  </w:num>
  <w:num w:numId="32">
    <w:abstractNumId w:val="37"/>
  </w:num>
  <w:num w:numId="33">
    <w:abstractNumId w:val="9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3"/>
  </w:num>
  <w:num w:numId="39">
    <w:abstractNumId w:val="22"/>
  </w:num>
  <w:num w:numId="4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71195"/>
    <w:rsid w:val="00077E9A"/>
    <w:rsid w:val="0008428F"/>
    <w:rsid w:val="000C747F"/>
    <w:rsid w:val="000E292E"/>
    <w:rsid w:val="000E3940"/>
    <w:rsid w:val="000F21CE"/>
    <w:rsid w:val="000F6FCA"/>
    <w:rsid w:val="00107426"/>
    <w:rsid w:val="0013119D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2524"/>
    <w:rsid w:val="00284C28"/>
    <w:rsid w:val="002909E2"/>
    <w:rsid w:val="0029769A"/>
    <w:rsid w:val="002B77F3"/>
    <w:rsid w:val="002D1C32"/>
    <w:rsid w:val="002D20D0"/>
    <w:rsid w:val="002D4AF1"/>
    <w:rsid w:val="002E2883"/>
    <w:rsid w:val="002F5511"/>
    <w:rsid w:val="00303C1B"/>
    <w:rsid w:val="003240CA"/>
    <w:rsid w:val="0033713F"/>
    <w:rsid w:val="00350620"/>
    <w:rsid w:val="00361D36"/>
    <w:rsid w:val="00374088"/>
    <w:rsid w:val="00374D53"/>
    <w:rsid w:val="00375528"/>
    <w:rsid w:val="00391F73"/>
    <w:rsid w:val="00397CFA"/>
    <w:rsid w:val="003B2001"/>
    <w:rsid w:val="003B3028"/>
    <w:rsid w:val="003C54D5"/>
    <w:rsid w:val="003D68CD"/>
    <w:rsid w:val="003E4C90"/>
    <w:rsid w:val="0041532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B6834"/>
    <w:rsid w:val="004C592A"/>
    <w:rsid w:val="004E3573"/>
    <w:rsid w:val="004E5454"/>
    <w:rsid w:val="004F3E31"/>
    <w:rsid w:val="004F59FE"/>
    <w:rsid w:val="00521421"/>
    <w:rsid w:val="00526EF6"/>
    <w:rsid w:val="00541E38"/>
    <w:rsid w:val="00563720"/>
    <w:rsid w:val="00592CB5"/>
    <w:rsid w:val="00597E7B"/>
    <w:rsid w:val="005A257A"/>
    <w:rsid w:val="005A5170"/>
    <w:rsid w:val="005C73E7"/>
    <w:rsid w:val="005D01E4"/>
    <w:rsid w:val="005D397A"/>
    <w:rsid w:val="005D7DF5"/>
    <w:rsid w:val="005F23D2"/>
    <w:rsid w:val="00606B5A"/>
    <w:rsid w:val="006164C2"/>
    <w:rsid w:val="00622282"/>
    <w:rsid w:val="00626D75"/>
    <w:rsid w:val="00627006"/>
    <w:rsid w:val="00627499"/>
    <w:rsid w:val="00633709"/>
    <w:rsid w:val="0063497F"/>
    <w:rsid w:val="00644428"/>
    <w:rsid w:val="006723CD"/>
    <w:rsid w:val="00685199"/>
    <w:rsid w:val="00696917"/>
    <w:rsid w:val="006A5A90"/>
    <w:rsid w:val="006A7C82"/>
    <w:rsid w:val="006C2827"/>
    <w:rsid w:val="006D4DB7"/>
    <w:rsid w:val="006E1DC0"/>
    <w:rsid w:val="006F4089"/>
    <w:rsid w:val="007025E0"/>
    <w:rsid w:val="0073788E"/>
    <w:rsid w:val="0074782E"/>
    <w:rsid w:val="00761B59"/>
    <w:rsid w:val="00762468"/>
    <w:rsid w:val="007678A2"/>
    <w:rsid w:val="00784A37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20C6"/>
    <w:rsid w:val="0088070C"/>
    <w:rsid w:val="00882E6B"/>
    <w:rsid w:val="008841B3"/>
    <w:rsid w:val="008A0AFE"/>
    <w:rsid w:val="008A387F"/>
    <w:rsid w:val="008B442B"/>
    <w:rsid w:val="008B7A19"/>
    <w:rsid w:val="008D1049"/>
    <w:rsid w:val="008D514A"/>
    <w:rsid w:val="008F4849"/>
    <w:rsid w:val="00914709"/>
    <w:rsid w:val="009336D1"/>
    <w:rsid w:val="00947AC0"/>
    <w:rsid w:val="00950A79"/>
    <w:rsid w:val="009515ED"/>
    <w:rsid w:val="009516D7"/>
    <w:rsid w:val="0096258E"/>
    <w:rsid w:val="0098650A"/>
    <w:rsid w:val="009878C4"/>
    <w:rsid w:val="009902BD"/>
    <w:rsid w:val="009C3B39"/>
    <w:rsid w:val="009E0375"/>
    <w:rsid w:val="009E43E6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48A8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D704D"/>
    <w:rsid w:val="00BE2B05"/>
    <w:rsid w:val="00BE3191"/>
    <w:rsid w:val="00BF6A86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4EC3"/>
    <w:rsid w:val="00D45980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66974"/>
    <w:rsid w:val="00E920AB"/>
    <w:rsid w:val="00E92A0B"/>
    <w:rsid w:val="00EA5202"/>
    <w:rsid w:val="00EB43CB"/>
    <w:rsid w:val="00EC22A6"/>
    <w:rsid w:val="00EC6820"/>
    <w:rsid w:val="00ED1AB8"/>
    <w:rsid w:val="00ED2100"/>
    <w:rsid w:val="00F57473"/>
    <w:rsid w:val="00F63357"/>
    <w:rsid w:val="00F6595E"/>
    <w:rsid w:val="00F80116"/>
    <w:rsid w:val="00F82CEF"/>
    <w:rsid w:val="00F86E5D"/>
    <w:rsid w:val="00F92F05"/>
    <w:rsid w:val="00F96911"/>
    <w:rsid w:val="00FA1F6F"/>
    <w:rsid w:val="00FB465A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5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5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5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5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5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5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5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5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1442</properties:Words>
  <properties:Characters>7562</properties:Characters>
  <properties:Lines>189</properties:Lines>
  <properties:Paragraphs>73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2016-09-15T07:29:00Z</dcterms:created>
  <dc:creator>BISERKA CALIC</dc:creator>
  <cp:lastModifiedBy>Monika Grbac</cp:lastModifiedBy>
  <cp:lastPrinted>2017-02-17T09:27:00Z</cp:lastPrinted>
  <dcterms:modified xmlns:xsi="http://www.w3.org/2001/XMLSchema-instance" xsi:type="dcterms:W3CDTF">2017-02-17T09:54:00Z</dcterms:modified>
  <cp:revision>12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