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2d40" w14:paraId="9842d40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220FF">
        <w:t>84</w:t>
      </w:r>
      <w:r w:rsidR="00895943">
        <w:t>5</w:t>
      </w:r>
      <w:r w:rsidR="00946625">
        <w:t>/16-</w:t>
      </w:r>
      <w:r w:rsidR="00A56386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95943">
        <w:t>BIO GRAĐA d.o.o., Zadar Hrvatskih književnika 19/A, OIB: 69320644999</w:t>
      </w:r>
      <w:r w:rsidRPr="00EF7C9A">
        <w:t xml:space="preserve">, dana </w:t>
      </w:r>
      <w:r w:rsidR="003C624E">
        <w:t>29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895943" w:rsidP="000220FF" w:rsidR="00BE6E59">
      <w:pPr>
        <w:pStyle w:val="Odlomakpopisa"/>
        <w:numPr>
          <w:ilvl w:val="0"/>
          <w:numId w:val="3"/>
        </w:numPr>
        <w:ind w:firstLine="540" w:left="0"/>
        <w:jc w:val="both"/>
      </w:pPr>
      <w:r>
        <w:t>Sava Filipović, Dramalj, Braće Košuljandić 100/a, OIB: 19559750928</w:t>
      </w:r>
      <w:r w:rsidR="00A56386" w:rsidRPr="004C59EF">
        <w:t>, izdana od strane: PU Zadar, OIB: 44660472906</w:t>
      </w:r>
      <w:r w:rsidR="00A56386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BIO GRAĐA d.o.o., Zadar Hrvatskih književnika 19/A, OIB: 69320644999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95943">
        <w:t>BIO GRAĐA d.o.o.,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C624E">
        <w:t>29</w:t>
      </w:r>
      <w:r w:rsidR="00EB7836">
        <w:t>. lipnja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CB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895943">
          <w:t>845</w:t>
        </w:r>
        <w:r w:rsidR="00D26084">
          <w:t>/16-</w:t>
        </w:r>
        <w:r w:rsidR="00A56386">
          <w:t>10</w:t>
        </w:r>
      </w:p>
      <w:p w:rsidRDefault="00E12FEA" w:rsidP="009C0FF2" w:rsidR="00E12FEA" w:rsidRPr="00EF7C9A">
        <w:pPr>
          <w:jc w:val="right"/>
        </w:pPr>
      </w:p>
      <w:p w:rsidRDefault="009F6CB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9F6CB8"/>
    <w:rsid w:val="00A520DC"/>
    <w:rsid w:val="00A5292A"/>
    <w:rsid w:val="00A56386"/>
    <w:rsid w:val="00AA6990"/>
    <w:rsid w:val="00AB08B3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C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C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C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C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C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C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C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C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GRAĐA d.o.o. za proizvodnju i poslovne usluge</izvorni_sadrzaj>
    <derivirana_varijabla naziv="DomainObject.Predmet.ProtustrankaFormated_1">  BIO GRAĐA d.o.o. za proizvodnju i poslovne usluge</derivirana_varijabla>
  </DomainObject.Predmet.ProtustrankaFormated>
  <DomainObject.Predmet.ProtustrankaFormatedOIB>
    <izvorni_sadrzaj>  BIO GRAĐA d.o.o. za proizvodnju i poslovne usluge, OIB 69320644999</izvorni_sadrzaj>
    <derivirana_varijabla naziv="DomainObject.Predmet.ProtustrankaFormatedOIB_1">  BIO GRAĐA d.o.o. za proizvodnju i poslovne usluge, OIB 69320644999</derivirana_varijabla>
  </DomainObject.Predmet.ProtustrankaFormatedOIB>
  <DomainObject.Predmet.ProtustrankaFormatedWithAdress>
    <izvorni_sadrzaj> BIO GRAĐA d.o.o. za proizvodnju i poslovne usluge, Hrvatskih književnika 19/A, 23000 Zadar</izvorni_sadrzaj>
    <derivirana_varijabla naziv="DomainObject.Predmet.ProtustrankaFormatedWithAdress_1"> BIO GRAĐA d.o.o. za proizvodnju i poslovne usluge, Hrvatskih književnika 19/A, 23000 Zadar</derivirana_varijabla>
  </DomainObject.Predmet.ProtustrankaFormatedWithAdress>
  <DomainObject.Predmet.ProtustrankaFormatedWithAdressOIB>
    <izvorni_sadrzaj> BIO GRAĐA d.o.o. za proizvodnju i poslovne usluge, OIB 69320644999, Hrvatskih književnika 19/A, 23000 Zadar</izvorni_sadrzaj>
    <derivirana_varijabla naziv="DomainObject.Predmet.ProtustrankaFormatedWithAdressOIB_1"> BIO GRAĐA d.o.o. za proizvodnju i poslovne usluge, OIB 69320644999, Hrvatskih književnika 19/A, 23000 Zadar</derivirana_varijabla>
  </DomainObject.Predmet.ProtustrankaFormatedWithAdressOIB>
  <DomainObject.Predmet.ProtustrankaWithAdress>
    <izvorni_sadrzaj>BIO GRAĐA d.o.o. za proizvodnju i poslovne usluge Hrvatskih književnika 19/A, 23000 Zadar</izvorni_sadrzaj>
    <derivirana_varijabla naziv="DomainObject.Predmet.ProtustrankaWithAdress_1">BIO GRAĐA d.o.o. za proizvodnju i poslovne usluge Hrvatskih književnika 19/A, 23000 Zadar</derivirana_varijabla>
  </DomainObject.Predmet.ProtustrankaWithAdress>
  <DomainObject.Predmet.ProtustrankaWithAdressOIB>
    <izvorni_sadrzaj>BIO GRAĐA d.o.o. za proizvodnju i poslovne usluge, OIB 69320644999, Hrvatskih književnika 19/A, 23000 Zadar</izvorni_sadrzaj>
    <derivirana_varijabla naziv="DomainObject.Predmet.ProtustrankaWithAdressOIB_1">BIO GRAĐA d.o.o. za proizvodnju i poslovne usluge, OIB 69320644999, Hrvatskih književnika 19/A, 23000 Zadar</derivirana_varijabla>
  </DomainObject.Predmet.ProtustrankaWithAdressOIB>
  <DomainObject.Predmet.ProtustrankaNazivFormated>
    <izvorni_sadrzaj>BIO GRAĐA d.o.o. za proizvodnju i poslovne usluge</izvorni_sadrzaj>
    <derivirana_varijabla naziv="DomainObject.Predmet.ProtustrankaNazivFormated_1">BIO GRAĐA d.o.o. za proizvodnju i poslovne usluge</derivirana_varijabla>
  </DomainObject.Predmet.ProtustrankaNazivFormated>
  <DomainObject.Predmet.ProtustrankaNazivFormatedOIB>
    <izvorni_sadrzaj>BIO GRAĐA d.o.o. za proizvodnju i poslovne usluge, OIB 69320644999</izvorni_sadrzaj>
    <derivirana_varijabla naziv="DomainObject.Predmet.ProtustrankaNazivFormatedOIB_1">BIO GRAĐA d.o.o. za proizvodnju i poslovne usluge, OIB 69320644999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8091.94</izvorni_sadrzaj>
    <derivirana_varijabla naziv="DomainObject.Predmet.TrenutnaVrijednost_1">8091.94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 GRAĐA d.o.o. za proizvodnju i poslovne usluge</item>
    </izvorni_sadrzaj>
    <derivirana_varijabla naziv="DomainObject.Predmet.ProtuStrankaListFormated_1">
      <item>BIO GRAĐA d.o.o. za proizvodnju i poslovne usluge</item>
    </derivirana_varijabla>
  </DomainObject.Predmet.ProtuStrankaListFormated>
  <DomainObject.Predmet.ProtuStrankaListFormatedOIB>
    <izvorni_sadrzaj>
      <item>BIO GRAĐA d.o.o. za proizvodnju i poslovne usluge, OIB 69320644999</item>
    </izvorni_sadrzaj>
    <derivirana_varijabla naziv="DomainObject.Predmet.ProtuStrankaListFormatedOIB_1">
      <item>BIO GRAĐA d.o.o. za proizvodnju i poslovne usluge, OIB 69320644999</item>
    </derivirana_varijabla>
  </DomainObject.Predmet.ProtuStrankaListFormatedOIB>
  <DomainObject.Predmet.ProtuStrankaListFormatedWithAdress>
    <izvorni_sadrzaj>
      <item>BIO GRAĐA d.o.o. za proizvodnju i poslovne usluge, Hrvatskih književnika 19/A, 23000 Zadar</item>
    </izvorni_sadrzaj>
    <derivirana_varijabla naziv="DomainObject.Predmet.ProtuStrankaListFormatedWithAdress_1">
      <item>BIO GRAĐA d.o.o. za proizvodnju i poslovne usluge, Hrvatskih književnika 19/A, 23000 Zadar</item>
    </derivirana_varijabla>
  </DomainObject.Predmet.ProtuStrankaListFormatedWithAdress>
  <DomainObject.Predmet.ProtuStrankaListFormatedWithAdressOIB>
    <izvorni_sadrzaj>
      <item>BIO GRAĐA d.o.o. za proizvodnju i poslovne usluge, OIB 69320644999, Hrvatskih književnika 19/A, 23000 Zadar</item>
    </izvorni_sadrzaj>
    <derivirana_varijabla naziv="DomainObject.Predmet.ProtuStrankaListFormatedWithAdressOIB_1">
      <item>BIO GRAĐA d.o.o. za proizvodnju i poslovne usluge, OIB 69320644999, Hrvatskih književnika 19/A, 23000 Zadar</item>
    </derivirana_varijabla>
  </DomainObject.Predmet.ProtuStrankaListFormatedWithAdressOIB>
  <DomainObject.Predmet.ProtuStrankaListNazivFormated>
    <izvorni_sadrzaj>
      <item>BIO GRAĐA d.o.o. za proizvodnju i poslovne usluge</item>
    </izvorni_sadrzaj>
    <derivirana_varijabla naziv="DomainObject.Predmet.ProtuStrankaListNazivFormated_1">
      <item>BIO GRAĐA d.o.o. za proizvodnju i poslovne usluge</item>
    </derivirana_varijabla>
  </DomainObject.Predmet.ProtuStrankaListNazivFormated>
  <DomainObject.Predmet.ProtuStrankaListNazivFormatedOIB>
    <izvorni_sadrzaj>
      <item>BIO GRAĐA d.o.o. za proizvodnju i poslovne usluge, OIB 69320644999</item>
    </izvorni_sadrzaj>
    <derivirana_varijabla naziv="DomainObject.Predmet.ProtuStrankaListNazivFormatedOIB_1">
      <item>BIO GRAĐA d.o.o. za proizvodnju i poslovne usluge, OIB 69320644999</item>
    </derivirana_varijabla>
  </DomainObject.Predmet.ProtuStrankaListNazivFormatedOIB>
  <DomainObject.Predmet.OstaliListFormated>
    <izvorni_sadrzaj>
      <item>PATRIK ŠTANCL</item>
      <item>IVANA PROCHAZKOVA KINCELOVA</item>
    </izvorni_sadrzaj>
    <derivirana_varijabla naziv="DomainObject.Predmet.OstaliListFormated_1">
      <item>PATRIK ŠTANCL</item>
      <item>IVANA PROCHAZKOVA KINCELOVA</item>
    </derivirana_varijabla>
  </DomainObject.Predmet.OstaliListFormated>
  <DomainObject.Predmet.OstaliListFormatedOIB>
    <izvorni_sadrzaj>
      <item>PATRIK ŠTANCL</item>
      <item>IVANA PROCHAZKOVA KINCELOVA</item>
    </izvorni_sadrzaj>
    <derivirana_varijabla naziv="DomainObject.Predmet.OstaliListFormatedOIB_1">
      <item>PATRIK ŠTANCL</item>
      <item>IVANA PROCHAZKOVA KINCELOVA</item>
    </derivirana_varijabla>
  </DomainObject.Predmet.OstaliListFormatedOIB>
  <DomainObject.Predmet.OstaliListFormatedWithAdress>
    <izvorni_sadrzaj>
      <item>PATRIK ŠTANCL</item>
      <item>IVANA PROCHAZKOVA KINCELOVA</item>
    </izvorni_sadrzaj>
    <derivirana_varijabla naziv="DomainObject.Predmet.OstaliListFormatedWithAdress_1">
      <item>PATRIK ŠTANCL</item>
      <item>IVANA PROCHAZKOVA KINCELOVA</item>
    </derivirana_varijabla>
  </DomainObject.Predmet.OstaliListFormatedWithAdress>
  <DomainObject.Predmet.OstaliListFormatedWithAdressOIB>
    <izvorni_sadrzaj>
      <item>PATRIK ŠTANCL</item>
      <item>IVANA PROCHAZKOVA KINCELOVA</item>
    </izvorni_sadrzaj>
    <derivirana_varijabla naziv="DomainObject.Predmet.OstaliListFormatedWithAdressOIB_1">
      <item>PATRIK ŠTANCL</item>
      <item>IVANA PROCHAZKOVA KINCELOVA</item>
    </derivirana_varijabla>
  </DomainObject.Predmet.OstaliListFormatedWithAdressOIB>
  <DomainObject.Predmet.OstaliListNazivFormated>
    <izvorni_sadrzaj>
      <item>PATRIK ŠTANCL</item>
      <item>IVANA PROCHAZKOVA KINCELOVA</item>
    </izvorni_sadrzaj>
    <derivirana_varijabla naziv="DomainObject.Predmet.OstaliListNazivFormated_1">
      <item>PATRIK ŠTANCL</item>
      <item>IVANA PROCHAZKOVA KINCELOVA</item>
    </derivirana_varijabla>
  </DomainObject.Predmet.OstaliListNazivFormated>
  <DomainObject.Predmet.OstaliListNazivFormatedOIB>
    <izvorni_sadrzaj>
      <item>PATRIK ŠTANCL</item>
      <item>IVANA PROCHAZKOVA KINCELOVA</item>
    </izvorni_sadrzaj>
    <derivirana_varijabla naziv="DomainObject.Predmet.OstaliListNazivFormatedOIB_1">
      <item>PATRIK ŠTANCL</item>
      <item>IVANA PROCHAZKOVA KINCELOVA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 GRAĐA d.o.o. za proizvodnju i poslovne usluge</izvorni_sadrzaj>
    <derivirana_varijabla naziv="DomainObject.Predmet.ProtustrankaIDrugi_1">BIO GRAĐA d.o.o. za proizvodnju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BIO GRAĐA d.o.o. za proizvodnju i poslovne usluge, OIB 69320644999, Hrvatskih književnika 19/A, 23000 Zadar</izvorni_sadrzaj>
    <derivirana_varijabla naziv="DomainObject.Predmet.ProtustrankaIDrugiAdressOIB_1">BIO GRAĐA d.o.o. za proizvodnju i poslovne usluge, OIB 69320644999, Hrvatskih književnika 19/A,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GRAĐA d.o.o. za proizvodnju i poslovne usluge</item>
      <item>PATRIK ŠTANCL</item>
      <item>IVANA PROCHAZKOVA KINCELOVA</item>
    </izvorni_sadrzaj>
    <derivirana_varijabla naziv="DomainObject.Predmet.SudioniciListNaziv_1">
      <item>Financijska agencija</item>
      <item>BIO GRAĐA d.o.o. za proizvodnju i poslovne usluge</item>
      <item>PATRIK ŠTANCL</item>
      <item>IVANA PROCHAZKOVA KINCELOVA</item>
    </derivirana_varijabla>
  </DomainObject.Predmet.SudioniciListNaziv>
  <DomainObject.Predmet.SudioniciListAdressOIB>
    <izvorni_sadrzaj>
      <item>Financijska agencija, OIB 85821130368, Ivana Danila 4,23000 Zadar</item>
      <item>BIO GRAĐA d.o.o. za proizvodnju i poslovne usluge, OIB 69320644999, Hrvatskih književnika 19/A,23000 Zadar</item>
      <item>PATRIK ŠTANCL</item>
      <item>IVANA PROCHAZKOVA KINCELOVA</item>
    </izvorni_sadrzaj>
    <derivirana_varijabla naziv="DomainObject.Predmet.SudioniciListAdressOIB_1">
      <item>Financijska agencija, OIB 85821130368, Ivana Danila 4,23000 Zadar</item>
      <item>BIO GRAĐA d.o.o. za proizvodnju i poslovne usluge, OIB 69320644999, Hrvatskih književnika 19/A,23000 Zadar</item>
      <item>PATRIK ŠTANCL</item>
      <item>IVANA PROCHAZKOVA KINCELOVA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69320644999</item>
      <item>, OIB null</item>
      <item>, OIB null</item>
    </izvorni_sadrzaj>
    <derivirana_varijabla naziv="DomainObject.Predmet.SudioniciListNazivOIB_1">
      <item>, OIB 85821130368</item>
      <item>, OIB 69320644999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332</properties:Words>
  <properties:Characters>1744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2016-06-29T07:24:00Z</dcterms:created>
  <dc:creator>Ardena Bajlo</dc:creator>
  <cp:lastModifiedBy>wsadmin</cp:lastModifiedBy>
  <cp:lastPrinted>2016-06-29T07:22:00Z</cp:lastPrinted>
  <dcterms:modified xmlns:xsi="http://www.w3.org/2001/XMLSchema-instance" xsi:type="dcterms:W3CDTF">2016-07-01T06:52:00Z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