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e495" w14:paraId="a04e49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80EAC">
        <w:t xml:space="preserve"> pod poslovnim brojem St-1985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80EAC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80EAC" w:rsidRPr="00880EAC">
        <w:t>DRIVES CONTROL SOLUTIONS d.o.o. OIB: 87597144212, MBS: 080464323 iz Zagreba, Avenija V. Holjevca 20</w:t>
      </w:r>
    </w:p>
    <w:p w:rsidRDefault="00880EAC" w:rsidP="00880EAC" w:rsidR="00880EAC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80EAC">
        <w:t xml:space="preserve">4.234.802,41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80EAC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46C52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St-1985/2015</izvorni_sadrzaj>
    <derivirana_varijabla naziv="DomainObject.Predmet.OznakaBroj_1">St-1985/2015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 CONTROL SOLUTIONS d.o.o.</izvorni_sadrzaj>
    <derivirana_varijabla naziv="DomainObject.Predmet.ProtustrankaFormated_1">  DRIVES CONTROL SOLUTIONS d.o.o.</derivirana_varijabla>
  </DomainObject.Predmet.ProtustrankaFormated>
  <DomainObject.Predmet.ProtustrankaFormatedOIB>
    <izvorni_sadrzaj>  DRIVES CONTROL SOLUTIONS d.o.o., OIB 87597144212</izvorni_sadrzaj>
    <derivirana_varijabla naziv="DomainObject.Predmet.ProtustrankaFormatedOIB_1">  DRIVES CONTROL SOLUTIONS d.o.o., OIB 87597144212</derivirana_varijabla>
  </DomainObject.Predmet.ProtustrankaFormatedOIB>
  <DomainObject.Predmet.ProtustrankaFormatedWithAdress>
    <izvorni_sadrzaj> DRIVES CONTROL SOLUTIONS d.o.o., Avenija V. Holjevca 20, 10000 Zagreb</izvorni_sadrzaj>
    <derivirana_varijabla naziv="DomainObject.Predmet.ProtustrankaFormatedWithAdress_1"> DRIVES CONTROL SOLUTIONS d.o.o., Avenija V. Holjevca 20, 10000 Zagreb</derivirana_varijabla>
  </DomainObject.Predmet.ProtustrankaFormatedWithAdress>
  <DomainObject.Predmet.ProtustrankaFormatedWithAdressOIB>
    <izvorni_sadrzaj> DRIVES CONTROL SOLUTIONS d.o.o., OIB 87597144212, Avenija V. Holjevca 20, 10000 Zagreb</izvorni_sadrzaj>
    <derivirana_varijabla naziv="DomainObject.Predmet.ProtustrankaFormatedWithAdressOIB_1"> DRIVES CONTROL SOLUTIONS d.o.o., OIB 87597144212, Avenija V. Holjevca 20, 10000 Zagreb</derivirana_varijabla>
  </DomainObject.Predmet.ProtustrankaFormatedWithAdressOIB>
  <DomainObject.Predmet.ProtustrankaWithAdress>
    <izvorni_sadrzaj>DRIVES CONTROL SOLUTIONS d.o.o. Avenija V. Holjevca 20, 10000 Zagreb</izvorni_sadrzaj>
    <derivirana_varijabla naziv="DomainObject.Predmet.ProtustrankaWithAdress_1">DRIVES CONTROL SOLUTIONS d.o.o. Avenija V. Holjevca 20, 10000 Zagreb</derivirana_varijabla>
  </DomainObject.Predmet.ProtustrankaWithAdress>
  <DomainObject.Predmet.ProtustrankaWithAdressOIB>
    <izvorni_sadrzaj>DRIVES CONTROL SOLUTIONS d.o.o., OIB 87597144212, Avenija V. Holjevca 20, 10000 Zagreb</izvorni_sadrzaj>
    <derivirana_varijabla naziv="DomainObject.Predmet.ProtustrankaWithAdressOIB_1">DRIVES CONTROL SOLUTIONS d.o.o., OIB 87597144212, Avenija V. Holjevca 20, 10000 Zagreb</derivirana_varijabla>
  </DomainObject.Predmet.ProtustrankaWithAdressOIB>
  <DomainObject.Predmet.ProtustrankaNazivFormated>
    <izvorni_sadrzaj>DRIVES CONTROL SOLUTIONS d.o.o.</izvorni_sadrzaj>
    <derivirana_varijabla naziv="DomainObject.Predmet.ProtustrankaNazivFormated_1">DRIVES CONTROL SOLUTIONS d.o.o.</derivirana_varijabla>
  </DomainObject.Predmet.ProtustrankaNazivFormated>
  <DomainObject.Predmet.ProtustrankaNazivFormatedOIB>
    <izvorni_sadrzaj>DRIVES CONTROL SOLUTIONS d.o.o., OIB 87597144212</izvorni_sadrzaj>
    <derivirana_varijabla naziv="DomainObject.Predmet.ProtustrankaNazivFormatedOIB_1">DRIVES CONTROL SOLUTIONS d.o.o., OIB 87597144212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 CONTROL SOLUTIONS d.o.o.</item>
    </izvorni_sadrzaj>
    <derivirana_varijabla naziv="DomainObject.Predmet.ProtuStrankaListFormated_1">
      <item>DRIVES CONTROL SOLUTIONS d.o.o.</item>
    </derivirana_varijabla>
  </DomainObject.Predmet.ProtuStrankaListFormated>
  <DomainObject.Predmet.ProtuStrankaListFormatedOIB>
    <izvorni_sadrzaj>
      <item>DRIVES CONTROL SOLUTIONS d.o.o., OIB 87597144212</item>
    </izvorni_sadrzaj>
    <derivirana_varijabla naziv="DomainObject.Predmet.ProtuStrankaListFormatedOIB_1">
      <item>DRIVES CONTROL SOLUTIONS d.o.o., OIB 87597144212</item>
    </derivirana_varijabla>
  </DomainObject.Predmet.ProtuStrankaListFormatedOIB>
  <DomainObject.Predmet.ProtuStrankaListFormatedWithAdress>
    <izvorni_sadrzaj>
      <item>DRIVES CONTROL SOLUTIONS d.o.o., Avenija V. Holjevca 20, 10000 Zagreb</item>
    </izvorni_sadrzaj>
    <derivirana_varijabla naziv="DomainObject.Predmet.ProtuStrankaListFormatedWithAdress_1">
      <item>DRIVES CONTROL SOLUTIONS d.o.o., Avenija V. Holjevca 20, 10000 Zagreb</item>
    </derivirana_varijabla>
  </DomainObject.Predmet.ProtuStrankaListFormatedWithAdress>
  <DomainObject.Predmet.ProtuStrankaListFormatedWithAdressOIB>
    <izvorni_sadrzaj>
      <item>DRIVES CONTROL SOLUTIONS d.o.o., OIB 87597144212, Avenija V. Holjevca 20, 10000 Zagreb</item>
    </izvorni_sadrzaj>
    <derivirana_varijabla naziv="DomainObject.Predmet.ProtuStrankaListFormatedWithAdressOIB_1">
      <item>DRIVES CONTROL SOLUTIONS d.o.o., OIB 87597144212, Avenija V. Holjevca 20, 10000 Zagreb</item>
    </derivirana_varijabla>
  </DomainObject.Predmet.ProtuStrankaListFormatedWithAdressOIB>
  <DomainObject.Predmet.ProtuStrankaListNazivFormated>
    <izvorni_sadrzaj>
      <item>DRIVES CONTROL SOLUTIONS d.o.o.</item>
    </izvorni_sadrzaj>
    <derivirana_varijabla naziv="DomainObject.Predmet.ProtuStrankaListNazivFormated_1">
      <item>DRIVES CONTROL SOLUTIONS d.o.o.</item>
    </derivirana_varijabla>
  </DomainObject.Predmet.ProtuStrankaListNazivFormated>
  <DomainObject.Predmet.ProtuStrankaListNazivFormatedOIB>
    <izvorni_sadrzaj>
      <item>DRIVES CONTROL SOLUTIONS d.o.o., OIB 87597144212</item>
    </izvorni_sadrzaj>
    <derivirana_varijabla naziv="DomainObject.Predmet.ProtuStrankaListNazivFormatedOIB_1">
      <item>DRIVES CONTROL SOLUTIONS d.o.o., OIB 87597144212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 CONTROL SOLUTIONS d.o.o.</izvorni_sadrzaj>
    <derivirana_varijabla naziv="DomainObject.Predmet.ProtustrankaIDrugi_1">DRIVES CONTROL SOLUTIONS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 CONTROL SOLUTIONS d.o.o., OIB 87597144212, Avenija V. Holjevca 20, 10000 Zagreb</izvorni_sadrzaj>
    <derivirana_varijabla naziv="DomainObject.Predmet.ProtustrankaIDrugiAdressOIB_1">DRIVES CONTROL SOLUTIONS d.o.o., OIB 87597144212,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DRIVES CONTROL SOLUTIONS d.o.o.</item>
      <item>FINA Regionalni centar Zagreb</item>
    </izvorni_sadrzaj>
    <derivirana_varijabla naziv="DomainObject.Predmet.SudioniciListNaziv_1">
      <item>DRIVES CONTROL SOLUTIONS d.o.o.</item>
      <item>FINA Regionalni centar Zagreb</item>
    </derivirana_varijabla>
  </DomainObject.Predmet.SudioniciListNaziv>
  <DomainObject.Predmet.SudioniciListAdressOIB>
    <izvorni_sadrzaj>
      <item>DRIVES CONTROL SOLUTIONS d.o.o., OIB 87597144212, Avenija V. Holjevca 20,10000 Zagreb</item>
      <item>FINA Regionalni centar Zagreb, OIB 85821130368, Trg svibanjskih žrtava 1995. 1,10000 Zagreb</item>
    </izvorni_sadrzaj>
    <derivirana_varijabla naziv="DomainObject.Predmet.SudioniciListAdressOIB_1">
      <item>DRIVES CONTROL SOLUTIONS d.o.o., OIB 87597144212, Avenija V. Holjevca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87597144212</item>
      <item>, OIB 85821130368</item>
    </izvorni_sadrzaj>
    <derivirana_varijabla naziv="DomainObject.Predmet.SudioniciListNazivOIB_1">
      <item>, OIB 87597144212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2015-11-05T13:24:00Z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2015-11-05T13:31:00Z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