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7f5b" w14:paraId="37b7f5b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604547">
        <w:t>1951</w:t>
      </w:r>
      <w:r w:rsidR="007D047B">
        <w:t>/16-</w:t>
      </w:r>
      <w:r w:rsidR="00604547">
        <w:t>5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</w:t>
      </w:r>
      <w:r w:rsidR="00604547" w:rsidRPr="00604547">
        <w:t xml:space="preserve">GITINI KOLAČI j.d.o.o., </w:t>
      </w:r>
      <w:proofErr w:type="spellStart"/>
      <w:r w:rsidR="00604547" w:rsidRPr="00604547">
        <w:t>Podravlje</w:t>
      </w:r>
      <w:proofErr w:type="spellEnd"/>
      <w:r w:rsidR="00604547" w:rsidRPr="00604547">
        <w:t>, Grmić 34, MBS: 030139955, OIB: 64193175975,</w:t>
      </w:r>
      <w:r w:rsidR="002F3F8D">
        <w:t xml:space="preserve"> dana </w:t>
      </w:r>
      <w:r w:rsidR="00884858">
        <w:t>16</w:t>
      </w:r>
      <w:r w:rsidR="005F2DDE">
        <w:t xml:space="preserve">. </w:t>
      </w:r>
      <w:r w:rsidR="006F5F1A">
        <w:t>siječnja</w:t>
      </w:r>
      <w:r w:rsidR="002F3F8D">
        <w:t xml:space="preserve"> 201</w:t>
      </w:r>
      <w:r w:rsidR="006F5F1A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604547" w:rsidRPr="00604547">
        <w:t xml:space="preserve">GITINI KOLAČI j.d.o.o., </w:t>
      </w:r>
      <w:proofErr w:type="spellStart"/>
      <w:r w:rsidR="00604547" w:rsidRPr="00604547">
        <w:t>Podravlje</w:t>
      </w:r>
      <w:proofErr w:type="spellEnd"/>
      <w:r w:rsidR="00604547" w:rsidRPr="00604547">
        <w:t>, Grmić 34, MBS: 030139955, OIB: 64193175975,</w:t>
      </w:r>
      <w:r w:rsidR="00604547"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604547">
        <w:t>1951</w:t>
      </w:r>
      <w:r w:rsidRPr="00AE7D44">
        <w:t>-16</w:t>
      </w:r>
      <w:r>
        <w:t xml:space="preserve"> kod Hrvatske poštanske banke iznos od </w:t>
      </w:r>
      <w:r w:rsidR="00884858">
        <w:t>15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D17D51" w:rsidP="00144650" w:rsidR="00D17D51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D17D51" w:rsidP="00144650" w:rsidR="00D17D51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D17D51" w:rsidR="00D17D51">
      <w:pPr>
        <w:jc w:val="both"/>
      </w:pPr>
      <w:r>
        <w:t xml:space="preserve">           </w:t>
      </w:r>
    </w:p>
    <w:p w:rsidRDefault="00D17D51" w:rsidP="00D17D51" w:rsidR="00D17D51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604547">
        <w:t>16</w:t>
      </w:r>
      <w:r>
        <w:t xml:space="preserve">. </w:t>
      </w:r>
      <w:r w:rsidR="00604547">
        <w:t>lipnja</w:t>
      </w:r>
      <w:r>
        <w:t xml:space="preserve"> 2016. g.</w:t>
      </w:r>
      <w:r w:rsidRPr="00DD2365">
        <w:t xml:space="preserve"> prijedlog za otvaranje stečajnog postupka nad dužnikom </w:t>
      </w:r>
      <w:r w:rsidR="00604547" w:rsidRPr="00604547">
        <w:t xml:space="preserve">GITINI KOLAČI j.d.o.o., </w:t>
      </w:r>
      <w:proofErr w:type="spellStart"/>
      <w:r w:rsidR="00604547" w:rsidRPr="00604547">
        <w:t>Podravlje</w:t>
      </w:r>
      <w:proofErr w:type="spellEnd"/>
      <w:r w:rsidR="00604547" w:rsidRPr="00604547">
        <w:t>, Grmić 34, M</w:t>
      </w:r>
      <w:r w:rsidR="00604547">
        <w:t>BS: 030139955, OIB: 64193175975</w:t>
      </w:r>
      <w:r w:rsidRPr="00DD2365">
        <w:t xml:space="preserve">.  </w:t>
      </w:r>
      <w:r>
        <w:tab/>
      </w:r>
    </w:p>
    <w:p w:rsidRDefault="00D17D51" w:rsidP="00D17D51" w:rsidR="00D17D51">
      <w:pPr>
        <w:tabs>
          <w:tab w:pos="6663" w:val="left"/>
          <w:tab w:pos="9072" w:val="right"/>
        </w:tabs>
      </w:pPr>
      <w:r>
        <w:lastRenderedPageBreak/>
        <w:tab/>
      </w:r>
      <w:r>
        <w:tab/>
        <w:t>Broj: 6 St-</w:t>
      </w:r>
      <w:r w:rsidR="00604547">
        <w:t>1951</w:t>
      </w:r>
      <w:r>
        <w:t>/16-</w:t>
      </w:r>
      <w:r w:rsidR="00604547">
        <w:t>5</w:t>
      </w:r>
    </w:p>
    <w:p w:rsidRDefault="00D17D51" w:rsidP="00D17D51" w:rsidR="00D17D51">
      <w:pPr>
        <w:jc w:val="right"/>
      </w:pPr>
    </w:p>
    <w:p w:rsidRDefault="00D17D51" w:rsidP="00D17D51" w:rsidR="00D17D51">
      <w:pPr>
        <w:jc w:val="both"/>
      </w:pPr>
    </w:p>
    <w:p w:rsidRDefault="00D17D51" w:rsidP="00D17D51" w:rsidR="00D17D51">
      <w:pPr>
        <w:ind w:firstLine="720"/>
        <w:jc w:val="both"/>
      </w:pPr>
      <w:r>
        <w:t>Zaključkom Trgovačkog suda u Osijeku broj St-</w:t>
      </w:r>
      <w:r w:rsidR="00604547">
        <w:t>1951</w:t>
      </w:r>
      <w:r>
        <w:t xml:space="preserve">/16 od </w:t>
      </w:r>
      <w:r w:rsidR="00604547">
        <w:t>21</w:t>
      </w:r>
      <w:r>
        <w:t xml:space="preserve">. studenog 2016. g. pozvan </w:t>
      </w:r>
      <w:r w:rsidR="00604547">
        <w:t>je</w:t>
      </w:r>
      <w:r>
        <w:t xml:space="preserve"> zakonski zastupni</w:t>
      </w:r>
      <w:r w:rsidR="00604547">
        <w:t>k</w:t>
      </w:r>
      <w:r>
        <w:t xml:space="preserve"> dužnika da u roku od 8 dana od dana primitka zaključka preda sudu izvješće o financijsko-gospodarskom stanju dužnika u dva primjerka te joj je ujedno </w:t>
      </w:r>
      <w:r w:rsidR="00884858">
        <w:t>i naloženo da podnesu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D17D51" w:rsidP="00D17D51" w:rsidR="00D17D51">
      <w:pPr>
        <w:ind w:firstLine="720"/>
        <w:jc w:val="both"/>
      </w:pPr>
    </w:p>
    <w:p w:rsidRDefault="00D17D51" w:rsidP="00D17D51" w:rsidR="00D17D51">
      <w:pPr>
        <w:ind w:firstLine="720"/>
        <w:jc w:val="both"/>
      </w:pPr>
      <w:r>
        <w:t xml:space="preserve">Dana </w:t>
      </w:r>
      <w:r w:rsidR="00604547">
        <w:t>02</w:t>
      </w:r>
      <w:r>
        <w:t xml:space="preserve">. </w:t>
      </w:r>
      <w:r w:rsidR="00884858">
        <w:t>prosinca</w:t>
      </w:r>
      <w:r>
        <w:t xml:space="preserve"> 2016. g. dužnik je dostavio Izvješće o financijsko-gospodarskom stanju dužnika</w:t>
      </w:r>
      <w:r w:rsidR="00884858">
        <w:t xml:space="preserve">, te </w:t>
      </w:r>
      <w:proofErr w:type="spellStart"/>
      <w:r w:rsidR="00884858">
        <w:t>prokazni</w:t>
      </w:r>
      <w:proofErr w:type="spellEnd"/>
      <w:r w:rsidR="00884858">
        <w:t xml:space="preserve"> popis imovine</w:t>
      </w:r>
      <w:r>
        <w:t xml:space="preserve"> ovjerovljen kod javnog bilježnika </w:t>
      </w:r>
      <w:r w:rsidR="00604547">
        <w:t>Mirjane Borić iz Osijeka</w:t>
      </w:r>
      <w:r w:rsidR="00884858">
        <w:t xml:space="preserve"> </w:t>
      </w:r>
      <w:r>
        <w:t>broj OV-</w:t>
      </w:r>
      <w:r w:rsidR="00604547">
        <w:t>15939</w:t>
      </w:r>
      <w:r>
        <w:t xml:space="preserve">/16 od </w:t>
      </w:r>
      <w:r w:rsidR="00604547">
        <w:t>02</w:t>
      </w:r>
      <w:r>
        <w:t xml:space="preserve">. </w:t>
      </w:r>
      <w:r w:rsidR="00884858">
        <w:t>prosinca</w:t>
      </w:r>
      <w:r>
        <w:t xml:space="preserve"> 2016. g. iz kojeg je razvidno da dužnik nema nikakve imovine.</w:t>
      </w:r>
    </w:p>
    <w:p w:rsidRDefault="00D17D51" w:rsidP="00D17D51" w:rsidR="00D17D51">
      <w:pPr>
        <w:ind w:firstLine="720"/>
        <w:jc w:val="both"/>
      </w:pPr>
      <w:r>
        <w:t xml:space="preserve"> </w:t>
      </w:r>
    </w:p>
    <w:p w:rsidRDefault="00D17D51" w:rsidP="00D17D51" w:rsidR="00D17D51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604547">
        <w:t>16</w:t>
      </w:r>
      <w:r>
        <w:t xml:space="preserve">. </w:t>
      </w:r>
      <w:r w:rsidR="00604547">
        <w:t>lipnja</w:t>
      </w:r>
      <w:r>
        <w:t xml:space="preserve"> 2016. g. za otvaranje stečajnog postupka nad dužnikom razvidno da na dan </w:t>
      </w:r>
      <w:r w:rsidR="00604547">
        <w:t>15</w:t>
      </w:r>
      <w:r>
        <w:t xml:space="preserve">. </w:t>
      </w:r>
      <w:r w:rsidR="00604547">
        <w:t>lipnja</w:t>
      </w:r>
      <w:r>
        <w:t xml:space="preserve"> 201</w:t>
      </w:r>
      <w:r w:rsidR="00884858">
        <w:t>6</w:t>
      </w:r>
      <w:r>
        <w:t xml:space="preserve">. g. dužnik u Očevidniku redoslijeda osnova za plaćanje ima evidentirane neizvršene osnove za plaćanje u ukupnom iznosu od </w:t>
      </w:r>
      <w:r w:rsidR="00604547">
        <w:t>7.318,92</w:t>
      </w:r>
      <w:r w:rsidR="00884858">
        <w:t xml:space="preserve"> </w:t>
      </w:r>
      <w:r>
        <w:t xml:space="preserve"> kn u neprekidnom razdoblju od </w:t>
      </w:r>
      <w:r w:rsidR="00884858">
        <w:t>120</w:t>
      </w:r>
      <w:r>
        <w:t xml:space="preserve"> dana valjalo je sukladno čl. 132 st. 1 Stečajnog zakona (NN 71/15) odlučiti kao u izreci pod točkom 1.</w:t>
      </w:r>
    </w:p>
    <w:p w:rsidRDefault="00D17D51" w:rsidP="00D17D51" w:rsidR="00D17D51">
      <w:pPr>
        <w:pStyle w:val="Tijeloteksta"/>
      </w:pPr>
    </w:p>
    <w:p w:rsidRDefault="00D17D51" w:rsidP="00D17D51" w:rsidR="00D17D51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84858">
        <w:t>16</w:t>
      </w:r>
      <w:r w:rsidR="00AE7D44">
        <w:t>.</w:t>
      </w:r>
      <w:r w:rsidR="003B0183">
        <w:t xml:space="preserve"> </w:t>
      </w:r>
      <w:r w:rsidR="00D17D51">
        <w:t>siječnja</w:t>
      </w:r>
      <w:r w:rsidR="008737BC">
        <w:t xml:space="preserve"> 201</w:t>
      </w:r>
      <w:r w:rsidR="00D17D51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884858">
        <w:t>16</w:t>
      </w:r>
      <w:r w:rsidR="00D17D51">
        <w:t>/</w:t>
      </w:r>
      <w:r w:rsidR="00884858">
        <w:t>2</w:t>
      </w:r>
    </w:p>
    <w:p w:rsidRDefault="00470B34" w:rsidP="00470B34" w:rsidR="00470B34">
      <w:pPr>
        <w:jc w:val="both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DE" w:rsidR="00493DDE">
      <w:r>
        <w:separator/>
      </w:r>
    </w:p>
  </w:endnote>
  <w:endnote w:id="0" w:type="continuationSeparator">
    <w:p w:rsidRDefault="00493DDE" w:rsidR="00493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DE" w:rsidR="00493DDE">
      <w:r>
        <w:separator/>
      </w:r>
    </w:p>
  </w:footnote>
  <w:footnote w:id="0" w:type="continuationSeparator">
    <w:p w:rsidRDefault="00493DDE" w:rsidR="00493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101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B62C8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3DDE"/>
    <w:rsid w:val="00497410"/>
    <w:rsid w:val="004B1C41"/>
    <w:rsid w:val="004B741D"/>
    <w:rsid w:val="004D3648"/>
    <w:rsid w:val="004D4502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4547"/>
    <w:rsid w:val="00607E75"/>
    <w:rsid w:val="006139EC"/>
    <w:rsid w:val="006235FB"/>
    <w:rsid w:val="00623689"/>
    <w:rsid w:val="00653E55"/>
    <w:rsid w:val="006826C2"/>
    <w:rsid w:val="006837ED"/>
    <w:rsid w:val="00687607"/>
    <w:rsid w:val="006A2408"/>
    <w:rsid w:val="006A56C2"/>
    <w:rsid w:val="006D09F6"/>
    <w:rsid w:val="006D4892"/>
    <w:rsid w:val="006F5F1A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7F4AE5"/>
    <w:rsid w:val="0080666F"/>
    <w:rsid w:val="00823B7D"/>
    <w:rsid w:val="00845777"/>
    <w:rsid w:val="00857D02"/>
    <w:rsid w:val="008737BC"/>
    <w:rsid w:val="008737C5"/>
    <w:rsid w:val="008763AA"/>
    <w:rsid w:val="0087712F"/>
    <w:rsid w:val="00884858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46AE7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17D51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960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1017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0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0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GITINI KOLAČI j.d.o.o. za proizvodnju i trgovinu</izvorni_sadrzaj>
    <derivirana_varijabla naziv="DomainObject.Predmet.ProtustrankaFormated_1">  GITINI KOLAČI j.d.o.o. za proizvodnju i trgovinu</derivirana_varijabla>
  </DomainObject.Predmet.ProtustrankaFormated>
  <DomainObject.Predmet.ProtustrankaFormatedOIB>
    <izvorni_sadrzaj>  GITINI KOLAČI j.d.o.o. za proizvodnju i trgovinu, OIB 64193175975</izvorni_sadrzaj>
    <derivirana_varijabla naziv="DomainObject.Predmet.ProtustrankaFormatedOIB_1">  GITINI KOLAČI j.d.o.o. za proizvodnju i trgovinu, OIB 64193175975</derivirana_varijabla>
  </DomainObject.Predmet.ProtustrankaFormatedOIB>
  <DomainObject.Predmet.ProtustrankaFormatedWithAdress>
    <izvorni_sadrzaj> GITINI KOLAČI j.d.o.o. za proizvodnju i trgovinu, Grmić 34, 31000 Podravlje</izvorni_sadrzaj>
    <derivirana_varijabla naziv="DomainObject.Predmet.ProtustrankaFormatedWithAdress_1"> GITINI KOLAČI j.d.o.o. za proizvodnju i trgovinu, Grmić 34, 31000 Podravlje</derivirana_varijabla>
  </DomainObject.Predmet.ProtustrankaFormatedWithAdress>
  <DomainObject.Predmet.ProtustrankaFormatedWithAdressOIB>
    <izvorni_sadrzaj> GITINI KOLAČI j.d.o.o. za proizvodnju i trgovinu, OIB 64193175975, Grmić 34, 31000 Podravlje</izvorni_sadrzaj>
    <derivirana_varijabla naziv="DomainObject.Predmet.ProtustrankaFormatedWithAdressOIB_1"> GITINI KOLAČI j.d.o.o. za proizvodnju i trgovinu, OIB 64193175975, Grmić 34, 31000 Podravlje</derivirana_varijabla>
  </DomainObject.Predmet.ProtustrankaFormatedWithAdressOIB>
  <DomainObject.Predmet.ProtustrankaWithAdress>
    <izvorni_sadrzaj>GITINI KOLAČI j.d.o.o. za proizvodnju i trgovinu Grmić 34, 31000 Podravlje</izvorni_sadrzaj>
    <derivirana_varijabla naziv="DomainObject.Predmet.ProtustrankaWithAdress_1">GITINI KOLAČI j.d.o.o. za proizvodnju i trgovinu Grmić 34, 31000 Podravlje</derivirana_varijabla>
  </DomainObject.Predmet.ProtustrankaWithAdress>
  <DomainObject.Predmet.ProtustrankaWithAdressOIB>
    <izvorni_sadrzaj>GITINI KOLAČI j.d.o.o. za proizvodnju i trgovinu, OIB 64193175975, Grmić 34, 31000 Podravlje</izvorni_sadrzaj>
    <derivirana_varijabla naziv="DomainObject.Predmet.ProtustrankaWithAdressOIB_1">GITINI KOLAČI j.d.o.o. za proizvodnju i trgovinu, OIB 64193175975, Grmić 34, 31000 Podravlje</derivirana_varijabla>
  </DomainObject.Predmet.ProtustrankaWithAdressOIB>
  <DomainObject.Predmet.ProtustrankaNazivFormated>
    <izvorni_sadrzaj>GITINI KOLAČI j.d.o.o. za proizvodnju i trgovinu</izvorni_sadrzaj>
    <derivirana_varijabla naziv="DomainObject.Predmet.ProtustrankaNazivFormated_1">GITINI KOLAČI j.d.o.o. za proizvodnju i trgovinu</derivirana_varijabla>
  </DomainObject.Predmet.ProtustrankaNazivFormated>
  <DomainObject.Predmet.ProtustrankaNazivFormatedOIB>
    <izvorni_sadrzaj>GITINI KOLAČI j.d.o.o. za proizvodnju i trgovinu, OIB 64193175975</izvorni_sadrzaj>
    <derivirana_varijabla naziv="DomainObject.Predmet.ProtustrankaNazivFormatedOIB_1">GITINI KOLAČI j.d.o.o. za proizvodnju i trgovinu, OIB 64193175975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GITINI KOLAČI j.d.o.o. za proizvodnju i trgovinu</item>
    </izvorni_sadrzaj>
    <derivirana_varijabla naziv="DomainObject.Predmet.ProtuStrankaListFormated_1">
      <item>GITINI KOLAČI j.d.o.o. za proizvodnju i trgovinu</item>
    </derivirana_varijabla>
  </DomainObject.Predmet.ProtuStrankaListFormated>
  <DomainObject.Predmet.ProtuStrankaListFormatedOIB>
    <izvorni_sadrzaj>
      <item>GITINI KOLAČI j.d.o.o. za proizvodnju i trgovinu, OIB 64193175975</item>
    </izvorni_sadrzaj>
    <derivirana_varijabla naziv="DomainObject.Predmet.ProtuStrankaListFormatedOIB_1">
      <item>GITINI KOLAČI j.d.o.o. za proizvodnju i trgovinu, OIB 64193175975</item>
    </derivirana_varijabla>
  </DomainObject.Predmet.ProtuStrankaListFormatedOIB>
  <DomainObject.Predmet.ProtuStrankaListFormatedWithAdress>
    <izvorni_sadrzaj>
      <item>GITINI KOLAČI j.d.o.o. za proizvodnju i trgovinu, Grmić 34, 31000 Podravlje</item>
    </izvorni_sadrzaj>
    <derivirana_varijabla naziv="DomainObject.Predmet.ProtuStrankaListFormatedWithAdress_1">
      <item>GITINI KOLAČI j.d.o.o. za proizvodnju i trgovinu, Grmić 34, 31000 Podravlje</item>
    </derivirana_varijabla>
  </DomainObject.Predmet.ProtuStrankaListFormatedWithAdress>
  <DomainObject.Predmet.ProtuStrankaListFormatedWithAdressOIB>
    <izvorni_sadrzaj>
      <item>GITINI KOLAČI j.d.o.o. za proizvodnju i trgovinu, OIB 64193175975, Grmić 34, 31000 Podravlje</item>
    </izvorni_sadrzaj>
    <derivirana_varijabla naziv="DomainObject.Predmet.ProtuStrankaListFormatedWithAdressOIB_1">
      <item>GITINI KOLAČI j.d.o.o. za proizvodnju i trgovinu, OIB 64193175975, Grmić 34, 31000 Podravlje</item>
    </derivirana_varijabla>
  </DomainObject.Predmet.ProtuStrankaListFormatedWithAdressOIB>
  <DomainObject.Predmet.ProtuStrankaListNazivFormated>
    <izvorni_sadrzaj>
      <item>GITINI KOLAČI j.d.o.o. za proizvodnju i trgovinu</item>
    </izvorni_sadrzaj>
    <derivirana_varijabla naziv="DomainObject.Predmet.ProtuStrankaListNazivFormated_1">
      <item>GITINI KOLAČI j.d.o.o. za proizvodnju i trgovinu</item>
    </derivirana_varijabla>
  </DomainObject.Predmet.ProtuStrankaListNazivFormated>
  <DomainObject.Predmet.ProtuStrankaListNazivFormatedOIB>
    <izvorni_sadrzaj>
      <item>GITINI KOLAČI j.d.o.o. za proizvodnju i trgovinu, OIB 64193175975</item>
    </izvorni_sadrzaj>
    <derivirana_varijabla naziv="DomainObject.Predmet.ProtuStrankaListNazivFormatedOIB_1">
      <item>GITINI KOLAČI j.d.o.o. za proizvodnju i trgovinu, OIB 64193175975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GITINI KOLAČI j.d.o.o. za proizvodnju i trgovinu</izvorni_sadrzaj>
    <derivirana_varijabla naziv="DomainObject.Predmet.ProtustrankaIDrugi_1">GITINI KOLAČI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GITINI KOLAČI j.d.o.o. za proizvodnju i trgovinu, OIB 64193175975, Grmić 34, 31000 Podravlje</izvorni_sadrzaj>
    <derivirana_varijabla naziv="DomainObject.Predmet.ProtustrankaIDrugiAdressOIB_1">GITINI KOLAČI j.d.o.o. za proizvodnju i trgovinu, OIB 64193175975, Grmić 34,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GITINI KOLAČI j.d.o.o. za proizvodnju i trgovinu</item>
    </izvorni_sadrzaj>
    <derivirana_varijabla naziv="DomainObject.Predmet.SudioniciListNaziv_1">
      <item>FINA RC OSIJEK</item>
      <item>GITINI KOLAČI j.d.o.o. za proizvodnju i trgovinu</item>
    </derivirana_varijabla>
  </DomainObject.Predmet.SudioniciListNaziv>
  <DomainObject.Predmet.SudioniciListAdressOIB>
    <izvorni_sadrzaj>
      <item>FINA RC OSIJEK, OIB 85821130368</item>
      <item>GITINI KOLAČI j.d.o.o. za proizvodnju i trgovinu, OIB 64193175975, Grmić 34,31000 Podravlje</item>
    </izvorni_sadrzaj>
    <derivirana_varijabla naziv="DomainObject.Predmet.SudioniciListAdressOIB_1">
      <item>FINA RC OSIJEK, OIB 85821130368</item>
      <item>GITINI KOLAČI j.d.o.o. za proizvodnju i trgovinu, OIB 64193175975, Grmić 34,31000 Podravlje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64193175975</item>
    </izvorni_sadrzaj>
    <derivirana_varijabla naziv="DomainObject.Predmet.SudioniciListNazivOIB_1">
      <item>, OIB 85821130368</item>
      <item>, OIB 64193175975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E215C-7B7B-41C0-86C0-93F2B7CA4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2578</properties:Characters>
  <properties:Lines>84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2017-01-16T07:49:00Z</dcterms:created>
  <dc:creator>hermanj</dc:creator>
  <cp:lastModifiedBy>Snježana Markotić Jurić</cp:lastModifiedBy>
  <cp:lastPrinted>2016-12-12T10:03:00Z</cp:lastPrinted>
  <dcterms:modified xmlns:xsi="http://www.w3.org/2001/XMLSchema-instance" xsi:type="dcterms:W3CDTF">2017-01-16T07:50:00Z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