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6ac6" w14:paraId="7746ac6" w:rsidRDefault="004A080A" w:rsidP="00910611" w:rsidR="004A08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80A" w:rsidP="00910611" w:rsidR="004A080A">
      <w:r>
        <w:rPr>
          <w:rFonts w:eastAsia="MS Mincho"/>
        </w:rPr>
        <w:t>REPUBLIKA HRVATSKA</w:t>
      </w:r>
    </w:p>
    <w:p w:rsidRDefault="004A080A" w:rsidP="00910611" w:rsidR="004A080A">
      <w:r>
        <w:rPr>
          <w:rFonts w:eastAsia="MS Mincho"/>
        </w:rPr>
        <w:t>TRGOVAČKI SUD U RIJECI</w:t>
      </w:r>
    </w:p>
    <w:p w:rsidRDefault="004A080A" w:rsidR="004A08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A080A" w:rsidP="00D851CE" w:rsidR="004A080A">
      <w:pPr>
        <w:pStyle w:val="Naslov1"/>
        <w:rPr>
          <w:b w:val="false"/>
          <w:sz w:val="24"/>
          <w:szCs w:val="24"/>
        </w:rPr>
      </w:pPr>
    </w:p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8C1347" w:rsidR="00D851CE" w:rsidRPr="00D06895">
      <w:pPr>
        <w:ind w:firstLine="1440"/>
        <w:jc w:val="both"/>
      </w:pPr>
      <w:r>
        <w:t xml:space="preserve">Trgovački sud u Rijeci, po stečajnom sucu Veri Jelenović, </w:t>
      </w:r>
      <w:r w:rsidR="008C1347">
        <w:t>u nastavku postupka radi naknadne diobe stečajne mase dužnika ŠVERKO - TEH d. o. o. za proizvodnju, servis i prodaju ugostiteljske opreme Umag, Tribije bb</w:t>
      </w:r>
      <w:r>
        <w:t xml:space="preserve">, dana </w:t>
      </w:r>
      <w:r w:rsidR="008C1347">
        <w:t>22. ožujka</w:t>
      </w:r>
      <w:r>
        <w:t xml:space="preserve"> 201</w:t>
      </w:r>
      <w:r w:rsidR="008C1347">
        <w:t>7</w:t>
      </w:r>
      <w:r>
        <w:t xml:space="preserve">. g.  </w:t>
      </w: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</w:t>
      </w:r>
      <w:r w:rsidR="008C1347">
        <w:t>u nastavku postupka radi naknadne diobe stečajne mase dužnika ŠVERKO - TEH d. o. o. za proizvodnju, servis i prodaju ugostiteljske opreme Umag, Tribije bb</w:t>
      </w:r>
      <w:r w:rsidR="008C1347" w:rsidRPr="00D06895">
        <w:t xml:space="preserve"> </w:t>
      </w:r>
      <w:r w:rsidR="008C1347">
        <w:t xml:space="preserve">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8C1347" w:rsidP="00D851CE" w:rsidR="00D851CE" w:rsidRPr="00D06895">
      <w:pPr>
        <w:jc w:val="center"/>
        <w:rPr>
          <w:bCs/>
        </w:rPr>
      </w:pPr>
      <w:r>
        <w:rPr>
          <w:bCs/>
        </w:rPr>
        <w:t>25. svibnja 2017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8C1347">
        <w:t>22. ožujka 2017</w:t>
      </w:r>
      <w:r w:rsidRPr="00D06895">
        <w:t>. g.</w:t>
      </w:r>
    </w:p>
    <w:p w:rsidRDefault="0005620A" w:rsidR="0005620A"/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05620A" w:rsidP="007F25DF" w:rsidR="0005620A"/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  <w:r w:rsidRPr="00D06895">
        <w:lastRenderedPageBreak/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05620A" w:rsidP="00E82519" w:rsidR="0005620A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8C1347">
        <w:t>22. ožujka 2017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CA9" w:rsidR="001A2CA9">
      <w:r>
        <w:separator/>
      </w:r>
    </w:p>
  </w:endnote>
  <w:endnote w:id="0" w:type="continuationSeparator">
    <w:p w:rsidRDefault="001A2CA9" w:rsidR="001A2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8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CA9" w:rsidR="001A2CA9">
      <w:r>
        <w:separator/>
      </w:r>
    </w:p>
  </w:footnote>
  <w:footnote w:id="0" w:type="continuationSeparator">
    <w:p w:rsidRDefault="001A2CA9" w:rsidR="001A2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8C1347">
      <w:t>264</w:t>
    </w:r>
    <w:r w:rsidR="00E32D66" w:rsidRPr="00E32D66">
      <w:t>/2012</w:t>
    </w:r>
    <w:r w:rsidR="0005620A">
      <w:t>-132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05620A"/>
    <w:rsid w:val="001A2CA9"/>
    <w:rsid w:val="002F4597"/>
    <w:rsid w:val="004775B3"/>
    <w:rsid w:val="004A080A"/>
    <w:rsid w:val="005955D4"/>
    <w:rsid w:val="006D2FE2"/>
    <w:rsid w:val="007F25DF"/>
    <w:rsid w:val="008C1347"/>
    <w:rsid w:val="00A0264B"/>
    <w:rsid w:val="00A63414"/>
    <w:rsid w:val="00C654A4"/>
    <w:rsid w:val="00D06895"/>
    <w:rsid w:val="00D851CE"/>
    <w:rsid w:val="00DC1A05"/>
    <w:rsid w:val="00E32D66"/>
    <w:rsid w:val="00E409F8"/>
    <w:rsid w:val="00E82519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4A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A0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80A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4A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A0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80A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1335</properties:Characters>
  <properties:Lines>52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2017-03-22T07:40:00Z</dcterms:created>
  <dc:creator>vjelenovic</dc:creator>
  <cp:lastModifiedBy>Danijela Fumić</cp:lastModifiedBy>
  <cp:lastPrinted>2017-03-22T07:40:00Z</cp:lastPrinted>
  <dcterms:modified xmlns:xsi="http://www.w3.org/2001/XMLSchema-instance" xsi:type="dcterms:W3CDTF">2017-03-22T07:41:00Z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