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2732" w14:paraId="b062732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F8141A">
        <w:t>DOMO-DIZAJN BUKOVAC j.d.o.o. za graditeljstvo i usluge, OIB: 71026191691, MBS: 081048973, Zagreb, Ulica Majstora Buvine 10</w:t>
      </w:r>
      <w:r w:rsidR="000E63C2">
        <w:t>,</w:t>
      </w:r>
      <w:r w:rsidR="00FB1F31">
        <w:t xml:space="preserve"> </w:t>
      </w:r>
      <w:r w:rsidR="00F62109">
        <w:t>12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F8141A">
        <w:t>DOMO-DIZAJN BUKOVAC j.d.o.o. za graditeljstvo i usluge, OIB: 71026191691, MBS: 081048973, Zagreb, Ulica Majstora Buvine 10</w:t>
      </w:r>
      <w:r w:rsidR="005742F6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F8141A">
        <w:t>Siniša Rajnović, OIB: 86217384445, Sv. Trojstva 87, Milanovac, Virovitica.</w:t>
      </w:r>
      <w:r w:rsidR="00CD5B58">
        <w:t xml:space="preserve">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F8141A">
        <w:t>DOMO-DIZAJN BUKOVAC j.d.o.o. za graditeljstvo i usluge, OIB: 71026191691, MBS: 081048973, Zagreb, Ulica Majstora Buvine 10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3775F0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8477CC">
        <w:rPr>
          <w:bCs/>
        </w:rPr>
        <w:t>8. rujna</w:t>
      </w:r>
      <w:r w:rsidRPr="0081735B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A51673">
        <w:rPr>
          <w:bCs/>
        </w:rPr>
        <w:t>7-01/04, Ur.broj: 04-06-17</w:t>
      </w:r>
      <w:r w:rsidRPr="0081735B">
        <w:rPr>
          <w:bCs/>
        </w:rPr>
        <w:t>-</w:t>
      </w:r>
      <w:r w:rsidR="008477CC">
        <w:rPr>
          <w:bCs/>
        </w:rPr>
        <w:t>4483</w:t>
      </w:r>
      <w:r w:rsidRPr="0081735B">
        <w:rPr>
          <w:bCs/>
        </w:rPr>
        <w:t xml:space="preserve"> od </w:t>
      </w:r>
      <w:r w:rsidR="008477CC">
        <w:rPr>
          <w:bCs/>
        </w:rPr>
        <w:t>7. rujna</w:t>
      </w:r>
      <w:r w:rsidR="004945E5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 xml:space="preserve">. nad stečajnim dužnikom </w:t>
      </w:r>
      <w:r w:rsidR="00F8141A">
        <w:t>DOMO-DIZAJN BUKOVAC j.d.o.o. za graditeljstvo i usluge, OIB: 71026191691, MBS: 081048973, Zagreb, Ulica Majstora Buvine 10</w:t>
      </w:r>
      <w:r w:rsidR="003775F0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</w:t>
      </w:r>
      <w:r w:rsidRPr="00D87014">
        <w:rPr>
          <w:bCs/>
        </w:rPr>
        <w:lastRenderedPageBreak/>
        <w:t xml:space="preserve">Zagrebu ustupio ovome Sudu navedeni predmet na daljnje postupanje, koji je zaprimljen </w:t>
      </w:r>
      <w:r w:rsidR="000E63C2">
        <w:rPr>
          <w:bCs/>
        </w:rPr>
        <w:t>9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202396">
        <w:t>23</w:t>
      </w:r>
      <w:r>
        <w:t>. travnja 2018. objavio je Oglas na mrežnoj stranici e-oglasna ploča sudova pod poslovnim brojem 19 St-</w:t>
      </w:r>
      <w:r w:rsidR="00202396">
        <w:t>465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3775F0">
        <w:t>12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3775F0">
        <w:t>3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5985" w:rsidP="005C2CD1" w:rsidR="00AF5985">
      <w:r>
        <w:separator/>
      </w:r>
    </w:p>
  </w:endnote>
  <w:endnote w:id="0" w:type="continuationSeparator">
    <w:p w:rsidRDefault="00AF5985" w:rsidP="005C2CD1" w:rsidR="00AF5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5985" w:rsidP="005C2CD1" w:rsidR="00AF5985">
      <w:r>
        <w:separator/>
      </w:r>
    </w:p>
  </w:footnote>
  <w:footnote w:id="0" w:type="continuationSeparator">
    <w:p w:rsidRDefault="00AF5985" w:rsidP="005C2CD1" w:rsidR="00AF59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EE0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760324">
          <w:t>465</w:t>
        </w:r>
        <w:r w:rsidR="008D4581">
          <w:t>/201</w:t>
        </w:r>
        <w:r w:rsidR="009963EC">
          <w:t>8</w:t>
        </w:r>
        <w:r w:rsidR="008D4581">
          <w:t>-</w:t>
        </w:r>
        <w:r w:rsidR="005F77B2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DF2F05">
      <w:t>4</w:t>
    </w:r>
    <w:r w:rsidR="00760324">
      <w:t>65</w:t>
    </w:r>
    <w:r w:rsidR="00071A4C">
      <w:t>/201</w:t>
    </w:r>
    <w:r w:rsidR="009963EC">
      <w:t>8</w:t>
    </w:r>
    <w:r w:rsidR="00071A4C">
      <w:t>-</w:t>
    </w:r>
    <w:r w:rsidR="005F77B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4305"/>
    <w:rsid w:val="00045373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63C2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1EE0"/>
    <w:rsid w:val="00202396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32A0C"/>
    <w:rsid w:val="00342079"/>
    <w:rsid w:val="003612A7"/>
    <w:rsid w:val="003638A3"/>
    <w:rsid w:val="00367658"/>
    <w:rsid w:val="00371F1B"/>
    <w:rsid w:val="0037256D"/>
    <w:rsid w:val="003745BE"/>
    <w:rsid w:val="00375C7E"/>
    <w:rsid w:val="003775F0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702379"/>
    <w:rsid w:val="00711019"/>
    <w:rsid w:val="00711561"/>
    <w:rsid w:val="0072254A"/>
    <w:rsid w:val="00724C8C"/>
    <w:rsid w:val="0073010A"/>
    <w:rsid w:val="00760324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37226"/>
    <w:rsid w:val="00844C10"/>
    <w:rsid w:val="00844DE0"/>
    <w:rsid w:val="008477CC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F6583"/>
    <w:rsid w:val="00901EF5"/>
    <w:rsid w:val="00902821"/>
    <w:rsid w:val="00912CF5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D7F39"/>
    <w:rsid w:val="009E5D6D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AF5985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7219A"/>
    <w:rsid w:val="00C7470E"/>
    <w:rsid w:val="00C85BE9"/>
    <w:rsid w:val="00CA01EF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E5F69"/>
    <w:rsid w:val="00DF2F05"/>
    <w:rsid w:val="00E06819"/>
    <w:rsid w:val="00E23AF8"/>
    <w:rsid w:val="00E5398C"/>
    <w:rsid w:val="00E60C19"/>
    <w:rsid w:val="00E70E4B"/>
    <w:rsid w:val="00E87D21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7590"/>
    <w:rsid w:val="00F219E0"/>
    <w:rsid w:val="00F30218"/>
    <w:rsid w:val="00F46E60"/>
    <w:rsid w:val="00F52DC2"/>
    <w:rsid w:val="00F56EE7"/>
    <w:rsid w:val="00F577E3"/>
    <w:rsid w:val="00F62109"/>
    <w:rsid w:val="00F6215D"/>
    <w:rsid w:val="00F73514"/>
    <w:rsid w:val="00F7572D"/>
    <w:rsid w:val="00F8141A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St-465/2018</izvorni_sadrzaj>
    <derivirana_varijabla naziv="DomainObject.Predmet.OznakaBroj_1">St-465/2018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DOMO-DIZAJN BUKOVAC j.d.o.o.</izvorni_sadrzaj>
    <derivirana_varijabla naziv="DomainObject.Predmet.ProtustrankaFormated_1">  DOMO-DIZAJN BUKOVAC j.d.o.o.</derivirana_varijabla>
  </DomainObject.Predmet.ProtustrankaFormated>
  <DomainObject.Predmet.ProtustrankaFormatedOIB>
    <izvorni_sadrzaj>  DOMO-DIZAJN BUKOVAC j.d.o.o., OIB 71026191691</izvorni_sadrzaj>
    <derivirana_varijabla naziv="DomainObject.Predmet.ProtustrankaFormatedOIB_1">  DOMO-DIZAJN BUKOVAC j.d.o.o., OIB 71026191691</derivirana_varijabla>
  </DomainObject.Predmet.ProtustrankaFormatedOIB>
  <DomainObject.Predmet.ProtustrankaFormatedWithAdress>
    <izvorni_sadrzaj> DOMO-DIZAJN BUKOVAC j.d.o.o., Ulica Majstora Buvine 10, 10000 Zagreb</izvorni_sadrzaj>
    <derivirana_varijabla naziv="DomainObject.Predmet.ProtustrankaFormatedWithAdress_1"> DOMO-DIZAJN BUKOVAC j.d.o.o., Ulica Majstora Buvine 10, 10000 Zagreb</derivirana_varijabla>
  </DomainObject.Predmet.ProtustrankaFormatedWithAdress>
  <DomainObject.Predmet.ProtustrankaFormatedWithAdressOIB>
    <izvorni_sadrzaj> DOMO-DIZAJN BUKOVAC j.d.o.o., OIB 71026191691, Ulica Majstora Buvine 10, 10000 Zagreb</izvorni_sadrzaj>
    <derivirana_varijabla naziv="DomainObject.Predmet.ProtustrankaFormatedWithAdressOIB_1"> DOMO-DIZAJN BUKOVAC j.d.o.o., OIB 71026191691, Ulica Majstora Buvine 10, 10000 Zagreb</derivirana_varijabla>
  </DomainObject.Predmet.ProtustrankaFormatedWithAdressOIB>
  <DomainObject.Predmet.ProtustrankaWithAdress>
    <izvorni_sadrzaj>DOMO-DIZAJN BUKOVAC j.d.o.o. Ulica Majstora Buvine 10, 10000 Zagreb</izvorni_sadrzaj>
    <derivirana_varijabla naziv="DomainObject.Predmet.ProtustrankaWithAdress_1">DOMO-DIZAJN BUKOVAC j.d.o.o. Ulica Majstora Buvine 10, 10000 Zagreb</derivirana_varijabla>
  </DomainObject.Predmet.ProtustrankaWithAdress>
  <DomainObject.Predmet.ProtustrankaWithAdressOIB>
    <izvorni_sadrzaj>DOMO-DIZAJN BUKOVAC j.d.o.o., OIB 71026191691, Ulica Majstora Buvine 10, 10000 Zagreb</izvorni_sadrzaj>
    <derivirana_varijabla naziv="DomainObject.Predmet.ProtustrankaWithAdressOIB_1">DOMO-DIZAJN BUKOVAC j.d.o.o., OIB 71026191691, Ulica Majstora Buvine 10, 10000 Zagreb</derivirana_varijabla>
  </DomainObject.Predmet.ProtustrankaWithAdressOIB>
  <DomainObject.Predmet.ProtustrankaNazivFormated>
    <izvorni_sadrzaj>DOMO-DIZAJN BUKOVAC j.d.o.o.</izvorni_sadrzaj>
    <derivirana_varijabla naziv="DomainObject.Predmet.ProtustrankaNazivFormated_1">DOMO-DIZAJN BUKOVAC j.d.o.o.</derivirana_varijabla>
  </DomainObject.Predmet.ProtustrankaNazivFormated>
  <DomainObject.Predmet.ProtustrankaNazivFormatedOIB>
    <izvorni_sadrzaj>DOMO-DIZAJN BUKOVAC j.d.o.o., OIB 71026191691</izvorni_sadrzaj>
    <derivirana_varijabla naziv="DomainObject.Predmet.ProtustrankaNazivFormatedOIB_1">DOMO-DIZAJN BUKOVAC j.d.o.o., OIB 71026191691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DOMO-DIZAJN BUKOVAC j.d.o.o.</item>
    </izvorni_sadrzaj>
    <derivirana_varijabla naziv="DomainObject.Predmet.ProtuStrankaListFormated_1">
      <item>DOMO-DIZAJN BUKOVAC j.d.o.o.</item>
    </derivirana_varijabla>
  </DomainObject.Predmet.ProtuStrankaListFormated>
  <DomainObject.Predmet.ProtuStrankaListFormatedOIB>
    <izvorni_sadrzaj>
      <item>DOMO-DIZAJN BUKOVAC j.d.o.o., OIB 71026191691</item>
    </izvorni_sadrzaj>
    <derivirana_varijabla naziv="DomainObject.Predmet.ProtuStrankaListFormatedOIB_1">
      <item>DOMO-DIZAJN BUKOVAC j.d.o.o., OIB 71026191691</item>
    </derivirana_varijabla>
  </DomainObject.Predmet.ProtuStrankaListFormatedOIB>
  <DomainObject.Predmet.ProtuStrankaListFormatedWithAdress>
    <izvorni_sadrzaj>
      <item>DOMO-DIZAJN BUKOVAC j.d.o.o., Ulica Majstora Buvine 10, 10000 Zagreb</item>
    </izvorni_sadrzaj>
    <derivirana_varijabla naziv="DomainObject.Predmet.ProtuStrankaListFormatedWithAdress_1">
      <item>DOMO-DIZAJN BUKOVAC j.d.o.o., Ulica Majstora Buvine 10, 10000 Zagreb</item>
    </derivirana_varijabla>
  </DomainObject.Predmet.ProtuStrankaListFormatedWithAdress>
  <DomainObject.Predmet.ProtuStrankaListFormatedWithAdressOIB>
    <izvorni_sadrzaj>
      <item>DOMO-DIZAJN BUKOVAC j.d.o.o., OIB 71026191691, Ulica Majstora Buvine 10, 10000 Zagreb</item>
    </izvorni_sadrzaj>
    <derivirana_varijabla naziv="DomainObject.Predmet.ProtuStrankaListFormatedWithAdressOIB_1">
      <item>DOMO-DIZAJN BUKOVAC j.d.o.o., OIB 71026191691, Ulica Majstora Buvine 10, 10000 Zagreb</item>
    </derivirana_varijabla>
  </DomainObject.Predmet.ProtuStrankaListFormatedWithAdressOIB>
  <DomainObject.Predmet.ProtuStrankaListNazivFormated>
    <izvorni_sadrzaj>
      <item>DOMO-DIZAJN BUKOVAC j.d.o.o.</item>
    </izvorni_sadrzaj>
    <derivirana_varijabla naziv="DomainObject.Predmet.ProtuStrankaListNazivFormated_1">
      <item>DOMO-DIZAJN BUKOVAC j.d.o.o.</item>
    </derivirana_varijabla>
  </DomainObject.Predmet.ProtuStrankaListNazivFormated>
  <DomainObject.Predmet.ProtuStrankaListNazivFormatedOIB>
    <izvorni_sadrzaj>
      <item>DOMO-DIZAJN BUKOVAC j.d.o.o., OIB 71026191691</item>
    </izvorni_sadrzaj>
    <derivirana_varijabla naziv="DomainObject.Predmet.ProtuStrankaListNazivFormatedOIB_1">
      <item>DOMO-DIZAJN BUKOVAC j.d.o.o., OIB 71026191691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DOMO-DIZAJN BUKOVAC j.d.o.o.</izvorni_sadrzaj>
    <derivirana_varijabla naziv="DomainObject.Predmet.ProtustrankaIDrugi_1">DOMO-DIZAJN BUKOVAC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DOMO-DIZAJN BUKOVAC j.d.o.o., OIB 71026191691, Ulica Majstora Buvine 10, 10000 Zagreb</izvorni_sadrzaj>
    <derivirana_varijabla naziv="DomainObject.Predmet.ProtustrankaIDrugiAdressOIB_1">DOMO-DIZAJN BUKOVAC j.d.o.o., OIB 71026191691, Ulica Majstora Buvine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DOMO-DIZAJN BUKOVAC j.d.o.o.</item>
      <item>FINA Regionalni centar Zagreb</item>
    </izvorni_sadrzaj>
    <derivirana_varijabla naziv="DomainObject.Predmet.SudioniciListNaziv_1">
      <item>DOMO-DIZAJN BUKOVAC j.d.o.o.</item>
      <item>FINA Regionalni centar Zagreb</item>
    </derivirana_varijabla>
  </DomainObject.Predmet.SudioniciListNaziv>
  <DomainObject.Predmet.SudioniciListAdressOIB>
    <izvorni_sadrzaj>
      <item>DOMO-DIZAJN BUKOVAC j.d.o.o., OIB 71026191691, Ulica Majstora Buvine 10,10000 Zagreb</item>
      <item>FINA Regionalni centar Zagreb, OIB 85821130368, Trg svibanjskih žrtava 1995. 1,10000 Zagreb</item>
    </izvorni_sadrzaj>
    <derivirana_varijabla naziv="DomainObject.Predmet.SudioniciListAdressOIB_1">
      <item>DOMO-DIZAJN BUKOVAC j.d.o.o., OIB 71026191691, Ulica Majstora Buvine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71026191691</item>
      <item>, OIB 85821130368</item>
    </izvorni_sadrzaj>
    <derivirana_varijabla naziv="DomainObject.Predmet.SudioniciListNazivOIB_1">
      <item>, OIB 71026191691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9718F7-0867-4165-A5FF-D9C8C85DB9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3200</properties:Characters>
  <properties:Lines>93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2018-06-12T06:17:00Z</dcterms:created>
  <dc:creator>Korisnik</dc:creator>
  <cp:lastModifiedBy>Renata Horvat</cp:lastModifiedBy>
  <cp:lastPrinted>2018-06-07T07:33:00Z</cp:lastPrinted>
  <dcterms:modified xmlns:xsi="http://www.w3.org/2001/XMLSchema-instance" xsi:type="dcterms:W3CDTF">2018-06-12T07:41:00Z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(DOMO DIZAJN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