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8cfa" w14:paraId="b8b8cfa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1A7A7A">
        <w:t>435/17-3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1A7A7A">
        <w:t xml:space="preserve"> GRADITELJSTVO VIDOVIĆ j.d.o.o., Hemuševec, (Grad Prelog), Tina Ujevića 15, OIB: 41881470935</w:t>
      </w:r>
      <w:r w:rsidR="00665A9B">
        <w:t xml:space="preserve">, </w:t>
      </w:r>
      <w:r w:rsidR="00637444">
        <w:t xml:space="preserve">dana </w:t>
      </w:r>
      <w:r w:rsidR="002B1115">
        <w:t>7. rujna</w:t>
      </w:r>
      <w:r w:rsidR="0048721E">
        <w:t xml:space="preserve"> </w:t>
      </w:r>
      <w:r w:rsidR="0095167E">
        <w:t>2017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1A7A7A">
        <w:t xml:space="preserve"> GRADITELJSTVO VIDOVIĆ j.d.o.o., Hemuševec, (Grad Prelog), Tina Ujevića 15, OIB: 41881470935</w:t>
      </w:r>
      <w:r w:rsidR="00740000">
        <w:t xml:space="preserve">, </w:t>
      </w:r>
      <w:r w:rsidR="00CB6C18">
        <w:t xml:space="preserve">iznosi </w:t>
      </w:r>
      <w:r w:rsidR="001A7A7A">
        <w:t>51.351,88</w:t>
      </w:r>
      <w:r w:rsidR="004872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9314F0">
        <w:t>direktor dužnika</w:t>
      </w:r>
      <w:r w:rsidR="001A7A7A">
        <w:t xml:space="preserve"> Mario Vidović, Njivice, Trg Ante Starčevića 4, OIB: 42559747299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48721E">
        <w:t>predsjednik udruge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2B1115">
        <w:t>,</w:t>
      </w:r>
      <w:r>
        <w:t xml:space="preserve"> </w:t>
      </w:r>
      <w:r w:rsidR="002B1115">
        <w:t>7. rujna</w:t>
      </w:r>
      <w:r w:rsidR="0095167E">
        <w:t xml:space="preserve"> 2017</w:t>
      </w:r>
      <w:r>
        <w:t>.</w:t>
      </w:r>
    </w:p>
    <w:p w:rsidRDefault="00F949CB" w:rsidP="00F949CB" w:rsidR="00F949CB">
      <w:pPr>
        <w:jc w:val="both"/>
      </w:pPr>
    </w:p>
    <w:p w:rsidRDefault="001159F0" w:rsidP="00F949CB" w:rsidR="00F949C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949CB" w:rsidRPr="006F44C4">
        <w:t>SUDAC</w:t>
      </w:r>
    </w:p>
    <w:p w:rsidRDefault="00F949CB" w:rsidP="00F949CB" w:rsidR="00F949CB" w:rsidRPr="006F44C4">
      <w:pPr>
        <w:jc w:val="both"/>
      </w:pPr>
    </w:p>
    <w:p w:rsidRDefault="00F949CB" w:rsidP="00F949CB" w:rsidR="00F949CB" w:rsidRPr="006F44C4">
      <w:pPr>
        <w:ind w:firstLine="708" w:left="5664"/>
        <w:jc w:val="both"/>
      </w:pPr>
    </w:p>
    <w:p w:rsidRDefault="00F949CB" w:rsidP="00F949CB" w:rsidR="00F949CB" w:rsidRPr="006F44C4">
      <w:pPr>
        <w:ind w:firstLine="708" w:left="4248"/>
        <w:jc w:val="both"/>
      </w:pPr>
      <w:r w:rsidRPr="006F44C4">
        <w:t>Ksenija Flack-Makitan, v.r.</w:t>
      </w:r>
    </w:p>
    <w:p w:rsidRDefault="00F949CB" w:rsidP="00F949CB" w:rsidR="00F949CB" w:rsidRPr="006F44C4">
      <w:pPr>
        <w:ind w:firstLine="708" w:left="4956"/>
        <w:jc w:val="both"/>
      </w:pP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09E7" w:rsidR="002009E7">
      <w:r>
        <w:separator/>
      </w:r>
    </w:p>
  </w:endnote>
  <w:endnote w:id="0" w:type="continuationSeparator">
    <w:p w:rsidRDefault="002009E7" w:rsidR="002009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09E7" w:rsidR="002009E7">
      <w:r>
        <w:separator/>
      </w:r>
    </w:p>
  </w:footnote>
  <w:footnote w:id="0" w:type="continuationSeparator">
    <w:p w:rsidRDefault="002009E7" w:rsidR="002009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06C14"/>
    <w:rsid w:val="0011336F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2009E7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51F7"/>
    <w:rsid w:val="002A750B"/>
    <w:rsid w:val="002B1115"/>
    <w:rsid w:val="002B49A1"/>
    <w:rsid w:val="002B541F"/>
    <w:rsid w:val="002B7CE3"/>
    <w:rsid w:val="002F1F37"/>
    <w:rsid w:val="002F52E2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D0C5B"/>
    <w:rsid w:val="009E2798"/>
    <w:rsid w:val="009E3C97"/>
    <w:rsid w:val="009E56C9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949CB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2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2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2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2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2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2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2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2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2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2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St-435/2017</izvorni_sadrzaj>
    <derivirana_varijabla naziv="DomainObject.Predmet.OznakaBroj_1">St-435/2017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VIDOVIĆ jednostavno društvo s ograničenom odgovornošću za trgovinu i usluge zastupanog po punomoćniku Mario Vidović</izvorni_sadrzaj>
    <derivirana_varijabla naziv="DomainObject.Predmet.ProtustrankaFormated_1">  GRADITELJSTVO VIDOVIĆ jednostavno društvo s ograničenom odgovornošću za trgovinu i usluge zastupanog po punomoćniku Mario Vidović</derivirana_varijabla>
  </DomainObject.Predmet.ProtustrankaFormated>
  <DomainObject.Predmet.ProtustrankaFormatedOIB>
    <izvorni_sadrzaj>  GRADITELJSTVO VIDOVIĆ jednostavno društvo s ograničenom odgovornošću za trgovinu i usluge, OIB 41881470935 zastupanog po punomoćniku Mario Vidović</izvorni_sadrzaj>
    <derivirana_varijabla naziv="DomainObject.Predmet.ProtustrankaFormatedOIB_1">  GRADITELJSTVO VIDOVIĆ jednostavno društvo s ograničenom odgovornošću za trgovinu i usluge, OIB 41881470935 zastupanog po punomoćniku Mario Vidović</derivirana_varijabla>
  </DomainObject.Predmet.ProtustrankaFormatedOIB>
  <DomainObject.Predmet.ProtustrankaFormatedWithAdress>
    <izvorni_sadrzaj> GRADITELJSTVO VIDOVIĆ jednostavno društvo s ograničenom odgovornošću za trgovinu i usluge, Tina Ujevića 15, 40323 Hemuševec zastupanog po punomoćniku Mario Vidović</izvorni_sadrzaj>
    <derivirana_varijabla naziv="DomainObject.Predmet.ProtustrankaFormatedWithAdress_1"> GRADITELJSTVO VIDOVIĆ jednostavno društvo s ograničenom odgovornošću za trgovinu i usluge, Tina Ujevića 15, 40323 Hemuševec zastupanog po punomoćniku Mario Vidović</derivirana_varijabla>
  </DomainObject.Predmet.ProtustrankaFormatedWithAdress>
  <DomainObject.Predmet.ProtustrankaFormatedWithAdressOIB>
    <izvorni_sadrzaj> GRADITELJSTVO VIDOVIĆ jednostavno društvo s ograničenom odgovornošću za trgovinu i usluge, OIB 41881470935, Tina Ujevića 15, 40323 Hemuševec zastupanog po punomoćniku Mario Vidović</izvorni_sadrzaj>
    <derivirana_varijabla naziv="DomainObject.Predmet.ProtustrankaFormatedWithAdressOIB_1"> GRADITELJSTVO VIDOVIĆ jednostavno društvo s ograničenom odgovornošću za trgovinu i usluge, OIB 41881470935, Tina Ujevića 15, 40323 Hemuševec zastupanog po punomoćniku Mario Vidović</derivirana_varijabla>
  </DomainObject.Predmet.ProtustrankaFormatedWithAdressOIB>
  <DomainObject.Predmet.ProtustrankaWithAdress>
    <izvorni_sadrzaj>GRADITELJSTVO VIDOVIĆ jednostavno društvo s ograničenom odgovornošću za trgovinu i usluge Tina Ujevića 15, 40323 Hemuševec</izvorni_sadrzaj>
    <derivirana_varijabla naziv="DomainObject.Predmet.ProtustrankaWithAdress_1">GRADITELJSTVO VIDOVIĆ jednostavno društvo s ograničenom odgovornošću za trgovinu i usluge Tina Ujevića 15, 40323 Hemuševec</derivirana_varijabla>
  </DomainObject.Predmet.ProtustrankaWithAdress>
  <DomainObject.Predmet.ProtustrankaWithAdressOIB>
    <izvorni_sadrzaj>GRADITELJSTVO VIDOVIĆ jednostavno društvo s ograničenom odgovornošću za trgovinu i usluge, OIB 41881470935, Tina Ujevića 15, 40323 Hemuševec</izvorni_sadrzaj>
    <derivirana_varijabla naziv="DomainObject.Predmet.ProtustrankaWithAdressOIB_1">GRADITELJSTVO VIDOVIĆ jednostavno društvo s ograničenom odgovornošću za trgovinu i usluge, OIB 41881470935, Tina Ujevića 15, 40323 Hemuševec</derivirana_varijabla>
  </DomainObject.Predmet.ProtustrankaWithAdressOIB>
  <DomainObject.Predmet.ProtustrankaNazivFormated>
    <izvorni_sadrzaj>GRADITELJSTVO VIDOVIĆ jednostavno društvo s ograničenom odgovornošću za trgovinu i usluge</izvorni_sadrzaj>
    <derivirana_varijabla naziv="DomainObject.Predmet.ProtustrankaNazivFormated_1">GRADITELJSTVO VIDOVIĆ jednostavno društvo s ograničenom odgovornošću za trgovinu i usluge</derivirana_varijabla>
  </DomainObject.Predmet.ProtustrankaNazivFormated>
  <DomainObject.Predmet.ProtustrankaNazivFormatedOIB>
    <izvorni_sadrzaj>GRADITELJSTVO VIDOVIĆ jednostavno društvo s ograničenom odgovornošću za trgovinu i usluge, OIB 41881470935</izvorni_sadrzaj>
    <derivirana_varijabla naziv="DomainObject.Predmet.ProtustrankaNazivFormatedOIB_1">GRADITELJSTVO VIDOVIĆ jednostavno društvo s ograničenom odgovornošću za trgovinu i usluge, OIB 41881470935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51351.88</izvorni_sadrzaj>
    <derivirana_varijabla naziv="DomainObject.Predmet.TrenutnaVrijednost_1">51351.88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VIDOVIĆ jednostavno društvo s ograničenom odgovornošću za trgovinu i usluge zastupanog po punomoćniku Mario Vidović</item>
    </izvorni_sadrzaj>
    <derivirana_varijabla naziv="DomainObject.Predmet.ProtuStrankaListFormated_1">
      <item>GRADITELJSTVO VIDOVIĆ jednostavno društvo s ograničenom odgovornošću za trgovinu i usluge zastupanog po punomoćniku Mario Vidović</item>
    </derivirana_varijabla>
  </DomainObject.Predmet.ProtuStrankaListFormated>
  <DomainObject.Predmet.ProtuStrankaListFormatedOIB>
    <izvorni_sadrzaj>
      <item>GRADITELJSTVO VIDOVIĆ jednostavno društvo s ograničenom odgovornošću za trgovinu i usluge, OIB 41881470935 zastupanog po punomoćniku Mario Vidović</item>
    </izvorni_sadrzaj>
    <derivirana_varijabla naziv="DomainObject.Predmet.ProtuStrankaListFormatedOIB_1">
      <item>GRADITELJSTVO VIDOVIĆ jednostavno društvo s ograničenom odgovornošću za trgovinu i usluge, OIB 41881470935 zastupanog po punomoćniku Mario Vidović</item>
    </derivirana_varijabla>
  </DomainObject.Predmet.ProtuStrankaListFormatedOIB>
  <DomainObject.Predmet.ProtuStrankaListFormatedWithAdress>
    <izvorni_sadrzaj>
      <item>GRADITELJSTVO VIDOVIĆ jednostavno društvo s ograničenom odgovornošću za trgovinu i usluge, Tina Ujevića 15, 40323 Hemuševec zastupanog po punomoćniku Mario Vidović</item>
    </izvorni_sadrzaj>
    <derivirana_varijabla naziv="DomainObject.Predmet.ProtuStrankaListFormatedWithAdress_1">
      <item>GRADITELJSTVO VIDOVIĆ jednostavno društvo s ograničenom odgovornošću za trgovinu i usluge, Tina Ujevića 15, 40323 Hemuševec zastupanog po punomoćniku Mario Vidović</item>
    </derivirana_varijabla>
  </DomainObject.Predmet.ProtuStrankaListFormatedWithAdress>
  <DomainObject.Predmet.ProtuStrankaListFormatedWithAdressOIB>
    <izvorni_sadrzaj>
      <item>GRADITELJSTVO VIDOVIĆ jednostavno društvo s ograničenom odgovornošću za trgovinu i usluge, OIB 41881470935, Tina Ujevića 15, 40323 Hemuševec zastupanog po punomoćniku Mario Vidović</item>
    </izvorni_sadrzaj>
    <derivirana_varijabla naziv="DomainObject.Predmet.ProtuStrankaListFormatedWithAdressOIB_1">
      <item>GRADITELJSTVO VIDOVIĆ jednostavno društvo s ograničenom odgovornošću za trgovinu i usluge, OIB 41881470935, Tina Ujevića 15, 40323 Hemuševec zastupanog po punomoćniku Mario Vidović</item>
    </derivirana_varijabla>
  </DomainObject.Predmet.ProtuStrankaListFormatedWithAdressOIB>
  <DomainObject.Predmet.ProtuStrankaListNazivFormated>
    <izvorni_sadrzaj>
      <item>GRADITELJSTVO VIDOVIĆ jednostavno društvo s ograničenom odgovornošću za trgovinu i usluge</item>
    </izvorni_sadrzaj>
    <derivirana_varijabla naziv="DomainObject.Predmet.ProtuStrankaListNazivFormated_1">
      <item>GRADITELJSTVO VIDOVIĆ jednostavno društvo s ograničenom odgovornošću za trgovinu i usluge</item>
    </derivirana_varijabla>
  </DomainObject.Predmet.ProtuStrankaListNazivFormated>
  <DomainObject.Predmet.ProtuStrankaListNazivFormatedOIB>
    <izvorni_sadrzaj>
      <item>GRADITELJSTVO VIDOVIĆ jednostavno društvo s ograničenom odgovornošću za trgovinu i usluge, OIB 41881470935</item>
    </izvorni_sadrzaj>
    <derivirana_varijabla naziv="DomainObject.Predmet.ProtuStrankaListNazivFormatedOIB_1">
      <item>GRADITELJSTVO VIDOVIĆ jednostavno društvo s ograničenom odgovornošću za trgovinu i usluge, OIB 41881470935</item>
    </derivirana_varijabla>
  </DomainObject.Predmet.ProtuStrankaListNazivFormatedOIB>
  <DomainObject.Predmet.OstaliListFormated>
    <izvorni_sadrzaj>
      <item>Sudski registar</item>
      <item>Mario Vidović punomoćnik sudionika u postupku GRADITELJSTVO VIDOVIĆ jednostavno društvo s ograničenom odgovornošću za trgovinu i usluge</item>
    </izvorni_sadrzaj>
    <derivirana_varijabla naziv="DomainObject.Predmet.OstaliListFormated_1">
      <item>Sudski registar</item>
      <item>Mario Vidović punomoćnik sudionika u postupku GRADITELJSTVO VIDOVIĆ jednostavno društvo s ograničenom odgovornošću za trgovinu i usluge</item>
    </derivirana_varijabla>
  </DomainObject.Predmet.OstaliListFormated>
  <DomainObject.Predmet.OstaliListFormatedOIB>
    <izvorni_sadrzaj>
      <item>Sudski registar</item>
      <item>Mario Vidović, OIB 42559747299 punomoćnik sudionika u postupku GRADITELJSTVO VIDOVIĆ jednostavno društvo s ograničenom odgovornošću za trgovinu i usluge</item>
    </izvorni_sadrzaj>
    <derivirana_varijabla naziv="DomainObject.Predmet.OstaliListFormatedOIB_1">
      <item>Sudski registar</item>
      <item>Mario Vidović, OIB 42559747299 punomoćnik sudionika u postupku GRADITELJSTVO VIDOVIĆ jednostavno društvo s ograničenom odgovornošću za trgovinu i usluge</item>
    </derivirana_varijabla>
  </DomainObject.Predmet.OstaliListFormatedOIB>
  <DomainObject.Predmet.OstaliListFormatedWithAdress>
    <izvorni_sadrzaj>
      <item>Sudski registar</item>
      <item>Mario Vidović, Trg Ante Starčevića 4, 51511 Njivice punomoćnik sudionika u postupku GRADITELJSTVO VIDOVIĆ jednostavno društvo s ograničenom odgovornošću za trgovinu i usluge</item>
    </izvorni_sadrzaj>
    <derivirana_varijabla naziv="DomainObject.Predmet.OstaliListFormatedWithAdress_1">
      <item>Sudski registar</item>
      <item>Mario Vidović, Trg Ante Starčevića 4, 51511 Njivice punomoćnik sudionika u postupku GRADITELJSTVO VIDOVIĆ jednostavno društvo s ograničenom odgovornošću za trgovinu i usluge</item>
    </derivirana_varijabla>
  </DomainObject.Predmet.OstaliListFormatedWithAdress>
  <DomainObject.Predmet.OstaliListFormatedWithAdressOIB>
    <izvorni_sadrzaj>
      <item>Sudski registar</item>
      <item>Mario Vidović, OIB 42559747299, Trg Ante Starčevića 4, 51511 Njivice punomoćnik sudionika u postupku GRADITELJSTVO VIDOVIĆ jednostavno društvo s ograničenom odgovornošću za trgovinu i usluge</item>
    </izvorni_sadrzaj>
    <derivirana_varijabla naziv="DomainObject.Predmet.OstaliListFormatedWithAdressOIB_1">
      <item>Sudski registar</item>
      <item>Mario Vidović, OIB 42559747299, Trg Ante Starčevića 4, 51511 Njivice punomoćnik sudionika u postupku GRADITELJSTVO VIDOVIĆ jednostavno društvo s ograničenom odgovornošću za trgovinu i usluge</item>
    </derivirana_varijabla>
  </DomainObject.Predmet.OstaliListFormatedWithAdressOIB>
  <DomainObject.Predmet.OstaliListNazivFormated>
    <izvorni_sadrzaj>
      <item>Sudski registar</item>
      <item>Mario Vidović</item>
    </izvorni_sadrzaj>
    <derivirana_varijabla naziv="DomainObject.Predmet.OstaliListNazivFormated_1">
      <item>Sudski registar</item>
      <item>Mario Vidović</item>
    </derivirana_varijabla>
  </DomainObject.Predmet.OstaliListNazivFormated>
  <DomainObject.Predmet.OstaliListNazivFormatedOIB>
    <izvorni_sadrzaj>
      <item>Sudski registar</item>
      <item>Mario Vidović, OIB 42559747299</item>
    </izvorni_sadrzaj>
    <derivirana_varijabla naziv="DomainObject.Predmet.OstaliListNazivFormatedOIB_1">
      <item>Sudski registar</item>
      <item>Mario Vidović, OIB 42559747299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VIDOVIĆ jednostavno društvo s ograničenom odgovornošću za trgovinu i usluge</izvorni_sadrzaj>
    <derivirana_varijabla naziv="DomainObject.Predmet.ProtustrankaIDrugi_1">GRADITELJSTVO VIDOVIĆ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GRADITELJSTVO VIDOVIĆ jednostavno društvo s ograničenom odgovornošću za trgovinu i usluge, OIB 41881470935, Tina Ujevića 15, 40323 Hemuševec</izvorni_sadrzaj>
    <derivirana_varijabla naziv="DomainObject.Predmet.ProtustrankaIDrugiAdressOIB_1">GRADITELJSTVO VIDOVIĆ jednostavno društvo s ograničenom odgovornošću za trgovinu i usluge, OIB 41881470935, Tina Ujevića 15, 40323 Hemuševec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VIDOVIĆ jednostavno društvo s ograničenom odgovornošću za trgovinu i usluge</item>
      <item>Sudski registar</item>
      <item>Mario Vidović</item>
    </izvorni_sadrzaj>
    <derivirana_varijabla naziv="DomainObject.Predmet.SudioniciListNaziv_1">
      <item>Financijska agencija</item>
      <item>GRADITELJSTVO VIDOVIĆ jednostavno društvo s ograničenom odgovornošću za trgovinu i usluge</item>
      <item>Sudski registar</item>
      <item>Mario Vidović</item>
    </derivirana_varijabla>
  </DomainObject.Predmet.SudioniciListNaziv>
  <DomainObject.Predmet.SudioniciListAdressOIB>
    <izvorni_sadrzaj>
      <item>Financijska agencija, OIB 85821130368, Ulica grada Vukovara 70,10000 Zagreb</item>
      <item>GRADITELJSTVO VIDOVIĆ jednostavno društvo s ograničenom odgovornošću za trgovinu i usluge, OIB 41881470935, Tina Ujevića 15,40323 Hemuševec</item>
      <item>Sudski registar</item>
      <item>Mario Vidović, OIB 42559747299, Trg Ante Starčevića 4,51511 Njivice</item>
    </izvorni_sadrzaj>
    <derivirana_varijabla naziv="DomainObject.Predmet.SudioniciListAdressOIB_1">
      <item>Financijska agencija, OIB 85821130368, Ulica grada Vukovara 70,10000 Zagreb</item>
      <item>GRADITELJSTVO VIDOVIĆ jednostavno društvo s ograničenom odgovornošću za trgovinu i usluge, OIB 41881470935, Tina Ujevića 15,40323 Hemuševec</item>
      <item>Sudski registar</item>
      <item>Mario Vidović, OIB 42559747299, Trg Ante Starčevića 4,51511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41881470935</item>
      <item>, OIB null</item>
      <item>, OIB 42559747299</item>
    </izvorni_sadrzaj>
    <derivirana_varijabla naziv="DomainObject.Predmet.SudioniciListNazivOIB_1">
      <item>, OIB 85821130368</item>
      <item>, OIB 41881470935</item>
      <item>, OIB null</item>
      <item>, OIB 42559747299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D36732-66EF-4320-BA18-2E55C4EF59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1897</properties:Characters>
  <properties:Lines>49</properties:Lines>
  <properties:Paragraphs>14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2017-09-07T08:26:00Z</cp:lastPrinted>
  <dcterms:modified xmlns:xsi="http://www.w3.org/2001/XMLSchema-instance" xsi:type="dcterms:W3CDTF">2017-09-07T08:26:00Z</dcterms:modified>
  <cp:revision>114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