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44c5" w14:paraId="b8b44c5" w:rsidRDefault="005B4EA7" w:rsidP="00D90C75" w:rsidR="00D90C7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90C75" w:rsidP="00D90C75" w:rsidR="00D90C75">
      <w:r>
        <w:t>REPUBLIKA HRVATSKA</w:t>
      </w:r>
    </w:p>
    <w:p w:rsidRDefault="00D90C75" w:rsidP="00D90C75" w:rsidR="00D90C75">
      <w:r>
        <w:t>Trgovački sud u Zagrebu</w:t>
      </w:r>
    </w:p>
    <w:p w:rsidRDefault="00D90C75" w:rsidP="00D90C75" w:rsidR="00D90C75">
      <w:r>
        <w:t>Zagreb, Amruševa 2/II</w:t>
      </w:r>
    </w:p>
    <w:p w:rsidRDefault="00D90C75" w:rsidP="005B4EA7" w:rsidR="00D90C7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176676">
        <w:t>931</w:t>
      </w:r>
      <w:r>
        <w:t>/2019-</w:t>
      </w: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   Z A K LJ U Č A K</w:t>
      </w: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  <w:r>
        <w:tab/>
        <w:t xml:space="preserve">Trgovački sud u Zagrebu, sudac Danijela Uzelac, u stečajnom postupku u povodu prijedloga predlagatelja Financijske agencije, OIB 85821130368, Zagreb, Ulica grada Vukovara 70, za otvaranje stečajnog postupka nad dužnikom </w:t>
      </w:r>
      <w:r w:rsidR="005B4EA7" w:rsidRPr="005B4EA7">
        <w:t>CERAJ d.o.o., OIB 51098391277, Zagreb, Dobri dol 1A,</w:t>
      </w:r>
      <w:r w:rsidR="00801159">
        <w:t xml:space="preserve"> </w:t>
      </w:r>
      <w:r w:rsidR="005B4EA7">
        <w:t>16</w:t>
      </w:r>
      <w:r>
        <w:t>.</w:t>
      </w:r>
      <w:r w:rsidR="00801159">
        <w:t xml:space="preserve"> </w:t>
      </w:r>
      <w:r>
        <w:t>svibnja 2019.</w:t>
      </w: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lj u č i o   j e </w:t>
      </w: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</w:p>
    <w:p w:rsidRDefault="00D90C75" w:rsidP="005B4EA7" w:rsidR="00CF2723">
      <w:pPr>
        <w:ind w:firstLine="708"/>
        <w:jc w:val="both"/>
      </w:pPr>
      <w:r>
        <w:t>Zakazuje se ročište radi rasprave o pretpostavkama za otvaranje stečajnog postupka</w:t>
      </w:r>
      <w:r w:rsidR="00CF2723" w:rsidRPr="00CF2723">
        <w:t xml:space="preserve"> nad dužnikom CERAJ d.o.o., OIB 51098391277, Zagreb, Dobri dol 1A, </w:t>
      </w:r>
    </w:p>
    <w:p w:rsidRDefault="00CF2723" w:rsidP="005B4EA7" w:rsidR="00CF2723">
      <w:pPr>
        <w:ind w:firstLine="708"/>
        <w:jc w:val="both"/>
      </w:pPr>
    </w:p>
    <w:p w:rsidRDefault="00D90C75" w:rsidP="00CF2723" w:rsidR="00CF2723">
      <w:pPr>
        <w:ind w:firstLine="708" w:left="1416"/>
        <w:jc w:val="both"/>
      </w:pPr>
      <w:r>
        <w:t xml:space="preserve"> </w:t>
      </w:r>
      <w:r w:rsidR="00CF2723">
        <w:t xml:space="preserve">                    </w:t>
      </w:r>
      <w:r>
        <w:t xml:space="preserve">2. rujna 2019. u 9 sati </w:t>
      </w:r>
    </w:p>
    <w:p w:rsidRDefault="00CF2723" w:rsidP="00CF2723" w:rsidR="00CF2723">
      <w:pPr>
        <w:ind w:firstLine="708" w:left="1416"/>
        <w:jc w:val="both"/>
      </w:pPr>
    </w:p>
    <w:p w:rsidRDefault="00D90C75" w:rsidP="005B4EA7" w:rsidR="00D90C75">
      <w:pPr>
        <w:jc w:val="both"/>
      </w:pPr>
      <w:r>
        <w:t>u zgradi Trgovačkog suda u Zagrebu, Petrinjska 8, soba broj 56/III kat – (dvorišna zgrada), na koje ročište se</w:t>
      </w:r>
      <w:r w:rsidR="00CF2723">
        <w:t xml:space="preserve"> dostavom ovog zaključka poziva predlagatelj.</w:t>
      </w: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  <w:r>
        <w:t xml:space="preserve">                                    </w:t>
      </w:r>
      <w:r w:rsidR="005B4EA7">
        <w:t xml:space="preserve">                    U Zagrebu 16</w:t>
      </w:r>
      <w:r>
        <w:t>. svibnja 2019.</w:t>
      </w:r>
    </w:p>
    <w:p w:rsidRDefault="00D90C75" w:rsidP="005B4EA7" w:rsidR="00D90C7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D90C75" w:rsidP="005B4EA7" w:rsidR="00D90C7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  <w:r>
        <w:t>Uputa o pravnom lijeku: Protiv zaključka nije dopušten pravni lijek (čl. 19. st. 7. SZ).</w:t>
      </w:r>
    </w:p>
    <w:p w:rsidRDefault="00D90C75" w:rsidP="005B4EA7" w:rsidR="00D90C75">
      <w:pPr>
        <w:jc w:val="both"/>
      </w:pPr>
    </w:p>
    <w:p w:rsidRDefault="00D90C75" w:rsidP="005B4EA7" w:rsidR="00D90C7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otpravka:</w:t>
      </w:r>
    </w:p>
    <w:p w:rsidRDefault="00D90C75" w:rsidP="005B4EA7" w:rsidR="00D90C7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EC12AD" w:rsidP="005B4EA7" w:rsidR="00EC12AD">
      <w:pPr>
        <w:jc w:val="both"/>
      </w:pPr>
    </w:p>
    <w:sectPr w:rsidR="00EC12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53B"/>
    <w:rsid w:val="00176676"/>
    <w:rsid w:val="005B4EA7"/>
    <w:rsid w:val="00801159"/>
    <w:rsid w:val="00A8753B"/>
    <w:rsid w:val="00BA4E62"/>
    <w:rsid w:val="00CF2723"/>
    <w:rsid w:val="00D90C75"/>
    <w:rsid w:val="00EC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4E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E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4E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E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St-931/2019-11</izvorni_sadrzaj>
    <derivirana_varijabla naziv="DomainObject.Oznaka_1">St-931/2019-11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St-931/2019</izvorni_sadrzaj>
    <derivirana_varijabla naziv="DomainObject.Predmet.OznakaBroj_1">St-931/2019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CERAJ d.o.o. zastupanog po punomoćniku Eduard Ceraj</izvorni_sadrzaj>
    <derivirana_varijabla naziv="DomainObject.Predmet.ProtustrankaFormated_1">  CERAJ d.o.o. zastupanog po punomoćniku Eduard Ceraj</derivirana_varijabla>
  </DomainObject.Predmet.ProtustrankaFormated>
  <DomainObject.Predmet.ProtustrankaFormatedOIB>
    <izvorni_sadrzaj>  CERAJ d.o.o., OIB 51098391277 zastupanog po punomoćniku Eduard Ceraj</izvorni_sadrzaj>
    <derivirana_varijabla naziv="DomainObject.Predmet.ProtustrankaFormatedOIB_1">  CERAJ d.o.o., OIB 51098391277 zastupanog po punomoćniku Eduard Ceraj</derivirana_varijabla>
  </DomainObject.Predmet.ProtustrankaFormatedOIB>
  <DomainObject.Predmet.ProtustrankaFormatedWithAdress>
    <izvorni_sadrzaj> CERAJ d.o.o., Dobri dol 1 A, 10000 Zagreb zastupanog po punomoćniku Eduard Ceraj</izvorni_sadrzaj>
    <derivirana_varijabla naziv="DomainObject.Predmet.ProtustrankaFormatedWithAdress_1"> CERAJ d.o.o., Dobri dol 1 A, 10000 Zagreb zastupanog po punomoćniku Eduard Ceraj</derivirana_varijabla>
  </DomainObject.Predmet.ProtustrankaFormatedWithAdress>
  <DomainObject.Predmet.ProtustrankaFormatedWithAdressOIB>
    <izvorni_sadrzaj> CERAJ d.o.o., OIB 51098391277, Dobri dol 1 A, 10000 Zagreb zastupanog po punomoćniku Eduard Ceraj</izvorni_sadrzaj>
    <derivirana_varijabla naziv="DomainObject.Predmet.ProtustrankaFormatedWithAdressOIB_1"> CERAJ d.o.o., OIB 51098391277, Dobri dol 1 A, 10000 Zagreb zastupanog po punomoćniku Eduard Ceraj</derivirana_varijabla>
  </DomainObject.Predmet.ProtustrankaFormatedWithAdressOIB>
  <DomainObject.Predmet.ProtustrankaWithAdress>
    <izvorni_sadrzaj>CERAJ d.o.o. Dobri dol 1 A, 10000 Zagreb</izvorni_sadrzaj>
    <derivirana_varijabla naziv="DomainObject.Predmet.ProtustrankaWithAdress_1">CERAJ d.o.o. Dobri dol 1 A, 10000 Zagreb</derivirana_varijabla>
  </DomainObject.Predmet.ProtustrankaWithAdress>
  <DomainObject.Predmet.ProtustrankaWithAdressOIB>
    <izvorni_sadrzaj>CERAJ d.o.o., OIB 51098391277, Dobri dol 1 A, 10000 Zagreb</izvorni_sadrzaj>
    <derivirana_varijabla naziv="DomainObject.Predmet.ProtustrankaWithAdressOIB_1">CERAJ d.o.o., OIB 51098391277, Dobri dol 1 A, 10000 Zagreb</derivirana_varijabla>
  </DomainObject.Predmet.ProtustrankaWithAdressOIB>
  <DomainObject.Predmet.ProtustrankaNazivFormated>
    <izvorni_sadrzaj>CERAJ d.o.o.</izvorni_sadrzaj>
    <derivirana_varijabla naziv="DomainObject.Predmet.ProtustrankaNazivFormated_1">CERAJ d.o.o.</derivirana_varijabla>
  </DomainObject.Predmet.ProtustrankaNazivFormated>
  <DomainObject.Predmet.ProtustrankaNazivFormatedOIB>
    <izvorni_sadrzaj>CERAJ d.o.o., OIB 51098391277</izvorni_sadrzaj>
    <derivirana_varijabla naziv="DomainObject.Predmet.ProtustrankaNazivFormatedOIB_1">CERAJ d.o.o., OIB 51098391277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CERAJ d.o.o. zastupanog po punomoćniku Eduard Ceraj</item>
    </izvorni_sadrzaj>
    <derivirana_varijabla naziv="DomainObject.Predmet.ProtuStrankaListFormated_1">
      <item>CERAJ d.o.o. zastupanog po punomoćniku Eduard Ceraj</item>
    </derivirana_varijabla>
  </DomainObject.Predmet.ProtuStrankaListFormated>
  <DomainObject.Predmet.ProtuStrankaListFormatedOIB>
    <izvorni_sadrzaj>
      <item>CERAJ d.o.o., OIB 51098391277 zastupanog po punomoćniku Eduard Ceraj</item>
    </izvorni_sadrzaj>
    <derivirana_varijabla naziv="DomainObject.Predmet.ProtuStrankaListFormatedOIB_1">
      <item>CERAJ d.o.o., OIB 51098391277 zastupanog po punomoćniku Eduard Ceraj</item>
    </derivirana_varijabla>
  </DomainObject.Predmet.ProtuStrankaListFormatedOIB>
  <DomainObject.Predmet.ProtuStrankaListFormatedWithAdress>
    <izvorni_sadrzaj>
      <item>CERAJ d.o.o., Dobri dol 1 A, 10000 Zagreb zastupanog po punomoćniku Eduard Ceraj</item>
    </izvorni_sadrzaj>
    <derivirana_varijabla naziv="DomainObject.Predmet.ProtuStrankaListFormatedWithAdress_1">
      <item>CERAJ d.o.o., Dobri dol 1 A, 10000 Zagreb zastupanog po punomoćniku Eduard Ceraj</item>
    </derivirana_varijabla>
  </DomainObject.Predmet.ProtuStrankaListFormatedWithAdress>
  <DomainObject.Predmet.ProtuStrankaListFormatedWithAdressOIB>
    <izvorni_sadrzaj>
      <item>CERAJ d.o.o., OIB 51098391277, Dobri dol 1 A, 10000 Zagreb zastupanog po punomoćniku Eduard Ceraj</item>
    </izvorni_sadrzaj>
    <derivirana_varijabla naziv="DomainObject.Predmet.ProtuStrankaListFormatedWithAdressOIB_1">
      <item>CERAJ d.o.o., OIB 51098391277, Dobri dol 1 A, 10000 Zagreb zastupanog po punomoćniku Eduard Ceraj</item>
    </derivirana_varijabla>
  </DomainObject.Predmet.ProtuStrankaListFormatedWithAdressOIB>
  <DomainObject.Predmet.ProtuStrankaListNazivFormated>
    <izvorni_sadrzaj>
      <item>CERAJ d.o.o.</item>
    </izvorni_sadrzaj>
    <derivirana_varijabla naziv="DomainObject.Predmet.ProtuStrankaListNazivFormated_1">
      <item>CERAJ d.o.o.</item>
    </derivirana_varijabla>
  </DomainObject.Predmet.ProtuStrankaListNazivFormated>
  <DomainObject.Predmet.ProtuStrankaListNazivFormatedOIB>
    <izvorni_sadrzaj>
      <item>CERAJ d.o.o., OIB 51098391277</item>
    </izvorni_sadrzaj>
    <derivirana_varijabla naziv="DomainObject.Predmet.ProtuStrankaListNazivFormatedOIB_1">
      <item>CERAJ d.o.o., OIB 51098391277</item>
    </derivirana_varijabla>
  </DomainObject.Predmet.ProtuStrankaListNazivFormatedOIB>
  <DomainObject.Predmet.OstaliListFormated>
    <izvorni_sadrzaj>
      <item>Erste &amp; Steiermarkische bank d.d.</item>
      <item>Eduard Ceraj punomoćnik sudionika u postupku CERAJ d.o.o.</item>
    </izvorni_sadrzaj>
    <derivirana_varijabla naziv="DomainObject.Predmet.OstaliListFormated_1">
      <item>Erste &amp; Steiermarkische bank d.d.</item>
      <item>Eduard Ceraj punomoćnik sudionika u postupku CERAJ d.o.o.</item>
    </derivirana_varijabla>
  </DomainObject.Predmet.OstaliListFormated>
  <DomainObject.Predmet.OstaliListFormatedOIB>
    <izvorni_sadrzaj>
      <item>Erste &amp; Steiermarkische bank d.d.</item>
      <item>Eduard Ceraj punomoćnik sudionika u postupku CERAJ d.o.o.</item>
    </izvorni_sadrzaj>
    <derivirana_varijabla naziv="DomainObject.Predmet.OstaliListFormatedOIB_1">
      <item>Erste &amp; Steiermarkische bank d.d.</item>
      <item>Eduard Ceraj punomoćnik sudionika u postupku CERAJ d.o.o.</item>
    </derivirana_varijabla>
  </DomainObject.Predmet.OstaliListFormatedOIB>
  <DomainObject.Predmet.OstaliListFormatedWithAdress>
    <izvorni_sadrzaj>
      <item>Erste &amp; Steiermarkische bank d.d., Jadranski Trg 3/a, 51000 Rijeka</item>
      <item>Eduard Ceraj, Dobri dol 1/a, 10000 Zagreb punomoćnik sudionika u postupku CERAJ d.o.o.</item>
    </izvorni_sadrzaj>
    <derivirana_varijabla naziv="DomainObject.Predmet.OstaliListFormatedWithAdress_1">
      <item>Erste &amp; Steiermarkische bank d.d., Jadranski Trg 3/a, 51000 Rijeka</item>
      <item>Eduard Ceraj, Dobri dol 1/a, 10000 Zagreb punomoćnik sudionika u postupku CERAJ d.o.o.</item>
    </derivirana_varijabla>
  </DomainObject.Predmet.OstaliListFormatedWithAdress>
  <DomainObject.Predmet.OstaliListFormatedWithAdressOIB>
    <izvorni_sadrzaj>
      <item>Erste &amp; Steiermarkische bank d.d., Jadranski Trg 3/a, 51000 Rijeka</item>
      <item>Eduard Ceraj, Dobri dol 1/a, 10000 Zagreb punomoćnik sudionika u postupku CERAJ d.o.o.</item>
    </izvorni_sadrzaj>
    <derivirana_varijabla naziv="DomainObject.Predmet.OstaliListFormatedWithAdressOIB_1">
      <item>Erste &amp; Steiermarkische bank d.d., Jadranski Trg 3/a, 51000 Rijeka</item>
      <item>Eduard Ceraj, Dobri dol 1/a, 10000 Zagreb punomoćnik sudionika u postupku CERAJ d.o.o.</item>
    </derivirana_varijabla>
  </DomainObject.Predmet.OstaliListFormatedWithAdressOIB>
  <DomainObject.Predmet.OstaliListNazivFormated>
    <izvorni_sadrzaj>
      <item>Erste &amp; Steiermarkische bank d.d.</item>
      <item>Eduard Ceraj</item>
    </izvorni_sadrzaj>
    <derivirana_varijabla naziv="DomainObject.Predmet.OstaliListNazivFormated_1">
      <item>Erste &amp; Steiermarkische bank d.d.</item>
      <item>Eduard Ceraj</item>
    </derivirana_varijabla>
  </DomainObject.Predmet.OstaliListNazivFormated>
  <DomainObject.Predmet.OstaliListNazivFormatedOIB>
    <izvorni_sadrzaj>
      <item>Erste &amp; Steiermarkische bank d.d.</item>
      <item>Eduard Ceraj</item>
    </izvorni_sadrzaj>
    <derivirana_varijabla naziv="DomainObject.Predmet.OstaliListNazivFormatedOIB_1">
      <item>Erste &amp; Steiermarkische bank d.d.</item>
      <item>Eduard Ceraj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St-931/2019-11</izvorni_sadrzaj>
    <derivirana_varijabla naziv="DomainObject.PoslovniBrojDokumenta_1">St-931/2019-11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CERAJ d.o.o.</izvorni_sadrzaj>
    <derivirana_varijabla naziv="DomainObject.Predmet.ProtustrankaIDrugi_1">CERAJ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CERAJ d.o.o., OIB 51098391277, Dobri dol 1 A, 10000 Zagreb</izvorni_sadrzaj>
    <derivirana_varijabla naziv="DomainObject.Predmet.ProtustrankaIDrugiAdressOIB_1">CERAJ d.o.o., OIB 51098391277, Dobri dol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CERAJ d.o.o.</item>
      <item>FINANCIJSKA AGENCIJA, RC Zagreb</item>
      <item>Erste &amp; Steiermarkische bank d.d.</item>
      <item>Eduard Ceraj</item>
    </izvorni_sadrzaj>
    <derivirana_varijabla naziv="DomainObject.Predmet.SudioniciListNaziv_1">
      <item>CERAJ d.o.o.</item>
      <item>FINANCIJSKA AGENCIJA, RC Zagreb</item>
      <item>Erste &amp; Steiermarkische bank d.d.</item>
      <item>Eduard Ceraj</item>
    </derivirana_varijabla>
  </DomainObject.Predmet.SudioniciListNaziv>
  <DomainObject.Predmet.SudioniciListAdressOIB>
    <izvorni_sadrzaj>
      <item>CERAJ d.o.o., OIB 51098391277, Dobri dol 1 A,10000 Zagreb</item>
      <item>FINANCIJSKA AGENCIJA, RC Zagreb, OIB 85821130368, Trg svibanjskih žrtava 1995. 1,10000 Zagreb</item>
      <item>Erste &amp; Steiermarkische bank d.d., Jadranski Trg 3/a,51000 Rijeka</item>
      <item>Eduard Ceraj, Dobri dol 1/a,10000 Zagreb</item>
    </izvorni_sadrzaj>
    <derivirana_varijabla naziv="DomainObject.Predmet.SudioniciListAdressOIB_1">
      <item>CERAJ d.o.o., OIB 51098391277, Dobri dol 1 A,10000 Zagreb</item>
      <item>FINANCIJSKA AGENCIJA, RC Zagreb, OIB 85821130368, Trg svibanjskih žrtava 1995. 1,10000 Zagreb</item>
      <item>Erste &amp; Steiermarkische bank d.d., Jadranski Trg 3/a,51000 Rijeka</item>
      <item>Eduard Ceraj, Dobri dol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51098391277</item>
      <item>, OIB 85821130368</item>
      <item>, OIB null</item>
      <item>, OIB null</item>
    </izvorni_sadrzaj>
    <derivirana_varijabla naziv="DomainObject.Predmet.SudioniciListNazivOIB_1">
      <item>, OIB 51098391277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St-931/2019-6</izvorni_sadrzaj>
    <derivirana_varijabla naziv="DomainObject.PredzadnjaOdlukaIzPredmeta.Oznaka_1">St-931/2019-6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164</properties:Words>
  <properties:Characters>791</properties:Characters>
  <properties:Lines>37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2019-05-16T11:12:00Z</dcterms:created>
  <dc:creator>Danijela Uzelac</dc:creator>
  <dc:description/>
  <cp:keywords/>
  <cp:lastModifiedBy>Katarina Franjić</cp:lastModifiedBy>
  <dcterms:modified xmlns:xsi="http://www.w3.org/2001/XMLSchema-instance" xsi:type="dcterms:W3CDTF">2019-05-16T11:44:00Z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St-931/2019-11 / Odluka - Zaključak (st-931-19_tzaključak_ročište_radi_rasprave.docx)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