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18c9" w14:paraId="cb318c9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92B6F">
        <w:t>EGI d.o.o., Vukovarska 107D, Split, OIB: 16961763468</w:t>
      </w:r>
      <w:r w:rsidR="00634348">
        <w:rPr>
          <w:lang w:val="hr-HR"/>
        </w:rPr>
        <w:t xml:space="preserve">, dana </w:t>
      </w:r>
      <w:r w:rsidR="00AE3EB3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92B6F">
        <w:t>EGI d.o.o., Vukovarska 107D, Split, OIB: 16961763468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AE3EB3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AE3EB3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AE3EB3">
        <w:rPr>
          <w:lang w:val="hr-HR"/>
        </w:rPr>
        <w:t>Ante Gabelica, Ruđera Boškovića 7/125, Split, OIB: 68765596631.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92B6F">
        <w:t>EGI d.o.o., Vukovarska 107D, Split, OIB: 16961763468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892B6F">
        <w:t>EGI d.o.o., Vukovarska 107D, Split, OIB: 16961763468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92B6F">
        <w:rPr>
          <w:lang w:val="hr-HR"/>
        </w:rPr>
        <w:t>1120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92B6F">
        <w:rPr>
          <w:lang w:val="hr-HR"/>
        </w:rPr>
        <w:t>923,00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E3EB3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AE3EB3" w:rsidP="00AE3EB3" w:rsidR="00AE3EB3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AE3EB3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</w:t>
      </w:r>
      <w:r w:rsidR="00520266">
        <w:rPr>
          <w:lang w:val="hr-HR"/>
        </w:rPr>
        <w:t xml:space="preserve"> 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74F" w:rsidRPr="008E174F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892B6F">
      <w:t>409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892B6F">
      <w:t>409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266"/>
    <w:rsid w:val="00520582"/>
    <w:rsid w:val="00536E4F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457E4"/>
    <w:rsid w:val="007725FF"/>
    <w:rsid w:val="007A51CD"/>
    <w:rsid w:val="007A74B6"/>
    <w:rsid w:val="00832F97"/>
    <w:rsid w:val="0084487A"/>
    <w:rsid w:val="00850B9F"/>
    <w:rsid w:val="00870E42"/>
    <w:rsid w:val="00876209"/>
    <w:rsid w:val="00892B6F"/>
    <w:rsid w:val="008D3F54"/>
    <w:rsid w:val="008E174F"/>
    <w:rsid w:val="009133B9"/>
    <w:rsid w:val="009374AD"/>
    <w:rsid w:val="00956DFE"/>
    <w:rsid w:val="00984E8A"/>
    <w:rsid w:val="009966BF"/>
    <w:rsid w:val="009A23E9"/>
    <w:rsid w:val="009D46D2"/>
    <w:rsid w:val="009F79BB"/>
    <w:rsid w:val="00A31ADC"/>
    <w:rsid w:val="00A33BEC"/>
    <w:rsid w:val="00A83CF1"/>
    <w:rsid w:val="00A97762"/>
    <w:rsid w:val="00AA1815"/>
    <w:rsid w:val="00AC4892"/>
    <w:rsid w:val="00AE3EB3"/>
    <w:rsid w:val="00B25EAD"/>
    <w:rsid w:val="00B32A5D"/>
    <w:rsid w:val="00B347F0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35E83"/>
    <w:rsid w:val="00E42E73"/>
    <w:rsid w:val="00E6013F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1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EGI d.o.o. za proizvodnju, trgovinu i građevinarstvo</izvorni_sadrzaj>
    <derivirana_varijabla naziv="DomainObject.Predmet.ProtustrankaFormated_1">  EGI d.o.o. za proizvodnju, trgovinu i građevinarstvo</derivirana_varijabla>
  </DomainObject.Predmet.ProtustrankaFormated>
  <DomainObject.Predmet.ProtustrankaFormatedOIB>
    <izvorni_sadrzaj>  EGI d.o.o. za proizvodnju, trgovinu i građevinarstvo, OIB 16961763468</izvorni_sadrzaj>
    <derivirana_varijabla naziv="DomainObject.Predmet.ProtustrankaFormatedOIB_1">  EGI d.o.o. za proizvodnju, trgovinu i građevinarstvo, OIB 16961763468</derivirana_varijabla>
  </DomainObject.Predmet.ProtustrankaFormatedOIB>
  <DomainObject.Predmet.ProtustrankaFormatedWithAdress>
    <izvorni_sadrzaj> EGI d.o.o. za proizvodnju, trgovinu i građevinarstvo, Vukovarska 107/D, 21000 Split</izvorni_sadrzaj>
    <derivirana_varijabla naziv="DomainObject.Predmet.ProtustrankaFormatedWithAdress_1"> EGI d.o.o. za proizvodnju, trgovinu i građevinarstvo, Vukovarska 107/D, 21000 Split</derivirana_varijabla>
  </DomainObject.Predmet.ProtustrankaFormatedWithAdress>
  <DomainObject.Predmet.ProtustrankaFormatedWithAdressOIB>
    <izvorni_sadrzaj> EGI d.o.o. za proizvodnju, trgovinu i građevinarstvo, OIB 16961763468, Vukovarska 107/D, 21000 Split</izvorni_sadrzaj>
    <derivirana_varijabla naziv="DomainObject.Predmet.ProtustrankaFormatedWithAdressOIB_1"> EGI d.o.o. za proizvodnju, trgovinu i građevinarstvo, OIB 16961763468, Vukovarska 107/D, 21000 Split</derivirana_varijabla>
  </DomainObject.Predmet.ProtustrankaFormatedWithAdressOIB>
  <DomainObject.Predmet.ProtustrankaWithAdress>
    <izvorni_sadrzaj>EGI d.o.o. za proizvodnju, trgovinu i građevinarstvo Vukovarska 107/D, 21000 Split</izvorni_sadrzaj>
    <derivirana_varijabla naziv="DomainObject.Predmet.ProtustrankaWithAdress_1">EGI d.o.o. za proizvodnju, trgovinu i građevinarstvo Vukovarska 107/D, 21000 Split</derivirana_varijabla>
  </DomainObject.Predmet.ProtustrankaWithAdress>
  <DomainObject.Predmet.ProtustrankaWithAdressOIB>
    <izvorni_sadrzaj>EGI d.o.o. za proizvodnju, trgovinu i građevinarstvo, OIB 16961763468, Vukovarska 107/D, 21000 Split</izvorni_sadrzaj>
    <derivirana_varijabla naziv="DomainObject.Predmet.ProtustrankaWithAdressOIB_1">EGI d.o.o. za proizvodnju, trgovinu i građevinarstvo, OIB 16961763468, Vukovarska 107/D, 21000 Split</derivirana_varijabla>
  </DomainObject.Predmet.ProtustrankaWithAdressOIB>
  <DomainObject.Predmet.ProtustrankaNazivFormated>
    <izvorni_sadrzaj>EGI d.o.o. za proizvodnju, trgovinu i građevinarstvo</izvorni_sadrzaj>
    <derivirana_varijabla naziv="DomainObject.Predmet.ProtustrankaNazivFormated_1">EGI d.o.o. za proizvodnju, trgovinu i građevinarstvo</derivirana_varijabla>
  </DomainObject.Predmet.ProtustrankaNazivFormated>
  <DomainObject.Predmet.ProtustrankaNazivFormatedOIB>
    <izvorni_sadrzaj>EGI d.o.o. za proizvodnju, trgovinu i građevinarstvo, OIB 16961763468</izvorni_sadrzaj>
    <derivirana_varijabla naziv="DomainObject.Predmet.ProtustrankaNazivFormatedOIB_1">EGI d.o.o. za proizvodnju, trgovinu i građevinarstvo, OIB 16961763468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923.00</izvorni_sadrzaj>
    <derivirana_varijabla naziv="DomainObject.Predmet.TrenutnaVrijednost_1">923.00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EGI d.o.o. za proizvodnju, trgovinu i građevinarstvo</item>
    </izvorni_sadrzaj>
    <derivirana_varijabla naziv="DomainObject.Predmet.ProtuStrankaListFormated_1">
      <item>EGI d.o.o. za proizvodnju, trgovinu i građevinarstvo</item>
    </derivirana_varijabla>
  </DomainObject.Predmet.ProtuStrankaListFormated>
  <DomainObject.Predmet.ProtuStrankaListFormatedOIB>
    <izvorni_sadrzaj>
      <item>EGI d.o.o. za proizvodnju, trgovinu i građevinarstvo, OIB 16961763468</item>
    </izvorni_sadrzaj>
    <derivirana_varijabla naziv="DomainObject.Predmet.ProtuStrankaListFormatedOIB_1">
      <item>EGI d.o.o. za proizvodnju, trgovinu i građevinarstvo, OIB 16961763468</item>
    </derivirana_varijabla>
  </DomainObject.Predmet.ProtuStrankaListFormatedOIB>
  <DomainObject.Predmet.ProtuStrankaListFormatedWithAdress>
    <izvorni_sadrzaj>
      <item>EGI d.o.o. za proizvodnju, trgovinu i građevinarstvo, Vukovarska 107/D, 21000 Split</item>
    </izvorni_sadrzaj>
    <derivirana_varijabla naziv="DomainObject.Predmet.ProtuStrankaListFormatedWithAdress_1">
      <item>EGI d.o.o. za proizvodnju, trgovinu i građevinarstvo, Vukovarska 107/D, 21000 Split</item>
    </derivirana_varijabla>
  </DomainObject.Predmet.ProtuStrankaListFormatedWithAdress>
  <DomainObject.Predmet.ProtuStrankaListFormatedWithAdressOIB>
    <izvorni_sadrzaj>
      <item>EGI d.o.o. za proizvodnju, trgovinu i građevinarstvo, OIB 16961763468, Vukovarska 107/D, 21000 Split</item>
    </izvorni_sadrzaj>
    <derivirana_varijabla naziv="DomainObject.Predmet.ProtuStrankaListFormatedWithAdressOIB_1">
      <item>EGI d.o.o. za proizvodnju, trgovinu i građevinarstvo, OIB 16961763468, Vukovarska 107/D, 21000 Split</item>
    </derivirana_varijabla>
  </DomainObject.Predmet.ProtuStrankaListFormatedWithAdressOIB>
  <DomainObject.Predmet.ProtuStrankaListNazivFormated>
    <izvorni_sadrzaj>
      <item>EGI d.o.o. za proizvodnju, trgovinu i građevinarstvo</item>
    </izvorni_sadrzaj>
    <derivirana_varijabla naziv="DomainObject.Predmet.ProtuStrankaListNazivFormated_1">
      <item>EGI d.o.o. za proizvodnju, trgovinu i građevinarstvo</item>
    </derivirana_varijabla>
  </DomainObject.Predmet.ProtuStrankaListNazivFormated>
  <DomainObject.Predmet.ProtuStrankaListNazivFormatedOIB>
    <izvorni_sadrzaj>
      <item>EGI d.o.o. za proizvodnju, trgovinu i građevinarstvo, OIB 16961763468</item>
    </izvorni_sadrzaj>
    <derivirana_varijabla naziv="DomainObject.Predmet.ProtuStrankaListNazivFormatedOIB_1">
      <item>EGI d.o.o. za proizvodnju, trgovinu i građevinarstvo, OIB 16961763468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EGI d.o.o. za proizvodnju, trgovinu i građevinarstvo</izvorni_sadrzaj>
    <derivirana_varijabla naziv="DomainObject.Predmet.ProtustrankaIDrugi_1">EGI d.o.o. za proizvodnju, trgovinu i građevinarstvo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EGI d.o.o. za proizvodnju, trgovinu i građevinarstvo, OIB 16961763468, Vukovarska 107/D, 21000 Split</izvorni_sadrzaj>
    <derivirana_varijabla naziv="DomainObject.Predmet.ProtustrankaIDrugiAdressOIB_1">EGI d.o.o. za proizvodnju, trgovinu i građevinarstvo, OIB 16961763468, Vukovarska 107/D,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EGI d.o.o. za proizvodnju, trgovinu i građevinarstvo</item>
    </izvorni_sadrzaj>
    <derivirana_varijabla naziv="DomainObject.Predmet.SudioniciListNaziv_1">
      <item>FINA SPLIT</item>
      <item>EGI d.o.o. za proizvodnju, trgovinu i građevinarstvo</item>
    </derivirana_varijabla>
  </DomainObject.Predmet.SudioniciListNaziv>
  <DomainObject.Predmet.SudioniciListAdressOIB>
    <izvorni_sadrzaj>
      <item>FINA SPLIT, OIB 85821130368, Mažuranićevo šetalište 24 b,21000 Split</item>
      <item>EGI d.o.o. za proizvodnju, trgovinu i građevinarstvo, OIB 16961763468, Vukovarska 107/D,21000 Split</item>
    </izvorni_sadrzaj>
    <derivirana_varijabla naziv="DomainObject.Predmet.SudioniciListAdressOIB_1">
      <item>FINA SPLIT, OIB 85821130368, Mažuranićevo šetalište 24 b,21000 Split</item>
      <item>EGI d.o.o. za proizvodnju, trgovinu i građevinarstvo, OIB 16961763468, Vukovarska 107/D,21000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16961763468</item>
    </izvorni_sadrzaj>
    <derivirana_varijabla naziv="DomainObject.Predmet.SudioniciListNazivOIB_1">
      <item>, OIB 85821130368</item>
      <item>, OIB 16961763468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19BA1-FDB5-453F-BD10-ED9504BD82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762</properties:Words>
  <properties:Characters>4080</properties:Characters>
  <properties:Lines>113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2016-05-16T08:19:00Z</cp:lastPrinted>
  <dcterms:modified xmlns:xsi="http://www.w3.org/2001/XMLSchema-instance" xsi:type="dcterms:W3CDTF">2016-05-16T11:25:00Z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