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d9735" w14:paraId="34d9735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4C685C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8A2C66">
              <w:t>80</w:t>
            </w:r>
            <w:r w:rsidR="004C685C">
              <w:t>7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C685C">
        <w:t xml:space="preserve"> </w:t>
      </w:r>
      <w:r w:rsidR="004C685C" w:rsidRPr="004C685C">
        <w:t xml:space="preserve">MORE </w:t>
      </w:r>
      <w:proofErr w:type="spellStart"/>
      <w:r w:rsidR="004C685C" w:rsidRPr="004C685C">
        <w:t>MAGIS</w:t>
      </w:r>
      <w:proofErr w:type="spellEnd"/>
      <w:r w:rsidR="004C685C" w:rsidRPr="004C685C">
        <w:t xml:space="preserve"> d.o.o. za usluge, turistička agencija</w:t>
      </w:r>
      <w:r w:rsidR="004C685C">
        <w:t xml:space="preserve"> Zagreb, </w:t>
      </w:r>
      <w:proofErr w:type="spellStart"/>
      <w:r w:rsidR="004C685C">
        <w:t>Barčev</w:t>
      </w:r>
      <w:proofErr w:type="spellEnd"/>
      <w:r w:rsidR="004C685C">
        <w:t xml:space="preserve"> trg 13, </w:t>
      </w:r>
      <w:proofErr w:type="spellStart"/>
      <w:r w:rsidR="004C685C">
        <w:t>OIB</w:t>
      </w:r>
      <w:proofErr w:type="spellEnd"/>
      <w:r w:rsidR="004C685C">
        <w:t xml:space="preserve">: </w:t>
      </w:r>
      <w:r w:rsidR="004C685C" w:rsidRPr="004C685C">
        <w:t>47408012736</w:t>
      </w:r>
      <w:r w:rsidR="004C685C">
        <w:t xml:space="preserve">, </w:t>
      </w:r>
      <w:proofErr w:type="spellStart"/>
      <w:r w:rsidR="004C685C">
        <w:t>MBS</w:t>
      </w:r>
      <w:proofErr w:type="spellEnd"/>
      <w:r w:rsidR="004C685C">
        <w:t xml:space="preserve">: </w:t>
      </w:r>
      <w:r w:rsidR="004C685C" w:rsidRPr="004C685C">
        <w:t>080675690</w:t>
      </w:r>
      <w:r w:rsidR="004C685C">
        <w:t xml:space="preserve">, </w:t>
      </w:r>
      <w:r w:rsidR="00D6047F">
        <w:t xml:space="preserve"> </w:t>
      </w:r>
      <w:r>
        <w:t>temeljem članka 430. Stečajnog zakona (Narodne novine 71/15), dana</w:t>
      </w:r>
      <w:r w:rsidR="00D53DD8">
        <w:t xml:space="preserve"> 14.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C685C">
        <w:rPr>
          <w:bCs/>
        </w:rPr>
        <w:t xml:space="preserve"> </w:t>
      </w:r>
      <w:r w:rsidR="004C685C" w:rsidRPr="004C685C">
        <w:t xml:space="preserve">MORE </w:t>
      </w:r>
      <w:proofErr w:type="spellStart"/>
      <w:r w:rsidR="004C685C" w:rsidRPr="004C685C">
        <w:t>MAGIS</w:t>
      </w:r>
      <w:proofErr w:type="spellEnd"/>
      <w:r w:rsidR="004C685C" w:rsidRPr="004C685C">
        <w:t xml:space="preserve"> d.o.o. za usluge, turistička agencija</w:t>
      </w:r>
      <w:r w:rsidR="004C685C">
        <w:t xml:space="preserve"> Zagreb, </w:t>
      </w:r>
      <w:proofErr w:type="spellStart"/>
      <w:r w:rsidR="004C685C">
        <w:t>Barčev</w:t>
      </w:r>
      <w:proofErr w:type="spellEnd"/>
      <w:r w:rsidR="004C685C">
        <w:t xml:space="preserve"> trg 13, </w:t>
      </w:r>
      <w:proofErr w:type="spellStart"/>
      <w:r w:rsidR="004C685C">
        <w:t>OIB</w:t>
      </w:r>
      <w:proofErr w:type="spellEnd"/>
      <w:r w:rsidR="004C685C">
        <w:t xml:space="preserve">: </w:t>
      </w:r>
      <w:r w:rsidR="004C685C" w:rsidRPr="004C685C">
        <w:t>47408012736</w:t>
      </w:r>
      <w:r w:rsidR="004C685C">
        <w:t xml:space="preserve">, </w:t>
      </w:r>
      <w:proofErr w:type="spellStart"/>
      <w:r w:rsidR="004C685C">
        <w:t>MBS</w:t>
      </w:r>
      <w:proofErr w:type="spellEnd"/>
      <w:r w:rsidR="004C685C">
        <w:t xml:space="preserve">: </w:t>
      </w:r>
      <w:r w:rsidR="004C685C" w:rsidRPr="004C685C">
        <w:t>080675690</w:t>
      </w:r>
      <w:r w:rsidR="004C685C">
        <w:t xml:space="preserve">, iznosi 108.922,24 kn.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4C685C">
        <w:t xml:space="preserve"> Helena Santini iz </w:t>
      </w:r>
      <w:proofErr w:type="spellStart"/>
      <w:r w:rsidR="004C685C">
        <w:t>Turnja</w:t>
      </w:r>
      <w:proofErr w:type="spellEnd"/>
      <w:r w:rsidR="004C685C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D53DD8">
        <w:t>1</w:t>
      </w:r>
      <w:r w:rsidR="004C685C">
        <w:t>8</w:t>
      </w:r>
      <w:r w:rsidR="00D53DD8">
        <w:t>0</w:t>
      </w:r>
      <w:r w:rsidR="004C685C">
        <w:t>7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D53DD8">
        <w:t>14.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330DC"/>
    <w:rsid w:val="00245F19"/>
    <w:rsid w:val="0026595A"/>
    <w:rsid w:val="00273B50"/>
    <w:rsid w:val="00273CBE"/>
    <w:rsid w:val="00276E4F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D7B4F"/>
    <w:rsid w:val="002F166C"/>
    <w:rsid w:val="002F2A3F"/>
    <w:rsid w:val="00313DC6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50B5B"/>
    <w:rsid w:val="004568CF"/>
    <w:rsid w:val="004740CE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C685C"/>
    <w:rsid w:val="004D1E07"/>
    <w:rsid w:val="004E50C7"/>
    <w:rsid w:val="004E55BD"/>
    <w:rsid w:val="00510A40"/>
    <w:rsid w:val="0053068F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7EB8"/>
    <w:rsid w:val="007B1DA7"/>
    <w:rsid w:val="007B4560"/>
    <w:rsid w:val="007B4E2C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A2C66"/>
    <w:rsid w:val="008A342D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9E3935"/>
    <w:rsid w:val="00A01A70"/>
    <w:rsid w:val="00A3211D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C36B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53DD8"/>
    <w:rsid w:val="00D6047F"/>
    <w:rsid w:val="00D65EA6"/>
    <w:rsid w:val="00D7521A"/>
    <w:rsid w:val="00D9796B"/>
    <w:rsid w:val="00DA73BD"/>
    <w:rsid w:val="00DA790C"/>
    <w:rsid w:val="00DC4753"/>
    <w:rsid w:val="00DE0702"/>
    <w:rsid w:val="00DE276B"/>
    <w:rsid w:val="00DF0871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53A16"/>
    <w:rsid w:val="00F61B1E"/>
    <w:rsid w:val="00F6483D"/>
    <w:rsid w:val="00F66438"/>
    <w:rsid w:val="00F6691E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2D7B4F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D7B4F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B4F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B4F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2D7B4F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D7B4F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B4F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B4F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1807</izvorni_sadrzaj>
    <derivirana_varijabla naziv="DomainObject.Predmet.Broj_1">1807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St-1807/2018</izvorni_sadrzaj>
    <derivirana_varijabla naziv="DomainObject.Predmet.OznakaBroj_1">St-1807/2018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uistup po čl. 11 Zalona o sudovima</izvorni_sadrzaj>
    <derivirana_varijabla naziv="DomainObject.Predmet.PrimjedbaSuca_1">uistup po čl. 11 Zalona o sudovima</derivirana_varijabla>
  </DomainObject.Predmet.PrimjedbaSuca>
  <DomainObject.Predmet.ProtustrankaFormated>
    <izvorni_sadrzaj>  MORE MAGIS d.o.o. za usluge, turistička agencija</izvorni_sadrzaj>
    <derivirana_varijabla naziv="DomainObject.Predmet.ProtustrankaFormated_1">  MORE MAGIS d.o.o. za usluge, turistička agencija</derivirana_varijabla>
  </DomainObject.Predmet.ProtustrankaFormated>
  <DomainObject.Predmet.ProtustrankaFormatedOIB>
    <izvorni_sadrzaj>  MORE MAGIS d.o.o. za usluge, turistička agencija, OIB 47408012736</izvorni_sadrzaj>
    <derivirana_varijabla naziv="DomainObject.Predmet.ProtustrankaFormatedOIB_1">  MORE MAGIS d.o.o. za usluge, turistička agencija, OIB 47408012736</derivirana_varijabla>
  </DomainObject.Predmet.ProtustrankaFormatedOIB>
  <DomainObject.Predmet.ProtustrankaFormatedWithAdress>
    <izvorni_sadrzaj> MORE MAGIS d.o.o. za usluge, turistička agencija, Barčev trg 13, 10000 Zagreb</izvorni_sadrzaj>
    <derivirana_varijabla naziv="DomainObject.Predmet.ProtustrankaFormatedWithAdress_1"> MORE MAGIS d.o.o. za usluge, turistička agencija, Barčev trg 13, 10000 Zagreb</derivirana_varijabla>
  </DomainObject.Predmet.ProtustrankaFormatedWithAdress>
  <DomainObject.Predmet.ProtustrankaFormatedWithAdressOIB>
    <izvorni_sadrzaj> MORE MAGIS d.o.o. za usluge, turistička agencija, OIB 47408012736, Barčev trg 13, 10000 Zagreb</izvorni_sadrzaj>
    <derivirana_varijabla naziv="DomainObject.Predmet.ProtustrankaFormatedWithAdressOIB_1"> MORE MAGIS d.o.o. za usluge, turistička agencija, OIB 47408012736, Barčev trg 13, 10000 Zagreb</derivirana_varijabla>
  </DomainObject.Predmet.ProtustrankaFormatedWithAdressOIB>
  <DomainObject.Predmet.ProtustrankaWithAdress>
    <izvorni_sadrzaj>MORE MAGIS d.o.o. za usluge, turistička agencija Barčev trg 13, 10000 Zagreb</izvorni_sadrzaj>
    <derivirana_varijabla naziv="DomainObject.Predmet.ProtustrankaWithAdress_1">MORE MAGIS d.o.o. za usluge, turistička agencija Barčev trg 13, 10000 Zagreb</derivirana_varijabla>
  </DomainObject.Predmet.ProtustrankaWithAdress>
  <DomainObject.Predmet.ProtustrankaWithAdressOIB>
    <izvorni_sadrzaj>MORE MAGIS d.o.o. za usluge, turistička agencija, OIB 47408012736, Barčev trg 13, 10000 Zagreb</izvorni_sadrzaj>
    <derivirana_varijabla naziv="DomainObject.Predmet.ProtustrankaWithAdressOIB_1">MORE MAGIS d.o.o. za usluge, turistička agencija, OIB 47408012736, Barčev trg 13, 10000 Zagreb</derivirana_varijabla>
  </DomainObject.Predmet.ProtustrankaWithAdressOIB>
  <DomainObject.Predmet.ProtustrankaNazivFormated>
    <izvorni_sadrzaj>MORE MAGIS d.o.o. za usluge, turistička agencija</izvorni_sadrzaj>
    <derivirana_varijabla naziv="DomainObject.Predmet.ProtustrankaNazivFormated_1">MORE MAGIS d.o.o. za usluge, turistička agencija</derivirana_varijabla>
  </DomainObject.Predmet.ProtustrankaNazivFormated>
  <DomainObject.Predmet.ProtustrankaNazivFormatedOIB>
    <izvorni_sadrzaj>MORE MAGIS d.o.o. za usluge, turistička agencija, OIB 47408012736</izvorni_sadrzaj>
    <derivirana_varijabla naziv="DomainObject.Predmet.ProtustrankaNazivFormatedOIB_1">MORE MAGIS d.o.o. za usluge, turistička agencija, OIB 47408012736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MORE MAGIS d.o.o. za usluge, turistička agencija</item>
    </izvorni_sadrzaj>
    <derivirana_varijabla naziv="DomainObject.Predmet.ProtuStrankaListFormated_1">
      <item>MORE MAGIS d.o.o. za usluge, turistička agencija</item>
    </derivirana_varijabla>
  </DomainObject.Predmet.ProtuStrankaListFormated>
  <DomainObject.Predmet.ProtuStrankaListFormatedOIB>
    <izvorni_sadrzaj>
      <item>MORE MAGIS d.o.o. za usluge, turistička agencija, OIB 47408012736</item>
    </izvorni_sadrzaj>
    <derivirana_varijabla naziv="DomainObject.Predmet.ProtuStrankaListFormatedOIB_1">
      <item>MORE MAGIS d.o.o. za usluge, turistička agencija, OIB 47408012736</item>
    </derivirana_varijabla>
  </DomainObject.Predmet.ProtuStrankaListFormatedOIB>
  <DomainObject.Predmet.ProtuStrankaListFormatedWithAdress>
    <izvorni_sadrzaj>
      <item>MORE MAGIS d.o.o. za usluge, turistička agencija, Barčev trg 13, 10000 Zagreb</item>
    </izvorni_sadrzaj>
    <derivirana_varijabla naziv="DomainObject.Predmet.ProtuStrankaListFormatedWithAdress_1">
      <item>MORE MAGIS d.o.o. za usluge, turistička agencija, Barčev trg 13, 10000 Zagreb</item>
    </derivirana_varijabla>
  </DomainObject.Predmet.ProtuStrankaListFormatedWithAdress>
  <DomainObject.Predmet.ProtuStrankaListFormatedWithAdressOIB>
    <izvorni_sadrzaj>
      <item>MORE MAGIS d.o.o. za usluge, turistička agencija, OIB 47408012736, Barčev trg 13, 10000 Zagreb</item>
    </izvorni_sadrzaj>
    <derivirana_varijabla naziv="DomainObject.Predmet.ProtuStrankaListFormatedWithAdressOIB_1">
      <item>MORE MAGIS d.o.o. za usluge, turistička agencija, OIB 47408012736, Barčev trg 13, 10000 Zagreb</item>
    </derivirana_varijabla>
  </DomainObject.Predmet.ProtuStrankaListFormatedWithAdressOIB>
  <DomainObject.Predmet.ProtuStrankaListNazivFormated>
    <izvorni_sadrzaj>
      <item>MORE MAGIS d.o.o. za usluge, turistička agencija</item>
    </izvorni_sadrzaj>
    <derivirana_varijabla naziv="DomainObject.Predmet.ProtuStrankaListNazivFormated_1">
      <item>MORE MAGIS d.o.o. za usluge, turistička agencija</item>
    </derivirana_varijabla>
  </DomainObject.Predmet.ProtuStrankaListNazivFormated>
  <DomainObject.Predmet.ProtuStrankaListNazivFormatedOIB>
    <izvorni_sadrzaj>
      <item>MORE MAGIS d.o.o. za usluge, turistička agencija, OIB 47408012736</item>
    </izvorni_sadrzaj>
    <derivirana_varijabla naziv="DomainObject.Predmet.ProtuStrankaListNazivFormatedOIB_1">
      <item>MORE MAGIS d.o.o. za usluge, turistička agencija, OIB 47408012736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MORE MAGIS d.o.o. za usluge, turistička agencija</izvorni_sadrzaj>
    <derivirana_varijabla naziv="DomainObject.Predmet.ProtustrankaIDrugi_1">MORE MAGIS d.o.o. za usluge, turistička agencija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MORE MAGIS d.o.o. za usluge, turistička agencija, OIB 47408012736, Barčev trg 13, 10000 Zagreb</izvorni_sadrzaj>
    <derivirana_varijabla naziv="DomainObject.Predmet.ProtustrankaIDrugiAdressOIB_1">MORE MAGIS d.o.o. za usluge, turistička agencija, OIB 47408012736, Barčev trg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MORE MAGIS d.o.o. za usluge, turistička agencija</item>
      <item>FINA Regionalni centar Zagreb</item>
    </izvorni_sadrzaj>
    <derivirana_varijabla naziv="DomainObject.Predmet.SudioniciListNaziv_1">
      <item>MORE MAGIS d.o.o. za usluge, turistička agencija</item>
      <item>FINA Regionalni centar Zagreb</item>
    </derivirana_varijabla>
  </DomainObject.Predmet.SudioniciListNaziv>
  <DomainObject.Predmet.SudioniciListAdressOIB>
    <izvorni_sadrzaj>
      <item>MORE MAGIS d.o.o. za usluge, turistička agencija, OIB 47408012736, Barčev trg 13,10000 Zagreb</item>
      <item>FINA Regionalni centar Zagreb, OIB 85821130368, Trg svibanjskih žrtava 1995. 1,10000 Zagreb</item>
    </izvorni_sadrzaj>
    <derivirana_varijabla naziv="DomainObject.Predmet.SudioniciListAdressOIB_1">
      <item>MORE MAGIS d.o.o. za usluge, turistička agencija, OIB 47408012736, Barčev trg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47408012736</item>
      <item>, OIB 85821130368</item>
    </izvorni_sadrzaj>
    <derivirana_varijabla naziv="DomainObject.Predmet.SudioniciListNazivOIB_1">
      <item>, OIB 47408012736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367</properties:Words>
  <properties:Characters>1991</properties:Characters>
  <properties:Lines>48</properties:Lines>
  <properties:Paragraphs>16</properties:Paragraphs>
  <properties:TotalTime>528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2019-01-14T12:29:00Z</cp:lastPrinted>
  <dcterms:modified xmlns:xsi="http://www.w3.org/2001/XMLSchema-instance" xsi:type="dcterms:W3CDTF">2019-01-14T12:29:00Z</dcterms:modified>
  <cp:revision>133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