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219e" w14:paraId="68a219e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D248F9">
        <w:rPr>
          <w:b/>
          <w:sz w:val="22"/>
          <w:szCs w:val="22"/>
        </w:rPr>
        <w:t>102</w:t>
      </w:r>
      <w:r w:rsidR="00B12436">
        <w:rPr>
          <w:b/>
          <w:sz w:val="22"/>
          <w:szCs w:val="22"/>
        </w:rPr>
        <w:t xml:space="preserve"> 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</w:t>
      </w:r>
      <w:r w:rsidR="00D248F9">
        <w:rPr>
          <w:b/>
          <w:sz w:val="22"/>
          <w:szCs w:val="22"/>
        </w:rPr>
        <w:t>6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D248F9">
        <w:rPr>
          <w:b/>
          <w:sz w:val="22"/>
          <w:szCs w:val="22"/>
        </w:rPr>
        <w:t>ART 51 j.d.o.o., OIB: 02238892744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D248F9">
        <w:rPr>
          <w:sz w:val="22"/>
          <w:szCs w:val="22"/>
        </w:rPr>
        <w:t>9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D248F9">
        <w:rPr>
          <w:b/>
          <w:sz w:val="22"/>
          <w:szCs w:val="22"/>
        </w:rPr>
        <w:t>ART 51 j.d.o.o., OIB: 02238892744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D248F9">
        <w:rPr>
          <w:b/>
          <w:sz w:val="22"/>
          <w:szCs w:val="22"/>
        </w:rPr>
        <w:t>1.566,64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32747B">
        <w:rPr>
          <w:sz w:val="22"/>
          <w:szCs w:val="22"/>
        </w:rPr>
        <w:t>9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102E28"/>
    <w:rsid w:val="00154DA5"/>
    <w:rsid w:val="00166031"/>
    <w:rsid w:val="00167F2F"/>
    <w:rsid w:val="001924E7"/>
    <w:rsid w:val="001B6929"/>
    <w:rsid w:val="001D333B"/>
    <w:rsid w:val="00296023"/>
    <w:rsid w:val="002A6B09"/>
    <w:rsid w:val="0032747B"/>
    <w:rsid w:val="003F7AB1"/>
    <w:rsid w:val="00406BEA"/>
    <w:rsid w:val="00447F0F"/>
    <w:rsid w:val="0047133D"/>
    <w:rsid w:val="004E2A1F"/>
    <w:rsid w:val="00537AC5"/>
    <w:rsid w:val="00542B2B"/>
    <w:rsid w:val="005518D6"/>
    <w:rsid w:val="005D3F65"/>
    <w:rsid w:val="00626DD8"/>
    <w:rsid w:val="006B537C"/>
    <w:rsid w:val="006D4923"/>
    <w:rsid w:val="006F0D91"/>
    <w:rsid w:val="00731956"/>
    <w:rsid w:val="007615C9"/>
    <w:rsid w:val="007659BB"/>
    <w:rsid w:val="0079356B"/>
    <w:rsid w:val="007C71CF"/>
    <w:rsid w:val="007D1F61"/>
    <w:rsid w:val="008B1FE5"/>
    <w:rsid w:val="008B566A"/>
    <w:rsid w:val="009A1027"/>
    <w:rsid w:val="009C5A5C"/>
    <w:rsid w:val="00A1036C"/>
    <w:rsid w:val="00A65013"/>
    <w:rsid w:val="00A92812"/>
    <w:rsid w:val="00AC519C"/>
    <w:rsid w:val="00AE617E"/>
    <w:rsid w:val="00B12436"/>
    <w:rsid w:val="00B24282"/>
    <w:rsid w:val="00B5210F"/>
    <w:rsid w:val="00B77B32"/>
    <w:rsid w:val="00C50B45"/>
    <w:rsid w:val="00CD2741"/>
    <w:rsid w:val="00D16AF7"/>
    <w:rsid w:val="00D248F9"/>
    <w:rsid w:val="00D77622"/>
    <w:rsid w:val="00DC4089"/>
    <w:rsid w:val="00E868DC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St-102/2016</izvorni_sadrzaj>
    <derivirana_varijabla naziv="DomainObject.Predmet.OznakaBroj_1">St-102/2016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51 jednostavno društvo s ograničenom odgovornošću za trgovinu, ugostiteljstvo i usluge</izvorni_sadrzaj>
    <derivirana_varijabla naziv="DomainObject.Predmet.ProtustrankaFormated_1">  ART 51 jednostavno društvo s ograničenom odgovornošću za trgovinu, ugostiteljstvo i usluge</derivirana_varijabla>
  </DomainObject.Predmet.ProtustrankaFormated>
  <DomainObject.Predmet.ProtustrankaFormatedOIB>
    <izvorni_sadrzaj>  ART 51 jednostavno društvo s ograničenom odgovornošću za trgovinu, ugostiteljstvo i usluge, OIB 02238892744</izvorni_sadrzaj>
    <derivirana_varijabla naziv="DomainObject.Predmet.ProtustrankaFormatedOIB_1">  ART 51 jednostavno društvo s ograničenom odgovornošću za trgovinu, ugostiteljstvo i usluge, OIB 02238892744</derivirana_varijabla>
  </DomainObject.Predmet.ProtustrankaFormatedOIB>
  <DomainObject.Predmet.ProtustrankaFormatedWithAdress>
    <izvorni_sadrzaj> ART 51 jednostavno društvo s ograničenom odgovornošću za trgovinu, ugostiteljstvo i usluge, Hercegovačka 55, 20350 Metković</izvorni_sadrzaj>
    <derivirana_varijabla naziv="DomainObject.Predmet.ProtustrankaFormatedWithAdress_1"> ART 51 jednostavno društvo s ograničenom odgovornošću za trgovinu, ugostiteljstvo i usluge, Hercegovačka 55, 20350 Metković</derivirana_varijabla>
  </DomainObject.Predmet.ProtustrankaFormatedWithAdress>
  <DomainObject.Predmet.ProtustrankaFormatedWithAdressOIB>
    <izvorni_sadrzaj> ART 51 jednostavno društvo s ograničenom odgovornošću za trgovinu, ugostiteljstvo i usluge, OIB 02238892744, Hercegovačka 55, 20350 Metković</izvorni_sadrzaj>
    <derivirana_varijabla naziv="DomainObject.Predmet.ProtustrankaFormatedWithAdressOIB_1"> ART 51 jednostavno društvo s ograničenom odgovornošću za trgovinu, ugostiteljstvo i usluge, OIB 02238892744, Hercegovačka 55, 20350 Metković</derivirana_varijabla>
  </DomainObject.Predmet.ProtustrankaFormatedWithAdressOIB>
  <DomainObject.Predmet.ProtustrankaWithAdress>
    <izvorni_sadrzaj>ART 51 jednostavno društvo s ograničenom odgovornošću za trgovinu, ugostiteljstvo i usluge Hercegovačka 55, 20350 Metković</izvorni_sadrzaj>
    <derivirana_varijabla naziv="DomainObject.Predmet.ProtustrankaWithAdress_1">ART 51 jednostavno društvo s ograničenom odgovornošću za trgovinu, ugostiteljstvo i usluge Hercegovačka 55, 20350 Metković</derivirana_varijabla>
  </DomainObject.Predmet.ProtustrankaWithAdress>
  <DomainObject.Predmet.ProtustrankaWithAdressOIB>
    <izvorni_sadrzaj>ART 51 jednostavno društvo s ograničenom odgovornošću za trgovinu, ugostiteljstvo i usluge, OIB 02238892744, Hercegovačka 55, 20350 Metković</izvorni_sadrzaj>
    <derivirana_varijabla naziv="DomainObject.Predmet.ProtustrankaWithAdressOIB_1">ART 51 jednostavno društvo s ograničenom odgovornošću za trgovinu, ugostiteljstvo i usluge, OIB 02238892744, Hercegovačka 55, 20350 Metković</derivirana_varijabla>
  </DomainObject.Predmet.ProtustrankaWithAdressOIB>
  <DomainObject.Predmet.ProtustrankaNazivFormated>
    <izvorni_sadrzaj>ART 51 jednostavno društvo s ograničenom odgovornošću za trgovinu, ugostiteljstvo i usluge</izvorni_sadrzaj>
    <derivirana_varijabla naziv="DomainObject.Predmet.ProtustrankaNazivFormated_1">ART 51 jednostavno društvo s ograničenom odgovornošću za trgovinu, ugostiteljstvo i usluge</derivirana_varijabla>
  </DomainObject.Predmet.ProtustrankaNazivFormated>
  <DomainObject.Predmet.ProtustrankaNazivFormatedOIB>
    <izvorni_sadrzaj>ART 51 jednostavno društvo s ograničenom odgovornošću za trgovinu, ugostiteljstvo i usluge, OIB 02238892744</izvorni_sadrzaj>
    <derivirana_varijabla naziv="DomainObject.Predmet.ProtustrankaNazivFormatedOIB_1">ART 51 jednostavno društvo s ograničenom odgovornošću za trgovinu, ugostiteljstvo i usluge, OIB 02238892744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1566.64</izvorni_sadrzaj>
    <derivirana_varijabla naziv="DomainObject.Predmet.TrenutnaVrijednost_1">1566.64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ART 51 jednostavno društvo s ograničenom odgovornošću za trgovinu, ugostiteljstvo i usluge</item>
    </izvorni_sadrzaj>
    <derivirana_varijabla naziv="DomainObject.Predmet.ProtuStrankaListFormated_1">
      <item>ART 51 jednostavno društvo s ograničenom odgovornošću za trgovinu, ugostiteljstvo i usluge</item>
    </derivirana_varijabla>
  </DomainObject.Predmet.ProtuStrankaListFormated>
  <DomainObject.Predmet.ProtuStrankaListFormatedOIB>
    <izvorni_sadrzaj>
      <item>ART 51 jednostavno društvo s ograničenom odgovornošću za trgovinu, ugostiteljstvo i usluge, OIB 02238892744</item>
    </izvorni_sadrzaj>
    <derivirana_varijabla naziv="DomainObject.Predmet.ProtuStrankaListFormatedOIB_1">
      <item>ART 51 jednostavno društvo s ograničenom odgovornošću za trgovinu, ugostiteljstvo i usluge, OIB 02238892744</item>
    </derivirana_varijabla>
  </DomainObject.Predmet.ProtuStrankaListFormatedOIB>
  <DomainObject.Predmet.ProtuStrankaListFormatedWithAdress>
    <izvorni_sadrzaj>
      <item>ART 51 jednostavno društvo s ograničenom odgovornošću za trgovinu, ugostiteljstvo i usluge, Hercegovačka 55, 20350 Metković</item>
    </izvorni_sadrzaj>
    <derivirana_varijabla naziv="DomainObject.Predmet.ProtuStrankaListFormatedWithAdress_1">
      <item>ART 51 jednostavno društvo s ograničenom odgovornošću za trgovinu, ugostiteljstvo i usluge, Hercegovačka 55, 20350 Metković</item>
    </derivirana_varijabla>
  </DomainObject.Predmet.ProtuStrankaListFormatedWithAdress>
  <DomainObject.Predmet.ProtuStrankaListFormatedWithAdressOIB>
    <izvorni_sadrzaj>
      <item>ART 51 jednostavno društvo s ograničenom odgovornošću za trgovinu, ugostiteljstvo i usluge, OIB 02238892744, Hercegovačka 55, 20350 Metković</item>
    </izvorni_sadrzaj>
    <derivirana_varijabla naziv="DomainObject.Predmet.ProtuStrankaListFormatedWithAdressOIB_1">
      <item>ART 51 jednostavno društvo s ograničenom odgovornošću za trgovinu, ugostiteljstvo i usluge, OIB 02238892744, Hercegovačka 55, 20350 Metković</item>
    </derivirana_varijabla>
  </DomainObject.Predmet.ProtuStrankaListFormatedWithAdressOIB>
  <DomainObject.Predmet.ProtuStrankaListNazivFormated>
    <izvorni_sadrzaj>
      <item>ART 51 jednostavno društvo s ograničenom odgovornošću za trgovinu, ugostiteljstvo i usluge</item>
    </izvorni_sadrzaj>
    <derivirana_varijabla naziv="DomainObject.Predmet.ProtuStrankaListNazivFormated_1">
      <item>ART 51 jednostavno društvo s ograničenom odgovornošću za trgovinu, ugostiteljstvo i usluge</item>
    </derivirana_varijabla>
  </DomainObject.Predmet.ProtuStrankaListNazivFormated>
  <DomainObject.Predmet.ProtuStrankaListNazivFormatedOIB>
    <izvorni_sadrzaj>
      <item>ART 51 jednostavno društvo s ograničenom odgovornošću za trgovinu, ugostiteljstvo i usluge, OIB 02238892744</item>
    </izvorni_sadrzaj>
    <derivirana_varijabla naziv="DomainObject.Predmet.ProtuStrankaListNazivFormatedOIB_1">
      <item>ART 51 jednostavno društvo s ograničenom odgovornošću za trgovinu, ugostiteljstvo i usluge, OIB 02238892744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ART 51 jednostavno društvo s ograničenom odgovornošću za trgovinu, ugostiteljstvo i usluge</izvorni_sadrzaj>
    <derivirana_varijabla naziv="DomainObject.Predmet.ProtustrankaIDrugi_1">ART 51 jednostavno društvo s ograničenom odgovornošću za trgovinu,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ART 51 jednostavno društvo s ograničenom odgovornošću za trgovinu, ugostiteljstvo i usluge, OIB 02238892744, Hercegovačka 55, 20350 Metković</izvorni_sadrzaj>
    <derivirana_varijabla naziv="DomainObject.Predmet.ProtustrankaIDrugiAdressOIB_1">ART 51 jednostavno društvo s ograničenom odgovornošću za trgovinu, ugostiteljstvo i usluge, OIB 02238892744, Hercegovačka 55,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ART 51 jednostavno društvo s ograničenom odgovornošću za trgovinu, ugostiteljstvo i usluge</item>
    </izvorni_sadrzaj>
    <derivirana_varijabla naziv="DomainObject.Predmet.SudioniciListNaziv_1">
      <item>FINA RC SPLIT, PODRUŽNICA DUBROVNIK</item>
      <item>ART 51 jednostavno društvo s ograničenom odgovornošću za trgovinu, ugostiteljstvo i usluge</item>
    </derivirana_varijabla>
  </DomainObject.Predmet.SudioniciListNaziv>
  <DomainObject.Predmet.SudioniciListAdressOIB>
    <izvorni_sadrzaj>
      <item>FINA RC SPLIT, PODRUŽNICA DUBROVNIK, OIB 85821130368, VUKOVARSKA 2,20000 Dubrovnik</item>
      <item>ART 51 jednostavno društvo s ograničenom odgovornošću za trgovinu, ugostiteljstvo i usluge, OIB 02238892744, Hercegovačka 55,20350 Metković</item>
    </izvorni_sadrzaj>
    <derivirana_varijabla naziv="DomainObject.Predmet.SudioniciListAdressOIB_1">
      <item>FINA RC SPLIT, PODRUŽNICA DUBROVNIK, OIB 85821130368, VUKOVARSKA 2,20000 Dubrovnik</item>
      <item>ART 51 jednostavno društvo s ograničenom odgovornošću za trgovinu, ugostiteljstvo i usluge, OIB 02238892744, Hercegovačka 55,20350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02238892744</item>
    </izvorni_sadrzaj>
    <derivirana_varijabla naziv="DomainObject.Predmet.SudioniciListNazivOIB_1">
      <item>, OIB 85821130368</item>
      <item>, OIB 02238892744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1556</properties:Characters>
  <properties:Lines>48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2016-01-28T08:07:00Z</dcterms:created>
  <dc:creator>Mirjana Mihović</dc:creator>
  <cp:lastModifiedBy>Mara Marčinko</cp:lastModifiedBy>
  <cp:lastPrinted>2016-01-28T08:06:00Z</cp:lastPrinted>
  <dcterms:modified xmlns:xsi="http://www.w3.org/2001/XMLSchema-instance" xsi:type="dcterms:W3CDTF">2016-01-29T12:17:00Z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