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431e4" w14:paraId="1e431e4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C73D72">
        <w:rPr>
          <w:rFonts w:cs="Times New Roman" w:hAnsi="Times New Roman" w:ascii="Times New Roman"/>
          <w:sz w:val="24"/>
        </w:rPr>
        <w:t>2466/16-8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>aljić postupajući po prijedlogu predlagatelja</w:t>
      </w:r>
      <w:r w:rsidR="002A3798" w:rsidRPr="002A3798">
        <w:t xml:space="preserve"> </w:t>
      </w:r>
      <w:r w:rsidR="00107E74">
        <w:t xml:space="preserve">FINA-Regionalni centar Zagreb za pokretanje stečajnog postupka nad dužnikom </w:t>
      </w:r>
      <w:r w:rsidR="00107E74" w:rsidRPr="0091507A">
        <w:t>BERVALDI d.o.o.</w:t>
      </w:r>
      <w:r w:rsidR="00107E74">
        <w:t>, Zagreb, Kosirnikova 80 MBS:</w:t>
      </w:r>
      <w:r w:rsidR="00107E74" w:rsidRPr="00A43BA4">
        <w:t xml:space="preserve"> </w:t>
      </w:r>
      <w:r w:rsidR="00107E74" w:rsidRPr="0091507A">
        <w:t>080738852</w:t>
      </w:r>
      <w:r w:rsidR="00107E74">
        <w:t xml:space="preserve"> OIB: </w:t>
      </w:r>
      <w:r w:rsidR="00107E74" w:rsidRPr="0091507A">
        <w:t>33278726312</w:t>
      </w:r>
      <w:r w:rsidR="00107E74">
        <w:t xml:space="preserve"> </w:t>
      </w:r>
      <w:r w:rsidRPr="003566B3">
        <w:t>dana</w:t>
      </w:r>
      <w:r w:rsidR="00604CED">
        <w:t xml:space="preserve"> 3</w:t>
      </w:r>
      <w:r w:rsidR="002A3798">
        <w:t>. studenog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772A44" w:rsidRPr="00772A44">
        <w:t xml:space="preserve"> </w:t>
      </w:r>
      <w:r w:rsidR="00107E74" w:rsidRPr="0091507A">
        <w:t>BERVALDI d.o.o.</w:t>
      </w:r>
      <w:r w:rsidR="00107E74">
        <w:t>, Zagreb, Kosirnikova 80 MBS:</w:t>
      </w:r>
      <w:r w:rsidR="00107E74" w:rsidRPr="00A43BA4">
        <w:t xml:space="preserve"> </w:t>
      </w:r>
      <w:r w:rsidR="00107E74" w:rsidRPr="0091507A">
        <w:t>080738852</w:t>
      </w:r>
      <w:r w:rsidR="00107E74">
        <w:t xml:space="preserve"> OIB: </w:t>
      </w:r>
      <w:r w:rsidR="00107E74" w:rsidRPr="0091507A">
        <w:t>33278726312</w:t>
      </w:r>
      <w:r w:rsidR="00107E74">
        <w:t xml:space="preserve"> 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107E74">
        <w:rPr>
          <w:bCs/>
        </w:rPr>
        <w:t>2466</w:t>
      </w:r>
      <w:r w:rsidR="00E52207">
        <w:rPr>
          <w:bCs/>
        </w:rPr>
        <w:t>-16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107E74">
        <w:t>15</w:t>
      </w:r>
      <w:r w:rsidR="00BA6E71">
        <w:t>.</w:t>
      </w:r>
      <w:r w:rsidR="00E52207">
        <w:t xml:space="preserve"> ožujka 2016</w:t>
      </w:r>
      <w:r w:rsidR="0062454C">
        <w:t xml:space="preserve">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>m</w:t>
      </w:r>
      <w:r w:rsidR="0087777E">
        <w:t xml:space="preserve"> </w:t>
      </w:r>
      <w:r w:rsidR="00107E74" w:rsidRPr="0091507A">
        <w:t>BERVALDI d.o.o.</w:t>
      </w:r>
      <w:r w:rsidR="00107E74">
        <w:t>, Zagreb, Kosirnikova 80 MBS:</w:t>
      </w:r>
      <w:r w:rsidR="00107E74" w:rsidRPr="00A43BA4">
        <w:t xml:space="preserve"> </w:t>
      </w:r>
      <w:r w:rsidR="00107E74" w:rsidRPr="0091507A">
        <w:t>080738852</w:t>
      </w:r>
      <w:r w:rsidR="00107E74">
        <w:t xml:space="preserve"> OIB: </w:t>
      </w:r>
      <w:r w:rsidR="00107E74" w:rsidRPr="0091507A">
        <w:t>33278726312</w:t>
      </w:r>
      <w:r w:rsidR="00FE4BAE"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>temeljem čl.</w:t>
      </w:r>
      <w:r w:rsidR="006B74F5">
        <w:t xml:space="preserve"> </w:t>
      </w:r>
      <w:r w:rsidR="00107E74">
        <w:t>444</w:t>
      </w:r>
      <w:r w:rsidR="0023403D" w:rsidRPr="00307A7F">
        <w:t xml:space="preserve"> st</w:t>
      </w:r>
      <w:r w:rsidR="00107E74">
        <w:t>. 2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>azdoblju od</w:t>
      </w:r>
      <w:r w:rsidR="00604CED">
        <w:t xml:space="preserve"> </w:t>
      </w:r>
      <w:r w:rsidR="00107E74">
        <w:t>491</w:t>
      </w:r>
      <w:r w:rsidR="0062454C">
        <w:t xml:space="preserve"> dana</w:t>
      </w:r>
      <w:r w:rsidR="009D2742">
        <w:t xml:space="preserve"> u iznosu od </w:t>
      </w:r>
      <w:r w:rsidR="00107E74">
        <w:t>6.865,70</w:t>
      </w:r>
      <w:r w:rsidR="00BB7F5F">
        <w:t xml:space="preserve">  kuna</w:t>
      </w:r>
      <w:r w:rsidR="0062454C">
        <w:t xml:space="preserve"> te da ima</w:t>
      </w:r>
      <w:r w:rsidR="00BA6E71">
        <w:t xml:space="preserve"> 1</w:t>
      </w:r>
      <w:r w:rsidR="006B74F5">
        <w:t xml:space="preserve"> zaposle</w:t>
      </w:r>
      <w:r w:rsidR="00BA6E71">
        <w:t xml:space="preserve">nog </w:t>
      </w:r>
      <w:r w:rsidR="0023403D" w:rsidRPr="00307A7F">
        <w:t xml:space="preserve">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EC7761">
        <w:rPr>
          <w:bCs/>
        </w:rPr>
        <w:t>20</w:t>
      </w:r>
      <w:r w:rsidR="00BA6E71">
        <w:rPr>
          <w:bCs/>
        </w:rPr>
        <w:t>. srpnja</w:t>
      </w:r>
      <w:r w:rsidR="00E52207">
        <w:rPr>
          <w:bCs/>
        </w:rPr>
        <w:t xml:space="preserve"> 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</w:t>
      </w:r>
      <w:r w:rsidRPr="00E8739A">
        <w:lastRenderedPageBreak/>
        <w:t xml:space="preserve">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604CED">
        <w:rPr>
          <w:noProof w:val="false"/>
        </w:rPr>
        <w:t>3</w:t>
      </w:r>
      <w:r w:rsidR="002A3798">
        <w:rPr>
          <w:noProof w:val="false"/>
        </w:rPr>
        <w:t>. studenog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504B7C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504B7C" w:rsidR="00504B7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504B7C" w:rsidP="00504B7C" w:rsidR="00504B7C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504B7C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504B7C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B7C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107E74">
      <w:rPr>
        <w:noProof w:val="false"/>
      </w:rPr>
      <w:t>2466/16-8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067051"/>
    <w:rsid w:val="00107E74"/>
    <w:rsid w:val="0015645C"/>
    <w:rsid w:val="00161837"/>
    <w:rsid w:val="001C6B43"/>
    <w:rsid w:val="001F09BE"/>
    <w:rsid w:val="0023403D"/>
    <w:rsid w:val="00262E7F"/>
    <w:rsid w:val="00283809"/>
    <w:rsid w:val="002A3798"/>
    <w:rsid w:val="002A6164"/>
    <w:rsid w:val="002D6E91"/>
    <w:rsid w:val="002D7583"/>
    <w:rsid w:val="0030413A"/>
    <w:rsid w:val="00341B62"/>
    <w:rsid w:val="003B4AFA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04B7C"/>
    <w:rsid w:val="005151FF"/>
    <w:rsid w:val="005315D9"/>
    <w:rsid w:val="00552526"/>
    <w:rsid w:val="005D0856"/>
    <w:rsid w:val="00604CED"/>
    <w:rsid w:val="00611BE8"/>
    <w:rsid w:val="0062454C"/>
    <w:rsid w:val="00644DD9"/>
    <w:rsid w:val="00660B6C"/>
    <w:rsid w:val="006630E6"/>
    <w:rsid w:val="006B74F5"/>
    <w:rsid w:val="006D29D0"/>
    <w:rsid w:val="006D37EF"/>
    <w:rsid w:val="006D7209"/>
    <w:rsid w:val="00772A44"/>
    <w:rsid w:val="007A5DAF"/>
    <w:rsid w:val="007C5E77"/>
    <w:rsid w:val="00801912"/>
    <w:rsid w:val="00804778"/>
    <w:rsid w:val="00823E44"/>
    <w:rsid w:val="00852BC6"/>
    <w:rsid w:val="0085463C"/>
    <w:rsid w:val="0087777E"/>
    <w:rsid w:val="008D12F2"/>
    <w:rsid w:val="00900B3C"/>
    <w:rsid w:val="009357C1"/>
    <w:rsid w:val="00972F00"/>
    <w:rsid w:val="009D2742"/>
    <w:rsid w:val="009D32CF"/>
    <w:rsid w:val="00A05225"/>
    <w:rsid w:val="00A17B49"/>
    <w:rsid w:val="00A45E4C"/>
    <w:rsid w:val="00A7598A"/>
    <w:rsid w:val="00A81191"/>
    <w:rsid w:val="00A93C76"/>
    <w:rsid w:val="00A97E67"/>
    <w:rsid w:val="00AE3671"/>
    <w:rsid w:val="00B33A4B"/>
    <w:rsid w:val="00B67A9F"/>
    <w:rsid w:val="00B71151"/>
    <w:rsid w:val="00B87FFB"/>
    <w:rsid w:val="00BA6E71"/>
    <w:rsid w:val="00BB7F5F"/>
    <w:rsid w:val="00BC1EA3"/>
    <w:rsid w:val="00BD271E"/>
    <w:rsid w:val="00BD6492"/>
    <w:rsid w:val="00C40F1B"/>
    <w:rsid w:val="00C73D72"/>
    <w:rsid w:val="00CB121F"/>
    <w:rsid w:val="00CC4CC9"/>
    <w:rsid w:val="00CF1734"/>
    <w:rsid w:val="00D51262"/>
    <w:rsid w:val="00D92198"/>
    <w:rsid w:val="00DD686D"/>
    <w:rsid w:val="00E0686E"/>
    <w:rsid w:val="00E52207"/>
    <w:rsid w:val="00EA30C4"/>
    <w:rsid w:val="00EA3AF8"/>
    <w:rsid w:val="00EB07C2"/>
    <w:rsid w:val="00EC2F02"/>
    <w:rsid w:val="00EC7761"/>
    <w:rsid w:val="00EE6B44"/>
    <w:rsid w:val="00F301AA"/>
    <w:rsid w:val="00F33CE5"/>
    <w:rsid w:val="00F45796"/>
    <w:rsid w:val="00F941E3"/>
    <w:rsid w:val="00FB0244"/>
    <w:rsid w:val="00FD2EE3"/>
    <w:rsid w:val="00FE4BAE"/>
    <w:rsid w:val="00FE6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4B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4B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4B7C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4B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4B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4B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4B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4B7C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4B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4B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2466</izvorni_sadrzaj>
    <derivirana_varijabla naziv="DomainObject.Predmet.Broj_1">2466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St-2466/2016</izvorni_sadrzaj>
    <derivirana_varijabla naziv="DomainObject.Predmet.OznakaBroj_1">St-2466/2016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BERVALDI d.o.o.</izvorni_sadrzaj>
    <derivirana_varijabla naziv="DomainObject.Predmet.ProtustrankaFormated_1">  BERVALDI d.o.o.</derivirana_varijabla>
  </DomainObject.Predmet.ProtustrankaFormated>
  <DomainObject.Predmet.ProtustrankaFormatedOIB>
    <izvorni_sadrzaj>  BERVALDI d.o.o., OIB 33278726312</izvorni_sadrzaj>
    <derivirana_varijabla naziv="DomainObject.Predmet.ProtustrankaFormatedOIB_1">  BERVALDI d.o.o., OIB 33278726312</derivirana_varijabla>
  </DomainObject.Predmet.ProtustrankaFormatedOIB>
  <DomainObject.Predmet.ProtustrankaFormatedWithAdress>
    <izvorni_sadrzaj> BERVALDI d.o.o., Kosirnikova 80, 10000 Zagreb</izvorni_sadrzaj>
    <derivirana_varijabla naziv="DomainObject.Predmet.ProtustrankaFormatedWithAdress_1"> BERVALDI d.o.o., Kosirnikova 80, 10000 Zagreb</derivirana_varijabla>
  </DomainObject.Predmet.ProtustrankaFormatedWithAdress>
  <DomainObject.Predmet.ProtustrankaFormatedWithAdressOIB>
    <izvorni_sadrzaj> BERVALDI d.o.o., OIB 33278726312, Kosirnikova 80, 10000 Zagreb</izvorni_sadrzaj>
    <derivirana_varijabla naziv="DomainObject.Predmet.ProtustrankaFormatedWithAdressOIB_1"> BERVALDI d.o.o., OIB 33278726312, Kosirnikova 80, 10000 Zagreb</derivirana_varijabla>
  </DomainObject.Predmet.ProtustrankaFormatedWithAdressOIB>
  <DomainObject.Predmet.ProtustrankaWithAdress>
    <izvorni_sadrzaj>BERVALDI d.o.o. Kosirnikova 80, 10000 Zagreb</izvorni_sadrzaj>
    <derivirana_varijabla naziv="DomainObject.Predmet.ProtustrankaWithAdress_1">BERVALDI d.o.o. Kosirnikova 80, 10000 Zagreb</derivirana_varijabla>
  </DomainObject.Predmet.ProtustrankaWithAdress>
  <DomainObject.Predmet.ProtustrankaWithAdressOIB>
    <izvorni_sadrzaj>BERVALDI d.o.o., OIB 33278726312, Kosirnikova 80, 10000 Zagreb</izvorni_sadrzaj>
    <derivirana_varijabla naziv="DomainObject.Predmet.ProtustrankaWithAdressOIB_1">BERVALDI d.o.o., OIB 33278726312, Kosirnikova 80, 10000 Zagreb</derivirana_varijabla>
  </DomainObject.Predmet.ProtustrankaWithAdressOIB>
  <DomainObject.Predmet.ProtustrankaNazivFormated>
    <izvorni_sadrzaj>BERVALDI d.o.o.</izvorni_sadrzaj>
    <derivirana_varijabla naziv="DomainObject.Predmet.ProtustrankaNazivFormated_1">BERVALDI d.o.o.</derivirana_varijabla>
  </DomainObject.Predmet.ProtustrankaNazivFormated>
  <DomainObject.Predmet.ProtustrankaNazivFormatedOIB>
    <izvorni_sadrzaj>BERVALDI d.o.o., OIB 33278726312</izvorni_sadrzaj>
    <derivirana_varijabla naziv="DomainObject.Predmet.ProtustrankaNazivFormatedOIB_1">BERVALDI d.o.o., OIB 33278726312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BERVALDI d.o.o.</item>
    </izvorni_sadrzaj>
    <derivirana_varijabla naziv="DomainObject.Predmet.ProtuStrankaListFormated_1">
      <item>BERVALDI d.o.o.</item>
    </derivirana_varijabla>
  </DomainObject.Predmet.ProtuStrankaListFormated>
  <DomainObject.Predmet.ProtuStrankaListFormatedOIB>
    <izvorni_sadrzaj>
      <item>BERVALDI d.o.o., OIB 33278726312</item>
    </izvorni_sadrzaj>
    <derivirana_varijabla naziv="DomainObject.Predmet.ProtuStrankaListFormatedOIB_1">
      <item>BERVALDI d.o.o., OIB 33278726312</item>
    </derivirana_varijabla>
  </DomainObject.Predmet.ProtuStrankaListFormatedOIB>
  <DomainObject.Predmet.ProtuStrankaListFormatedWithAdress>
    <izvorni_sadrzaj>
      <item>BERVALDI d.o.o., Kosirnikova 80, 10000 Zagreb</item>
    </izvorni_sadrzaj>
    <derivirana_varijabla naziv="DomainObject.Predmet.ProtuStrankaListFormatedWithAdress_1">
      <item>BERVALDI d.o.o., Kosirnikova 80, 10000 Zagreb</item>
    </derivirana_varijabla>
  </DomainObject.Predmet.ProtuStrankaListFormatedWithAdress>
  <DomainObject.Predmet.ProtuStrankaListFormatedWithAdressOIB>
    <izvorni_sadrzaj>
      <item>BERVALDI d.o.o., OIB 33278726312, Kosirnikova 80, 10000 Zagreb</item>
    </izvorni_sadrzaj>
    <derivirana_varijabla naziv="DomainObject.Predmet.ProtuStrankaListFormatedWithAdressOIB_1">
      <item>BERVALDI d.o.o., OIB 33278726312, Kosirnikova 80, 10000 Zagreb</item>
    </derivirana_varijabla>
  </DomainObject.Predmet.ProtuStrankaListFormatedWithAdressOIB>
  <DomainObject.Predmet.ProtuStrankaListNazivFormated>
    <izvorni_sadrzaj>
      <item>BERVALDI d.o.o.</item>
    </izvorni_sadrzaj>
    <derivirana_varijabla naziv="DomainObject.Predmet.ProtuStrankaListNazivFormated_1">
      <item>BERVALDI d.o.o.</item>
    </derivirana_varijabla>
  </DomainObject.Predmet.ProtuStrankaListNazivFormated>
  <DomainObject.Predmet.ProtuStrankaListNazivFormatedOIB>
    <izvorni_sadrzaj>
      <item>BERVALDI d.o.o., OIB 33278726312</item>
    </izvorni_sadrzaj>
    <derivirana_varijabla naziv="DomainObject.Predmet.ProtuStrankaListNazivFormatedOIB_1">
      <item>BERVALDI d.o.o., OIB 33278726312</item>
    </derivirana_varijabla>
  </DomainObject.Predmet.ProtuStrankaListNazivFormatedOIB>
  <DomainObject.Predmet.OstaliListFormated>
    <izvorni_sadrzaj>
      <item>Vedran Korunić</item>
    </izvorni_sadrzaj>
    <derivirana_varijabla naziv="DomainObject.Predmet.OstaliListFormated_1">
      <item>Vedran Korunić</item>
    </derivirana_varijabla>
  </DomainObject.Predmet.OstaliListFormated>
  <DomainObject.Predmet.OstaliListFormatedOIB>
    <izvorni_sadrzaj>
      <item>Vedran Korunić, OIB 35947829270</item>
    </izvorni_sadrzaj>
    <derivirana_varijabla naziv="DomainObject.Predmet.OstaliListFormatedOIB_1">
      <item>Vedran Korunić, OIB 35947829270</item>
    </derivirana_varijabla>
  </DomainObject.Predmet.OstaliListFormatedOIB>
  <DomainObject.Predmet.OstaliListFormatedWithAdress>
    <izvorni_sadrzaj>
      <item>Vedran Korunić, Kosirnikova 82, 10000 Zagreb</item>
    </izvorni_sadrzaj>
    <derivirana_varijabla naziv="DomainObject.Predmet.OstaliListFormatedWithAdress_1">
      <item>Vedran Korunić, Kosirnikova 82, 10000 Zagreb</item>
    </derivirana_varijabla>
  </DomainObject.Predmet.OstaliListFormatedWithAdress>
  <DomainObject.Predmet.OstaliListFormatedWithAdressOIB>
    <izvorni_sadrzaj>
      <item>Vedran Korunić, OIB 35947829270, Kosirnikova 82, 10000 Zagreb</item>
    </izvorni_sadrzaj>
    <derivirana_varijabla naziv="DomainObject.Predmet.OstaliListFormatedWithAdressOIB_1">
      <item>Vedran Korunić, OIB 35947829270, Kosirnikova 82, 10000 Zagreb</item>
    </derivirana_varijabla>
  </DomainObject.Predmet.OstaliListFormatedWithAdressOIB>
  <DomainObject.Predmet.OstaliListNazivFormated>
    <izvorni_sadrzaj>
      <item>Vedran Korunić</item>
    </izvorni_sadrzaj>
    <derivirana_varijabla naziv="DomainObject.Predmet.OstaliListNazivFormated_1">
      <item>Vedran Korunić</item>
    </derivirana_varijabla>
  </DomainObject.Predmet.OstaliListNazivFormated>
  <DomainObject.Predmet.OstaliListNazivFormatedOIB>
    <izvorni_sadrzaj>
      <item>Vedran Korunić, OIB 35947829270</item>
    </izvorni_sadrzaj>
    <derivirana_varijabla naziv="DomainObject.Predmet.OstaliListNazivFormatedOIB_1">
      <item>Vedran Korunić, OIB 35947829270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BERVALDI d.o.o.</izvorni_sadrzaj>
    <derivirana_varijabla naziv="DomainObject.Predmet.ProtustrankaIDrugi_1">BERVALDI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BERVALDI d.o.o., OIB 33278726312, Kosirnikova 80, 10000 Zagreb</izvorni_sadrzaj>
    <derivirana_varijabla naziv="DomainObject.Predmet.ProtustrankaIDrugiAdressOIB_1">BERVALDI d.o.o., OIB 33278726312, Kosirnikova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BERVALDI d.o.o.</item>
      <item>Vedran Korunić</item>
    </izvorni_sadrzaj>
    <derivirana_varijabla naziv="DomainObject.Predmet.SudioniciListNaziv_1">
      <item>FINA Regionalni centar Zagreb</item>
      <item>BERVALDI d.o.o.</item>
      <item>Vedran Korunić</item>
    </derivirana_varijabla>
  </DomainObject.Predmet.SudioniciListNaziv>
  <DomainObject.Predmet.SudioniciListAdressOIB>
    <izvorni_sadrzaj>
      <item>FINA Regionalni centar Zagreb, OIB 85821130368, Trg svibanjskih žrtava 1995. 1,10000 Zagreb</item>
      <item>BERVALDI d.o.o., OIB 33278726312, Kosirnikova 80,10000 Zagreb</item>
      <item>Vedran Korunić, OIB 35947829270, Kosirnikova 82,10000 Zagreb</item>
    </izvorni_sadrzaj>
    <derivirana_varijabla naziv="DomainObject.Predmet.SudioniciListAdressOIB_1">
      <item>FINA Regionalni centar Zagreb, OIB 85821130368, Trg svibanjskih žrtava 1995. 1,10000 Zagreb</item>
      <item>BERVALDI d.o.o., OIB 33278726312, Kosirnikova 80,10000 Zagreb</item>
      <item>Vedran Korunić, OIB 35947829270, Kosirnikova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33278726312</item>
      <item>, OIB 35947829270</item>
    </izvorni_sadrzaj>
    <derivirana_varijabla naziv="DomainObject.Predmet.SudioniciListNazivOIB_1">
      <item>, OIB 85821130368</item>
      <item>, OIB 33278726312</item>
      <item>, OIB 35947829270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495</properties:Words>
  <properties:Characters>2738</properties:Characters>
  <properties:Lines>64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2016-11-03T10:38:00Z</dcterms:created>
  <dc:creator>Vinka Mihalinčić</dc:creator>
  <cp:lastModifiedBy>Vinka Mihalinčić</cp:lastModifiedBy>
  <cp:lastPrinted>2016-11-03T09:50:00Z</cp:lastPrinted>
  <dcterms:modified xmlns:xsi="http://www.w3.org/2001/XMLSchema-instance" xsi:type="dcterms:W3CDTF">2016-11-03T10:40:00Z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