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6915" w14:paraId="f136915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1C51AE">
        <w:rPr>
          <w:rFonts w:eastAsia="Calibri"/>
          <w:lang w:eastAsia="en-US"/>
        </w:rPr>
        <w:t>319</w:t>
      </w:r>
      <w:r>
        <w:rPr>
          <w:rFonts w:eastAsia="Calibri"/>
          <w:lang w:eastAsia="en-US"/>
        </w:rPr>
        <w:t>/1</w:t>
      </w:r>
      <w:r w:rsidR="001C51AE">
        <w:rPr>
          <w:rFonts w:eastAsia="Calibri"/>
          <w:lang w:eastAsia="en-US"/>
        </w:rPr>
        <w:t>8</w:t>
      </w:r>
      <w:r>
        <w:rPr>
          <w:rFonts w:eastAsia="Calibri"/>
          <w:lang w:eastAsia="en-US"/>
        </w:rPr>
        <w:t>7-</w:t>
      </w:r>
      <w:r w:rsidR="005476EF">
        <w:rPr>
          <w:rFonts w:eastAsia="Calibri"/>
          <w:lang w:eastAsia="en-US"/>
        </w:rPr>
        <w:t>3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D324A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</w:t>
      </w:r>
      <w:r w:rsidR="001C51AE">
        <w:rPr>
          <w:rFonts w:eastAsia="Calibri"/>
          <w:lang w:eastAsia="en-US"/>
        </w:rPr>
        <w:t>m</w:t>
      </w:r>
      <w:r>
        <w:rPr>
          <w:rFonts w:eastAsia="Calibri"/>
          <w:lang w:eastAsia="en-US"/>
        </w:rPr>
        <w:t xml:space="preserve"> sudsko</w:t>
      </w:r>
      <w:r w:rsidR="001C51AE">
        <w:rPr>
          <w:rFonts w:eastAsia="Calibri"/>
          <w:lang w:eastAsia="en-US"/>
        </w:rPr>
        <w:t>m</w:t>
      </w:r>
      <w:r>
        <w:rPr>
          <w:rFonts w:eastAsia="Calibri"/>
          <w:lang w:eastAsia="en-US"/>
        </w:rPr>
        <w:t xml:space="preserve"> savjetnik</w:t>
      </w:r>
      <w:r w:rsidR="001C51AE">
        <w:rPr>
          <w:rFonts w:eastAsia="Calibri"/>
          <w:lang w:eastAsia="en-US"/>
        </w:rPr>
        <w:t>u</w:t>
      </w:r>
      <w:r>
        <w:rPr>
          <w:rFonts w:eastAsia="Calibri"/>
          <w:lang w:eastAsia="en-US"/>
        </w:rPr>
        <w:t xml:space="preserve"> Jos</w:t>
      </w:r>
      <w:r w:rsidR="001C51AE">
        <w:rPr>
          <w:rFonts w:eastAsia="Calibri"/>
          <w:lang w:eastAsia="en-US"/>
        </w:rPr>
        <w:t>i</w:t>
      </w:r>
      <w:r>
        <w:rPr>
          <w:rFonts w:eastAsia="Calibri"/>
          <w:lang w:eastAsia="en-US"/>
        </w:rPr>
        <w:t xml:space="preserve"> Jovanović,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1C51AE">
        <w:t xml:space="preserve"> </w:t>
      </w:r>
      <w:r w:rsidR="001C51AE" w:rsidRPr="001C51AE">
        <w:t>KAŠTANJER ISTRA d.o.o.</w:t>
      </w:r>
      <w:r w:rsidR="001C51AE">
        <w:t xml:space="preserve"> Zagreb, Teslina 10 II, OIB: </w:t>
      </w:r>
      <w:r w:rsidR="001C51AE" w:rsidRPr="001C51AE">
        <w:t>45629336554</w:t>
      </w:r>
      <w:r w:rsidR="001C51AE">
        <w:t xml:space="preserve">, MBS: </w:t>
      </w:r>
      <w:r w:rsidR="001C51AE" w:rsidRPr="001C51AE">
        <w:t>080784900</w:t>
      </w:r>
      <w:r w:rsidR="001C51AE">
        <w:t xml:space="preserve">, dana 3. svibnja 2018. </w:t>
      </w:r>
      <w:r>
        <w:t xml:space="preserve">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FF2048" w:rsidP="00FF2048" w:rsidR="00FF2048">
      <w:pPr>
        <w:jc w:val="both"/>
      </w:pPr>
    </w:p>
    <w:p w:rsidRDefault="00FF2048" w:rsidP="00FF2048" w:rsidR="00FF2048">
      <w:pPr>
        <w:ind w:firstLine="720"/>
        <w:jc w:val="both"/>
      </w:pPr>
      <w:r>
        <w:t xml:space="preserve">Odbacuje se zahtjev za provedbu skraćenog stečajnog postupka nad stečajnim dužnikom </w:t>
      </w:r>
      <w:r w:rsidR="001C51AE" w:rsidRPr="001C51AE">
        <w:t>KAŠTANJER ISTRA d.o.o.</w:t>
      </w:r>
      <w:r w:rsidR="001C51AE">
        <w:t xml:space="preserve"> Zagreb, Teslina 10 II, OIB: </w:t>
      </w:r>
      <w:r w:rsidR="001C51AE" w:rsidRPr="001C51AE">
        <w:t>45629336554</w:t>
      </w:r>
      <w:r w:rsidR="001C51AE">
        <w:t xml:space="preserve">, MBS: </w:t>
      </w:r>
      <w:r w:rsidR="001C51AE" w:rsidRPr="001C51AE">
        <w:t>080784900</w:t>
      </w:r>
      <w:r w:rsidR="001C51AE">
        <w:t xml:space="preserve">, </w:t>
      </w:r>
      <w:r>
        <w:t>kao nedopušten.</w:t>
      </w:r>
    </w:p>
    <w:p w:rsidRDefault="00FF2048" w:rsidP="00FF2048" w:rsidR="00FF2048">
      <w:pPr>
        <w:ind w:firstLine="720"/>
        <w:jc w:val="both"/>
      </w:pPr>
    </w:p>
    <w:p w:rsidRDefault="00FF2048" w:rsidP="00FF2048" w:rsidR="00FF2048" w:rsidRPr="00FF2048">
      <w:pPr>
        <w:jc w:val="center"/>
      </w:pPr>
      <w:r w:rsidRPr="00FF2048">
        <w:t>Obrazloženje</w:t>
      </w:r>
    </w:p>
    <w:p w:rsidRDefault="00FF2048" w:rsidP="00FF2048" w:rsidR="00FF2048" w:rsidRPr="00FF2048">
      <w:pPr>
        <w:jc w:val="both"/>
        <w:rPr>
          <w:bCs/>
        </w:rPr>
      </w:pPr>
    </w:p>
    <w:p w:rsidRDefault="00FF2048" w:rsidP="00FF2048" w:rsidR="00FF2048">
      <w:pPr>
        <w:ind w:firstLine="720"/>
        <w:jc w:val="both"/>
      </w:pPr>
      <w:r>
        <w:t xml:space="preserve">Trgovački sud u Zagrebu </w:t>
      </w:r>
      <w:r w:rsidR="001C51AE">
        <w:t>11. siječnja 2018.</w:t>
      </w:r>
      <w:r>
        <w:t xml:space="preserve"> zaprimio je zahtjev Financijske agencije, Regionalnog centra Zagreb, Podružnice Zagreb, za provedbu skraćenog stečajnog postupka, Klasa: 110-07/1</w:t>
      </w:r>
      <w:r w:rsidR="001C51AE">
        <w:t>8</w:t>
      </w:r>
      <w:r>
        <w:t>-01/04, Ur.broj: 04-06-1</w:t>
      </w:r>
      <w:r w:rsidR="001C51AE">
        <w:t>8-128</w:t>
      </w:r>
      <w:r>
        <w:t xml:space="preserve"> od </w:t>
      </w:r>
      <w:r w:rsidR="001C51AE">
        <w:t>9. siječnja 2018.</w:t>
      </w:r>
      <w:r>
        <w:t xml:space="preserve"> nad stečajnim dužnikom </w:t>
      </w:r>
      <w:r w:rsidR="001C51AE" w:rsidRPr="001C51AE">
        <w:t>KAŠTANJER ISTRA d.o.o.</w:t>
      </w:r>
      <w:r w:rsidR="001C51AE">
        <w:t xml:space="preserve"> Zagreb, Teslina 10 II, OIB: </w:t>
      </w:r>
      <w:r w:rsidR="001C51AE" w:rsidRPr="001C51AE">
        <w:t>45629336554</w:t>
      </w:r>
      <w:r w:rsidR="001C51AE">
        <w:t xml:space="preserve">, MBS: </w:t>
      </w:r>
      <w:r w:rsidR="001C51AE" w:rsidRPr="001C51AE">
        <w:t>080784900</w:t>
      </w:r>
      <w:r>
        <w:t xml:space="preserve">. </w:t>
      </w:r>
    </w:p>
    <w:p w:rsidRDefault="00FF2048" w:rsidP="00FF2048" w:rsidR="00FF2048">
      <w:pPr>
        <w:ind w:firstLine="720"/>
        <w:jc w:val="both"/>
      </w:pPr>
      <w:r>
        <w:t>Visoki trgovački sud Republike Hrvatske rješenjem, broj: 31-Su-</w:t>
      </w:r>
      <w:r w:rsidR="001C51AE">
        <w:t>23618-10 od 9. ožujka 2018.</w:t>
      </w:r>
      <w: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1C51AE">
        <w:t>9. travnja 2018.</w:t>
      </w:r>
    </w:p>
    <w:p w:rsidRDefault="00FF2048" w:rsidP="00FF2048" w:rsidR="00FF2048">
      <w:pPr>
        <w:ind w:firstLine="720"/>
        <w:jc w:val="both"/>
      </w:pPr>
      <w:r>
        <w:t xml:space="preserve">Uvidom u sudski registar za stečajnog dužnika </w:t>
      </w:r>
      <w:r w:rsidR="001C51AE" w:rsidRPr="001C51AE">
        <w:t>KAŠTANJER ISTRA d.o.o.</w:t>
      </w:r>
      <w:r w:rsidR="001C51AE">
        <w:t xml:space="preserve"> Zagreb, Teslina 10 II, OIB: </w:t>
      </w:r>
      <w:r w:rsidR="001C51AE" w:rsidRPr="001C51AE">
        <w:t>45629336554</w:t>
      </w:r>
      <w:r w:rsidR="001C51AE">
        <w:t xml:space="preserve">, MBS: </w:t>
      </w:r>
      <w:r w:rsidR="001C51AE" w:rsidRPr="001C51AE">
        <w:t>080784900</w:t>
      </w:r>
      <w:r w:rsidR="001C51AE">
        <w:t xml:space="preserve">, </w:t>
      </w:r>
      <w:r>
        <w:t>utvrđeno je da je predmetno trgovačko društvo rješenjem Trgovačkog suda u Zagrebu, broj: Tt-1</w:t>
      </w:r>
      <w:r w:rsidR="001C51AE">
        <w:t>8/15043-1 od 30. travnja 2018.</w:t>
      </w:r>
      <w:r>
        <w:t xml:space="preserve"> brisano iz sudskog registra.</w:t>
      </w:r>
    </w:p>
    <w:p w:rsidRDefault="00FF2048" w:rsidP="00FF2048" w:rsidR="00FF2048">
      <w:pPr>
        <w:ind w:firstLine="720"/>
        <w:jc w:val="both"/>
      </w:pPr>
      <w:r w:rsidRPr="007B1446">
        <w:t xml:space="preserve">Odredbom čl. </w:t>
      </w:r>
      <w:r>
        <w:t>3</w:t>
      </w:r>
      <w:r w:rsidRPr="007B1446">
        <w:t xml:space="preserve">. </w:t>
      </w:r>
      <w:r>
        <w:t xml:space="preserve">st. 1. </w:t>
      </w:r>
      <w:r w:rsidRPr="007B1446">
        <w:t xml:space="preserve">Stečajnog zakona (Narodne novine, broj: 71/15; u daljnjem tekstu SZ) propisano je da </w:t>
      </w:r>
      <w:r>
        <w:t xml:space="preserve">se predstečajni i stečajni postupak mogu provesti nad pravnom osobom i nad imovinom dužnika pojedinca, ako zakonom nije drukčije određeno, kao i da se dužnikom pojedincem u </w:t>
      </w:r>
      <w:r w:rsidRPr="00426A87">
        <w:t xml:space="preserve">smislu </w:t>
      </w:r>
      <w:r>
        <w:t>Stečajnog zakona</w:t>
      </w:r>
      <w:r w:rsidRPr="00426A87">
        <w:t xml:space="preserve"> smatra fizička osoba obveznik poreza na dohodak od samostalne djelatnosti prema odredbama Zakona o porezu na dohodak i fizička osoba obveznik poreza na dobit prema odredbama Zakona o porezu na dobit.</w:t>
      </w:r>
    </w:p>
    <w:p w:rsidRDefault="00FF2048" w:rsidP="00FF2048" w:rsidR="00FF2048">
      <w:pPr>
        <w:ind w:firstLine="720"/>
        <w:jc w:val="both"/>
      </w:pPr>
    </w:p>
    <w:p w:rsidRDefault="00FF2048" w:rsidP="00FF2048" w:rsidR="00FF2048">
      <w:pPr>
        <w:ind w:firstLine="720"/>
        <w:jc w:val="both"/>
      </w:pPr>
      <w:r>
        <w:lastRenderedPageBreak/>
        <w:t xml:space="preserve">Odredbom čl. 4. Zakona o trgovačkim društvima (Narodne novine, broj: </w:t>
      </w:r>
      <w:r w:rsidRPr="00B02B1F">
        <w:t>111/93, 34/99, 121/99, 52/00, 118/03, 107/07, 146/08, 137/09</w:t>
      </w:r>
      <w:r>
        <w:t>, 125/11, 152/11, 111/12, 68/13 i</w:t>
      </w:r>
      <w:r w:rsidRPr="00B02B1F">
        <w:t xml:space="preserve"> 110/15</w:t>
      </w:r>
      <w:r>
        <w:t>) propisano je da trgovačko društvo svojstvo pravne osobe stječe upisom u sudski registar, kao i da trgovačko društvo gubi svojstvo pravne osobe brisanjem toga društva iz sudskog registra.</w:t>
      </w:r>
      <w:r>
        <w:tab/>
      </w:r>
    </w:p>
    <w:p w:rsidRDefault="00FF2048" w:rsidP="00FF2048" w:rsidR="00FF2048">
      <w:pPr>
        <w:ind w:firstLine="720"/>
        <w:jc w:val="both"/>
      </w:pPr>
      <w:r>
        <w:t>Slijedom navedenog, obzirom je predmetno trgovačko društvo nad kojim je predložena provedba skraćenog stečajnog postupka brisano iz sudskog registra, odnosno izgubilo je svojstvo pravne osobe, valjalo je riješiti kao u izreci ovoga rješenja.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FF2048">
        <w:rPr>
          <w:rFonts w:eastAsia="Calibri"/>
          <w:lang w:eastAsia="en-US"/>
        </w:rPr>
        <w:t xml:space="preserve"> </w:t>
      </w:r>
      <w:r w:rsidR="001C51AE">
        <w:rPr>
          <w:rFonts w:eastAsia="Calibri"/>
          <w:lang w:eastAsia="en-US"/>
        </w:rPr>
        <w:t>3. svibnja 2018.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1C51AE" w:rsidR="000A7585"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Viši sudski savjetnik</w:t>
      </w:r>
    </w:p>
    <w:p w:rsidRDefault="001C51AE" w:rsidP="001C51AE" w:rsidR="001C51AE">
      <w:pPr>
        <w:rPr>
          <w:b/>
        </w:rPr>
      </w:pP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D379AA" w:rsidP="00D379AA" w:rsidR="00D379AA">
      <w:pPr>
        <w:pStyle w:val="Tijeloteksta"/>
        <w:ind w:left="360"/>
        <w:jc w:val="left"/>
      </w:pPr>
    </w:p>
    <w:p w:rsidRDefault="00D379AA" w:rsidP="00D379AA" w:rsidR="00D379AA">
      <w:pPr>
        <w:pStyle w:val="Tijeloteksta"/>
        <w:jc w:val="left"/>
      </w:pPr>
      <w:r>
        <w:t>POUKA O PRAVNOM LIJEKU:</w:t>
      </w:r>
    </w:p>
    <w:p w:rsidRDefault="00D379AA" w:rsidP="00D379AA" w:rsidR="00D379AA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D379AA" w:rsidP="00D379AA" w:rsidR="00D379AA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</w:t>
      </w:r>
      <w:r w:rsidR="00FF2048">
        <w:t>dbacivanjem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996504" w:rsidR="00A6526D">
      <w:pPr>
        <w:pStyle w:val="Tijeloteksta"/>
        <w:jc w:val="left"/>
      </w:pPr>
    </w:p>
    <w:p w:rsidRDefault="00A6526D" w:rsidP="00C33AEE" w:rsid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AEE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6164F8" w:rsidR="006164F8">
    <w:pPr>
      <w:pStyle w:val="Zaglavlje"/>
    </w:pPr>
    <w:r>
      <w:tab/>
    </w:r>
    <w:r>
      <w:tab/>
      <w:t>20 St-</w:t>
    </w:r>
    <w:r w:rsidR="0073063C">
      <w:t>319/18</w:t>
    </w:r>
    <w:r>
      <w:t>-</w:t>
    </w:r>
    <w:r w:rsidR="00FF2048">
      <w:t>3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51AE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56D85"/>
    <w:rsid w:val="004638F5"/>
    <w:rsid w:val="0046632E"/>
    <w:rsid w:val="00476EB4"/>
    <w:rsid w:val="00482F57"/>
    <w:rsid w:val="0048747B"/>
    <w:rsid w:val="004A6F2C"/>
    <w:rsid w:val="004B3848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476EF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3063C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4A0F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B24B41"/>
    <w:rsid w:val="00B3448E"/>
    <w:rsid w:val="00B706CB"/>
    <w:rsid w:val="00B82540"/>
    <w:rsid w:val="00B93CC1"/>
    <w:rsid w:val="00B95B20"/>
    <w:rsid w:val="00BE0AFD"/>
    <w:rsid w:val="00BE33FF"/>
    <w:rsid w:val="00C2016D"/>
    <w:rsid w:val="00C25CCE"/>
    <w:rsid w:val="00C33593"/>
    <w:rsid w:val="00C33AEE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379AA"/>
    <w:rsid w:val="00D925DB"/>
    <w:rsid w:val="00D97782"/>
    <w:rsid w:val="00DA4636"/>
    <w:rsid w:val="00DB278F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204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F2048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FF2048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C33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33AE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33AE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AE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AE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F2048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FF2048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C33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33AE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33AE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AE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AE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34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St-319/2018</izvorni_sadrzaj>
    <derivirana_varijabla naziv="DomainObject.Predmet.OznakaBroj_1">St-319/2018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KAŠTANJER ISTRA d.o.o.</izvorni_sadrzaj>
    <derivirana_varijabla naziv="DomainObject.Predmet.ProtustrankaFormated_1">  KAŠTANJER ISTRA d.o.o.</derivirana_varijabla>
  </DomainObject.Predmet.ProtustrankaFormated>
  <DomainObject.Predmet.ProtustrankaFormatedOIB>
    <izvorni_sadrzaj>  KAŠTANJER ISTRA d.o.o., OIB 45629336554</izvorni_sadrzaj>
    <derivirana_varijabla naziv="DomainObject.Predmet.ProtustrankaFormatedOIB_1">  KAŠTANJER ISTRA d.o.o., OIB 45629336554</derivirana_varijabla>
  </DomainObject.Predmet.ProtustrankaFormatedOIB>
  <DomainObject.Predmet.ProtustrankaFormatedWithAdress>
    <izvorni_sadrzaj> KAŠTANJER ISTRA d.o.o., Teslina 10/II, 10000 Zagreb</izvorni_sadrzaj>
    <derivirana_varijabla naziv="DomainObject.Predmet.ProtustrankaFormatedWithAdress_1"> KAŠTANJER ISTRA d.o.o., Teslina 10/II, 10000 Zagreb</derivirana_varijabla>
  </DomainObject.Predmet.ProtustrankaFormatedWithAdress>
  <DomainObject.Predmet.ProtustrankaFormatedWithAdressOIB>
    <izvorni_sadrzaj> KAŠTANJER ISTRA d.o.o., OIB 45629336554, Teslina 10/II, 10000 Zagreb</izvorni_sadrzaj>
    <derivirana_varijabla naziv="DomainObject.Predmet.ProtustrankaFormatedWithAdressOIB_1"> KAŠTANJER ISTRA d.o.o., OIB 45629336554, Teslina 10/II, 10000 Zagreb</derivirana_varijabla>
  </DomainObject.Predmet.ProtustrankaFormatedWithAdressOIB>
  <DomainObject.Predmet.ProtustrankaWithAdress>
    <izvorni_sadrzaj>KAŠTANJER ISTRA d.o.o. Teslina 10/II, 10000 Zagreb</izvorni_sadrzaj>
    <derivirana_varijabla naziv="DomainObject.Predmet.ProtustrankaWithAdress_1">KAŠTANJER ISTRA d.o.o. Teslina 10/II, 10000 Zagreb</derivirana_varijabla>
  </DomainObject.Predmet.ProtustrankaWithAdress>
  <DomainObject.Predmet.ProtustrankaWithAdressOIB>
    <izvorni_sadrzaj>KAŠTANJER ISTRA d.o.o., OIB 45629336554, Teslina 10/II, 10000 Zagreb</izvorni_sadrzaj>
    <derivirana_varijabla naziv="DomainObject.Predmet.ProtustrankaWithAdressOIB_1">KAŠTANJER ISTRA d.o.o., OIB 45629336554, Teslina 10/II, 10000 Zagreb</derivirana_varijabla>
  </DomainObject.Predmet.ProtustrankaWithAdressOIB>
  <DomainObject.Predmet.ProtustrankaNazivFormated>
    <izvorni_sadrzaj>KAŠTANJER ISTRA d.o.o.</izvorni_sadrzaj>
    <derivirana_varijabla naziv="DomainObject.Predmet.ProtustrankaNazivFormated_1">KAŠTANJER ISTRA d.o.o.</derivirana_varijabla>
  </DomainObject.Predmet.ProtustrankaNazivFormated>
  <DomainObject.Predmet.ProtustrankaNazivFormatedOIB>
    <izvorni_sadrzaj>KAŠTANJER ISTRA d.o.o., OIB 45629336554</izvorni_sadrzaj>
    <derivirana_varijabla naziv="DomainObject.Predmet.ProtustrankaNazivFormatedOIB_1">KAŠTANJER ISTRA d.o.o., OIB 45629336554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KAŠTANJER ISTRA d.o.o.</item>
    </izvorni_sadrzaj>
    <derivirana_varijabla naziv="DomainObject.Predmet.ProtuStrankaListFormated_1">
      <item>KAŠTANJER ISTRA d.o.o.</item>
    </derivirana_varijabla>
  </DomainObject.Predmet.ProtuStrankaListFormated>
  <DomainObject.Predmet.ProtuStrankaListFormatedOIB>
    <izvorni_sadrzaj>
      <item>KAŠTANJER ISTRA d.o.o., OIB 45629336554</item>
    </izvorni_sadrzaj>
    <derivirana_varijabla naziv="DomainObject.Predmet.ProtuStrankaListFormatedOIB_1">
      <item>KAŠTANJER ISTRA d.o.o., OIB 45629336554</item>
    </derivirana_varijabla>
  </DomainObject.Predmet.ProtuStrankaListFormatedOIB>
  <DomainObject.Predmet.ProtuStrankaListFormatedWithAdress>
    <izvorni_sadrzaj>
      <item>KAŠTANJER ISTRA d.o.o., Teslina 10/II, 10000 Zagreb</item>
    </izvorni_sadrzaj>
    <derivirana_varijabla naziv="DomainObject.Predmet.ProtuStrankaListFormatedWithAdress_1">
      <item>KAŠTANJER ISTRA d.o.o., Teslina 10/II, 10000 Zagreb</item>
    </derivirana_varijabla>
  </DomainObject.Predmet.ProtuStrankaListFormatedWithAdress>
  <DomainObject.Predmet.ProtuStrankaListFormatedWithAdressOIB>
    <izvorni_sadrzaj>
      <item>KAŠTANJER ISTRA d.o.o., OIB 45629336554, Teslina 10/II, 10000 Zagreb</item>
    </izvorni_sadrzaj>
    <derivirana_varijabla naziv="DomainObject.Predmet.ProtuStrankaListFormatedWithAdressOIB_1">
      <item>KAŠTANJER ISTRA d.o.o., OIB 45629336554, Teslina 10/II, 10000 Zagreb</item>
    </derivirana_varijabla>
  </DomainObject.Predmet.ProtuStrankaListFormatedWithAdressOIB>
  <DomainObject.Predmet.ProtuStrankaListNazivFormated>
    <izvorni_sadrzaj>
      <item>KAŠTANJER ISTRA d.o.o.</item>
    </izvorni_sadrzaj>
    <derivirana_varijabla naziv="DomainObject.Predmet.ProtuStrankaListNazivFormated_1">
      <item>KAŠTANJER ISTRA d.o.o.</item>
    </derivirana_varijabla>
  </DomainObject.Predmet.ProtuStrankaListNazivFormated>
  <DomainObject.Predmet.ProtuStrankaListNazivFormatedOIB>
    <izvorni_sadrzaj>
      <item>KAŠTANJER ISTRA d.o.o., OIB 45629336554</item>
    </izvorni_sadrzaj>
    <derivirana_varijabla naziv="DomainObject.Predmet.ProtuStrankaListNazivFormatedOIB_1">
      <item>KAŠTANJER ISTRA d.o.o., OIB 45629336554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KAŠTANJER ISTRA d.o.o.</izvorni_sadrzaj>
    <derivirana_varijabla naziv="DomainObject.Predmet.ProtustrankaIDrugi_1">KAŠTANJER ISTRA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KAŠTANJER ISTRA d.o.o., OIB 45629336554, Teslina 10/II, 10000 Zagreb</izvorni_sadrzaj>
    <derivirana_varijabla naziv="DomainObject.Predmet.ProtustrankaIDrugiAdressOIB_1">KAŠTANJER ISTRA d.o.o., OIB 45629336554, Teslina 10/II,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KAŠTANJER ISTRA d.o.o.</item>
      <item>FINA Regionalni centar Zagreb</item>
    </izvorni_sadrzaj>
    <derivirana_varijabla naziv="DomainObject.Predmet.SudioniciListNaziv_1">
      <item>KAŠTANJER ISTRA d.o.o.</item>
      <item>FINA Regionalni centar Zagreb</item>
    </derivirana_varijabla>
  </DomainObject.Predmet.SudioniciListNaziv>
  <DomainObject.Predmet.SudioniciListAdressOIB>
    <izvorni_sadrzaj>
      <item>KAŠTANJER ISTRA d.o.o., OIB 45629336554, Teslina 10/II,10000 Zagreb</item>
      <item>FINA Regionalni centar Zagreb, OIB 85821130368, Trg svibanjskih žrtava 1995. 1,10000 Zagreb</item>
    </izvorni_sadrzaj>
    <derivirana_varijabla naziv="DomainObject.Predmet.SudioniciListAdressOIB_1">
      <item>KAŠTANJER ISTRA d.o.o., OIB 45629336554, Teslina 10/II,10000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45629336554</item>
      <item>, OIB 85821130368</item>
    </izvorni_sadrzaj>
    <derivirana_varijabla naziv="DomainObject.Predmet.SudioniciListNazivOIB_1">
      <item>, OIB 45629336554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B9E656-B0C1-4EF6-9CC2-640FB59B88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2773</properties:Characters>
  <properties:Lines>78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2018-05-03T10:32:00Z</dcterms:created>
  <dc:creator>Korisnik</dc:creator>
  <cp:lastModifiedBy>Ljiljana Floršić</cp:lastModifiedBy>
  <cp:lastPrinted>2018-05-03T10:33:00Z</cp:lastPrinted>
  <dcterms:modified xmlns:xsi="http://www.w3.org/2001/XMLSchema-instance" xsi:type="dcterms:W3CDTF">2018-05-03T10:34:00Z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(Odbacivanje - dužnik brisan - St-319-18.docx)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