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D766F" w:rsidRPr="00C61EDF">
        <w:trPr>
          <w:trHeight w:val="2231"/>
        </w:trPr>
        <w:tc>
          <w:tcPr>
            <w:tcW w:type="dxa" w:w="3369"/>
            <w:vAlign w:val="center"/>
          </w:tcPr>
          <w:p w:rsidRDefault="005D766F" w:rsidP="00A66C00" w:rsidR="005D766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D766F" w:rsidP="00A66C00" w:rsidR="005D766F" w:rsidRPr="00F24FD8">
            <w:pPr>
              <w:spacing w:before="100"/>
            </w:pPr>
            <w:r w:rsidRPr="00F24FD8">
              <w:t>REPUBLIKA HRVATSKA</w:t>
            </w:r>
          </w:p>
          <w:p w:rsidRDefault="005D766F" w:rsidP="00A66C00" w:rsidR="005D766F" w:rsidRPr="00F24FD8">
            <w:r w:rsidRPr="00F24FD8">
              <w:t>TRGOVAČKI SUD U SPLITU</w:t>
            </w:r>
          </w:p>
          <w:p w:rsidRDefault="005D766F" w:rsidP="00DA5B9D" w:rsidR="005D766F" w:rsidRPr="00C61EDF">
            <w:r w:rsidRPr="00F24FD8">
              <w:t>Split, Sukoišanska 6</w:t>
            </w:r>
          </w:p>
        </w:tc>
        <w:tc>
          <w:tcPr>
            <w:tcW w:type="dxa" w:w="5811"/>
          </w:tcPr>
          <w:p w:rsidRDefault="005D766F" w:rsidP="00DA5B9D" w:rsidR="005D766F">
            <w:pPr>
              <w:jc w:val="both"/>
            </w:pPr>
          </w:p>
          <w:p w:rsidRDefault="005D766F" w:rsidP="00DA5B9D" w:rsidR="005D766F">
            <w:pPr>
              <w:jc w:val="both"/>
            </w:pPr>
          </w:p>
          <w:p w:rsidRDefault="005D766F" w:rsidP="00DA5B9D" w:rsidR="005D766F">
            <w:pPr>
              <w:jc w:val="both"/>
            </w:pPr>
          </w:p>
          <w:p w:rsidRDefault="005D766F" w:rsidP="00DA5B9D" w:rsidR="005D766F">
            <w:pPr>
              <w:jc w:val="right"/>
            </w:pPr>
          </w:p>
          <w:p w:rsidRDefault="005D766F" w:rsidP="00DA5B9D" w:rsidR="005D766F">
            <w:pPr>
              <w:jc w:val="right"/>
            </w:pPr>
          </w:p>
          <w:p w:rsidRDefault="005D766F" w:rsidP="00DA5B9D" w:rsidR="005D766F">
            <w:pPr>
              <w:jc w:val="right"/>
              <w:rPr>
                <w:noProof/>
              </w:rPr>
            </w:pPr>
          </w:p>
          <w:p w:rsidRDefault="005D766F" w:rsidP="00DA5B9D" w:rsidR="005D766F">
            <w:pPr>
              <w:jc w:val="right"/>
              <w:rPr>
                <w:noProof/>
              </w:rPr>
            </w:pPr>
          </w:p>
          <w:p w:rsidRDefault="005D766F" w:rsidP="005D766F" w:rsidR="005D766F" w:rsidRPr="00E003B6">
            <w:pPr>
              <w:jc w:val="right"/>
              <w:rPr>
                <w:noProof/>
              </w:rPr>
            </w:pPr>
            <w:r w:rsidRPr="00E003B6">
              <w:rPr>
                <w:noProof/>
              </w:rPr>
              <w:t>Poslovni broj: 11.St-</w:t>
            </w:r>
            <w:r>
              <w:rPr>
                <w:noProof/>
              </w:rPr>
              <w:t>9/2010-263</w:t>
            </w:r>
          </w:p>
        </w:tc>
      </w:tr>
    </w:tbl>
    <w:p w14:textId="3cfd5c8" w14:paraId="3cfd5c8" w:rsidRDefault="00305AA8" w:rsidP="008D7736" w:rsidR="00305AA8" w:rsidRPr="00212C14">
      <w:pPr>
        <w:tabs>
          <w:tab w:pos="708" w:val="left"/>
          <w:tab w:pos="1416" w:val="left"/>
          <w:tab w:pos="2124" w:val="left"/>
          <w:tab w:pos="2610" w:val="left"/>
        </w:tabs>
        <w:jc w:val="center"/>
        <w15:collapsed w:val="false"/>
      </w:pPr>
    </w:p>
    <w:p w:rsidRDefault="00682509" w:rsidP="008D7736" w:rsidR="00305AA8" w:rsidRPr="00212C14">
      <w:pPr>
        <w:tabs>
          <w:tab w:pos="708" w:val="left"/>
          <w:tab w:pos="1416" w:val="left"/>
          <w:tab w:pos="2124" w:val="left"/>
          <w:tab w:pos="2610" w:val="left"/>
        </w:tabs>
        <w:jc w:val="center"/>
      </w:pPr>
      <w:r>
        <w:t xml:space="preserve">R E P U B L I K </w:t>
      </w:r>
      <w:r w:rsidR="005E109C">
        <w:t>A</w:t>
      </w:r>
      <w:r>
        <w:t xml:space="preserve">   H R V A T S K </w:t>
      </w:r>
      <w:r w:rsidR="005E109C">
        <w:t>A</w:t>
      </w:r>
    </w:p>
    <w:p w:rsidRDefault="00305AA8" w:rsidP="008D7736" w:rsidR="00305AA8" w:rsidRPr="00212C14">
      <w:pPr>
        <w:tabs>
          <w:tab w:pos="708" w:val="left"/>
          <w:tab w:pos="1416" w:val="left"/>
          <w:tab w:pos="2124" w:val="left"/>
          <w:tab w:pos="2610" w:val="left"/>
        </w:tabs>
        <w:jc w:val="center"/>
      </w:pPr>
    </w:p>
    <w:p w:rsidRDefault="00B807C8" w:rsidP="008D7736" w:rsidR="00B807C8" w:rsidRPr="00212C14">
      <w:pPr>
        <w:tabs>
          <w:tab w:pos="708" w:val="left"/>
          <w:tab w:pos="1416" w:val="left"/>
          <w:tab w:pos="2124" w:val="left"/>
          <w:tab w:pos="2610" w:val="left"/>
        </w:tabs>
        <w:jc w:val="center"/>
      </w:pPr>
      <w:r w:rsidRPr="00212C14">
        <w:t>R J E Š E N J E</w:t>
      </w:r>
    </w:p>
    <w:p w:rsidRDefault="00B807C8" w:rsidP="00B807C8" w:rsidR="00B807C8" w:rsidRPr="00212C14">
      <w:pPr>
        <w:jc w:val="center"/>
      </w:pPr>
    </w:p>
    <w:p w:rsidRDefault="008B4C9F" w:rsidP="00814D08" w:rsidR="006B003B" w:rsidRPr="00212C14">
      <w:pPr>
        <w:pStyle w:val="Tijeloteksta"/>
        <w:ind w:hanging="180"/>
        <w:jc w:val="both"/>
      </w:pPr>
      <w:r>
        <w:tab/>
      </w:r>
      <w:r>
        <w:tab/>
        <w:t>Trgovački sud u Splitu, po</w:t>
      </w:r>
      <w:r w:rsidR="00437337" w:rsidRPr="00212C14">
        <w:t xml:space="preserve"> sutkinji Ani Golub Gruić</w:t>
      </w:r>
      <w:r w:rsidR="00B807C8" w:rsidRPr="00212C14">
        <w:t xml:space="preserve">, u </w:t>
      </w:r>
      <w:r w:rsidR="00215609">
        <w:t xml:space="preserve">postupku povodom zahtjeva trgovačkog društva </w:t>
      </w:r>
      <w:r w:rsidR="005D766F">
        <w:t>ADDL MEGILA d.o.o., OIB: 66536340192, Zagreb,Trg Petra Svačića 6</w:t>
      </w:r>
      <w:r w:rsidR="002A0DCE" w:rsidRPr="00683F41">
        <w:t>,</w:t>
      </w:r>
      <w:r w:rsidR="00215609">
        <w:t xml:space="preserve"> za isplatu rezerviranih sredstava po toč. 3. </w:t>
      </w:r>
      <w:r w:rsidR="005D766F">
        <w:t>3</w:t>
      </w:r>
      <w:r w:rsidR="00215609">
        <w:t xml:space="preserve">. </w:t>
      </w:r>
      <w:r w:rsidR="005D766F">
        <w:t>1</w:t>
      </w:r>
      <w:r w:rsidR="00215609">
        <w:t xml:space="preserve">. Stečajnog plana u postupku koji se vodio nad dužnikom </w:t>
      </w:r>
      <w:r w:rsidR="00215609" w:rsidRPr="00215609">
        <w:t>KOUDELA d.o.o. u stečaju, OIB: 66536340192,</w:t>
      </w:r>
      <w:r w:rsidR="00215609">
        <w:t xml:space="preserve"> Split, Hrvatskih iseljenika 20, </w:t>
      </w:r>
      <w:r w:rsidR="005215E6">
        <w:t>30</w:t>
      </w:r>
      <w:r w:rsidR="005D766F">
        <w:t>. listopada 2018.</w:t>
      </w:r>
    </w:p>
    <w:p w:rsidRDefault="002115EA" w:rsidP="005E109C" w:rsidR="002115EA" w:rsidRPr="00212C14">
      <w:pPr>
        <w:spacing w:after="240"/>
        <w:jc w:val="center"/>
        <w:rPr>
          <w:bCs/>
        </w:rPr>
      </w:pPr>
      <w:r w:rsidRPr="00212C14">
        <w:rPr>
          <w:bCs/>
        </w:rPr>
        <w:t>r i j e š i o   j e</w:t>
      </w:r>
    </w:p>
    <w:p w:rsidRDefault="00215609" w:rsidP="008B4C9F" w:rsidR="00215609">
      <w:pPr>
        <w:spacing w:before="100"/>
        <w:jc w:val="both"/>
      </w:pPr>
      <w:r>
        <w:tab/>
        <w:t xml:space="preserve">Nalaže se računovodstvu ovog suda po pravomoćnosti ovog rješenja sa kartice predmeta St-9/2010 trgovačkom društvu </w:t>
      </w:r>
      <w:r w:rsidR="005D766F" w:rsidRPr="005D766F">
        <w:t>ADDL MEGILA d.o.o., OIB: 66536340192, Zagreb,Trg Petra Svačića 6</w:t>
      </w:r>
      <w:r>
        <w:t xml:space="preserve">, isplatiti iznos od </w:t>
      </w:r>
      <w:r w:rsidR="00FF4A43">
        <w:t>19.681,58</w:t>
      </w:r>
      <w:r>
        <w:t xml:space="preserve"> kn na račun br. HR4623300031180819645, otvoren kod Societe Generale – Splitske banke d.d. Split.</w:t>
      </w:r>
    </w:p>
    <w:p w:rsidRDefault="002115EA" w:rsidP="005724FA" w:rsidR="002115EA" w:rsidRPr="00212C14">
      <w:pPr>
        <w:spacing w:after="140" w:before="240"/>
        <w:jc w:val="center"/>
      </w:pPr>
      <w:r w:rsidRPr="00212C14">
        <w:t>Obrazloženj</w:t>
      </w:r>
      <w:r w:rsidR="000925ED" w:rsidRPr="00212C14">
        <w:t>e</w:t>
      </w:r>
    </w:p>
    <w:p w:rsidRDefault="008B4C9F" w:rsidP="008B4C9F" w:rsidR="008B4C9F" w:rsidRPr="008B4C9F">
      <w:pPr>
        <w:ind w:firstLine="708"/>
        <w:jc w:val="both"/>
        <w:rPr>
          <w:bCs/>
        </w:rPr>
      </w:pPr>
      <w:r w:rsidRPr="008B4C9F">
        <w:rPr>
          <w:bCs/>
        </w:rPr>
        <w:t xml:space="preserve">Rješenjem ovoga suda poslovni broj St-9/2010 od 17. svibnja 2010. otvoren je stečajni postupak nad dužnikom Koudela d.o.o. Split. Istim rješenjem za stečajnu upraviteljicu </w:t>
      </w:r>
      <w:r>
        <w:rPr>
          <w:bCs/>
        </w:rPr>
        <w:t>imenovana je Ljiljana Poljanić iz Splita,</w:t>
      </w:r>
      <w:r w:rsidRPr="008B4C9F">
        <w:t xml:space="preserve"> </w:t>
      </w:r>
      <w:r w:rsidRPr="008B4C9F">
        <w:rPr>
          <w:bCs/>
        </w:rPr>
        <w:t xml:space="preserve">koja je podneskom od 20. svibnja 2016. predložila sanacijski stečajni plan kao povoljniji način namirenja vjerovnika. </w:t>
      </w:r>
    </w:p>
    <w:p w:rsidRDefault="008B4C9F" w:rsidP="008B4C9F" w:rsidR="006C369B">
      <w:pPr>
        <w:spacing w:before="200"/>
        <w:ind w:firstLine="709"/>
        <w:jc w:val="both"/>
      </w:pPr>
      <w:r w:rsidRPr="008B4C9F">
        <w:rPr>
          <w:bCs/>
        </w:rPr>
        <w:t>Na ročištu za raspravljanje i glasovanje o predloženom stečajnom planu vjerovnici nisu imali primjedbe na isti te su glasali za stečajni plan, većinom po skupinama i potrebnim iznosi</w:t>
      </w:r>
      <w:r w:rsidR="005D766F">
        <w:rPr>
          <w:bCs/>
        </w:rPr>
        <w:t>ma pa je ovaj sud rješenjem 11.</w:t>
      </w:r>
      <w:r w:rsidRPr="008B4C9F">
        <w:rPr>
          <w:bCs/>
        </w:rPr>
        <w:t>St-9/2010 od 13. srpnja 2016. potvrdio stečajni plan</w:t>
      </w:r>
      <w:r w:rsidR="005D766F">
        <w:rPr>
          <w:bCs/>
        </w:rPr>
        <w:t>,</w:t>
      </w:r>
      <w:r w:rsidRPr="008B4C9F">
        <w:rPr>
          <w:bCs/>
        </w:rPr>
        <w:t xml:space="preserve"> na koje rješenje nije bilo žalbi te je isto postalo pravomoćno 4. kolovoza 2016.</w:t>
      </w:r>
    </w:p>
    <w:p w:rsidRDefault="00215609" w:rsidP="00941A0D" w:rsidR="00215609">
      <w:pPr>
        <w:spacing w:before="200"/>
        <w:ind w:firstLine="709"/>
        <w:jc w:val="both"/>
      </w:pPr>
      <w:r w:rsidRPr="00215609">
        <w:t xml:space="preserve">Rješenjem ovoga suda poslovni broj St-9/2010 od </w:t>
      </w:r>
      <w:r>
        <w:t>2. siječnja 2017</w:t>
      </w:r>
      <w:r w:rsidRPr="00215609">
        <w:t xml:space="preserve">. </w:t>
      </w:r>
      <w:r>
        <w:t>zaključen</w:t>
      </w:r>
      <w:r w:rsidRPr="00215609">
        <w:t xml:space="preserve"> je stečajni postupak nad dužnikom </w:t>
      </w:r>
      <w:r>
        <w:t>Koudela</w:t>
      </w:r>
      <w:r w:rsidRPr="00215609">
        <w:t xml:space="preserve"> d.o.o. u stečaju, OIB: 66536340192, Split, Hrvatskih iseljenika 20</w:t>
      </w:r>
      <w:r>
        <w:t xml:space="preserve"> (točka I. izreke rješenja) i određeno da po pravomoćnosti tog rješenja prestaje služba stečajnog upravitelja, a dužnik ponovno stječe pravo slobodnog raspolaganja stečajnom masom (list 1184-1185 spisa).</w:t>
      </w:r>
    </w:p>
    <w:p w:rsidRDefault="00215609" w:rsidP="00941A0D" w:rsidR="00215609">
      <w:pPr>
        <w:spacing w:before="200"/>
        <w:ind w:firstLine="709"/>
        <w:jc w:val="both"/>
      </w:pPr>
      <w:r>
        <w:t>Predmetno rješenje postalo je pravomoćno 19. siječnja 2017.</w:t>
      </w:r>
    </w:p>
    <w:p w:rsidRDefault="00215609" w:rsidP="00941A0D" w:rsidR="00215609">
      <w:pPr>
        <w:spacing w:before="200"/>
        <w:ind w:firstLine="709"/>
        <w:jc w:val="both"/>
      </w:pPr>
      <w:r>
        <w:t xml:space="preserve">Dana 2. ožujka 2017. godine kod </w:t>
      </w:r>
      <w:r w:rsidR="00557F06">
        <w:t xml:space="preserve">ovog suda zaprimljen je zahtjev trgovačkog društva </w:t>
      </w:r>
      <w:r w:rsidR="005D766F">
        <w:t>ADDL Megila d.o.o. Zagreb</w:t>
      </w:r>
      <w:r w:rsidR="00557F06">
        <w:t xml:space="preserve"> za isplatu rezerviranih sredstava u iznosu od </w:t>
      </w:r>
      <w:r w:rsidR="00FF4A43">
        <w:t>19.681,58</w:t>
      </w:r>
      <w:r w:rsidR="00557F06">
        <w:t xml:space="preserve"> kn na račun predlagatelja, a temeljem odredbe toč. 3. </w:t>
      </w:r>
      <w:r w:rsidR="005D766F">
        <w:t>3</w:t>
      </w:r>
      <w:r w:rsidR="00557F06">
        <w:t xml:space="preserve">. </w:t>
      </w:r>
      <w:r w:rsidR="005D766F">
        <w:t>1</w:t>
      </w:r>
      <w:r w:rsidR="00557F06">
        <w:t xml:space="preserve">. Stečajnog plana donesenog u postupku nad trgovačkim društvo Koudela d.o.o.o. u stečaju Split, sve temeljem pravomoćne presude ovog suda poslovni broj </w:t>
      </w:r>
      <w:r w:rsidR="005D766F">
        <w:t>9.</w:t>
      </w:r>
      <w:r w:rsidR="00557F06">
        <w:t>P-</w:t>
      </w:r>
      <w:r w:rsidR="005D766F">
        <w:t>828</w:t>
      </w:r>
      <w:r w:rsidR="00557F06">
        <w:t>/201</w:t>
      </w:r>
      <w:r w:rsidR="005D766F">
        <w:t>2 od 28. siječnja 2015</w:t>
      </w:r>
      <w:r w:rsidR="00557F06">
        <w:t>.</w:t>
      </w:r>
    </w:p>
    <w:p w:rsidRDefault="002F173D" w:rsidP="00FF4A43" w:rsidR="005D766F">
      <w:pPr>
        <w:spacing w:before="200"/>
        <w:ind w:firstLine="709"/>
        <w:jc w:val="both"/>
      </w:pPr>
      <w:r>
        <w:lastRenderedPageBreak/>
        <w:t xml:space="preserve">Pregledom pravomoćne </w:t>
      </w:r>
      <w:r w:rsidR="005E109C">
        <w:t xml:space="preserve">presude ovog suda </w:t>
      </w:r>
      <w:r w:rsidR="005E109C" w:rsidRPr="00557F06">
        <w:t xml:space="preserve">poslovni broj </w:t>
      </w:r>
      <w:r w:rsidR="005D766F" w:rsidRPr="005D766F">
        <w:t>9.P-828/2012 od 28. siječnja 2015</w:t>
      </w:r>
      <w:r w:rsidR="005E109C">
        <w:t xml:space="preserve">. (list </w:t>
      </w:r>
      <w:r w:rsidR="005D766F">
        <w:t xml:space="preserve">1260-1265 </w:t>
      </w:r>
      <w:r w:rsidR="005E109C">
        <w:t xml:space="preserve">spisa) i uzimajući u </w:t>
      </w:r>
      <w:r>
        <w:t>obzir točke</w:t>
      </w:r>
      <w:r w:rsidR="00FF4A43" w:rsidRPr="00FF4A43">
        <w:t xml:space="preserve"> 3. </w:t>
      </w:r>
      <w:r w:rsidR="00FF4A43">
        <w:t>1</w:t>
      </w:r>
      <w:r w:rsidR="00FF4A43" w:rsidRPr="00FF4A43">
        <w:t xml:space="preserve">. </w:t>
      </w:r>
      <w:r w:rsidR="00FF4A43">
        <w:t>3</w:t>
      </w:r>
      <w:r w:rsidR="00FF4A43" w:rsidRPr="00FF4A43">
        <w:t xml:space="preserve">. </w:t>
      </w:r>
      <w:r w:rsidR="00FF4A43">
        <w:t>i</w:t>
      </w:r>
      <w:r w:rsidR="005E109C" w:rsidRPr="00FF4A43">
        <w:t xml:space="preserve"> 3. 3. 1. Stečajnog plana, pravomoćno potv</w:t>
      </w:r>
      <w:r w:rsidR="005D766F" w:rsidRPr="00FF4A43">
        <w:t>rđenog rješenjem ovog suda 11.S</w:t>
      </w:r>
      <w:r w:rsidR="005E109C" w:rsidRPr="00FF4A43">
        <w:t>t-9/2010 od 13. srpnja 2016., ovaj</w:t>
      </w:r>
      <w:r w:rsidR="005E109C">
        <w:t xml:space="preserve"> sud takav zahtjev nalazi osnovanim.</w:t>
      </w:r>
    </w:p>
    <w:p w:rsidRDefault="00557F06" w:rsidP="005E109C" w:rsidR="00557F06">
      <w:pPr>
        <w:spacing w:after="300" w:before="200"/>
        <w:ind w:firstLine="709"/>
        <w:jc w:val="both"/>
      </w:pPr>
      <w:r>
        <w:t>Naime, toč</w:t>
      </w:r>
      <w:r w:rsidR="002F173D">
        <w:t>kom</w:t>
      </w:r>
      <w:r>
        <w:t xml:space="preserve"> 3. 1. 3. Stečajnog plana, između ostalog, dan je pregled osporenih tražbina vjerovnika II. višeg isplatnog reda s iznosima osporenih tražbina, iznosa koje je po toj osnovi potrebno rezervirati te iznosa tim planom predviđenog otpisa tražbine za vjerovnika </w:t>
      </w:r>
      <w:r w:rsidR="002F173D">
        <w:t>Željka Ostoju, OIB: 76558245792,</w:t>
      </w:r>
      <w:r>
        <w:t xml:space="preserve"> kako slijedi:</w:t>
      </w:r>
    </w:p>
    <w:tbl>
      <w:tblPr>
        <w:tblStyle w:val="Reetkatablice"/>
        <w:tblW w:type="dxa" w:w="10278"/>
        <w:jc w:val="center"/>
        <w:tblInd w:type="dxa" w:w="-709"/>
        <w:tblLayout w:type="fixed"/>
        <w:tblLook w:val="04A0" w:noVBand="1" w:noHBand="0" w:lastColumn="0" w:firstColumn="1" w:lastRow="0" w:firstRow="1"/>
      </w:tblPr>
      <w:tblGrid>
        <w:gridCol w:w="639"/>
        <w:gridCol w:w="2268"/>
        <w:gridCol w:w="1559"/>
        <w:gridCol w:w="2941"/>
        <w:gridCol w:w="2871"/>
      </w:tblGrid>
      <w:tr w:rsidTr="002F173D" w:rsidR="002F173D" w:rsidRPr="00EA393B">
        <w:trPr>
          <w:trHeight w:val="1352"/>
          <w:jc w:val="center"/>
        </w:trPr>
        <w:tc>
          <w:tcPr>
            <w:tcW w:type="dxa" w:w="639"/>
            <w:vAlign w:val="center"/>
          </w:tcPr>
          <w:p w:rsidRDefault="002F173D" w:rsidP="00906214" w:rsidR="002F173D" w:rsidRPr="00EA393B">
            <w:pPr>
              <w:jc w:val="center"/>
            </w:pPr>
            <w:r w:rsidRPr="00EA393B">
              <w:t>R.</w:t>
            </w:r>
          </w:p>
          <w:p w:rsidRDefault="002F173D" w:rsidP="00906214" w:rsidR="002F173D" w:rsidRPr="00EA393B">
            <w:pPr>
              <w:jc w:val="center"/>
            </w:pPr>
            <w:r w:rsidRPr="00EA393B">
              <w:t>br.</w:t>
            </w:r>
          </w:p>
        </w:tc>
        <w:tc>
          <w:tcPr>
            <w:tcW w:type="dxa" w:w="2268"/>
            <w:vAlign w:val="center"/>
          </w:tcPr>
          <w:p w:rsidRDefault="002F173D" w:rsidP="00906214" w:rsidR="002F173D" w:rsidRPr="00EA393B">
            <w:pPr>
              <w:jc w:val="center"/>
            </w:pPr>
            <w:r w:rsidRPr="00EA393B">
              <w:t>Vjerovnik</w:t>
            </w:r>
          </w:p>
        </w:tc>
        <w:tc>
          <w:tcPr>
            <w:tcW w:type="dxa" w:w="1559"/>
            <w:vAlign w:val="center"/>
          </w:tcPr>
          <w:p w:rsidRDefault="002F173D" w:rsidP="00906214" w:rsidR="002F173D" w:rsidRPr="00EA393B">
            <w:pPr>
              <w:jc w:val="center"/>
            </w:pPr>
            <w:r w:rsidRPr="00EA393B">
              <w:t>Iznos osporene tražbine (HRK)</w:t>
            </w:r>
          </w:p>
          <w:p w:rsidRDefault="002F173D" w:rsidP="00906214" w:rsidR="002F173D" w:rsidRPr="00EA393B">
            <w:pPr>
              <w:jc w:val="center"/>
            </w:pPr>
          </w:p>
        </w:tc>
        <w:tc>
          <w:tcPr>
            <w:tcW w:type="dxa" w:w="2941"/>
            <w:vAlign w:val="center"/>
          </w:tcPr>
          <w:p w:rsidRDefault="002F173D" w:rsidP="00906214" w:rsidR="002F173D" w:rsidRPr="00EA393B">
            <w:pPr>
              <w:jc w:val="center"/>
            </w:pPr>
            <w:r w:rsidRPr="00EA393B">
              <w:t>Iznos rezervacije u roku od 30 dana od pravomoćnosti Rješenja o potvrdi stečajnog plana (HRK)</w:t>
            </w:r>
          </w:p>
        </w:tc>
        <w:tc>
          <w:tcPr>
            <w:tcW w:type="dxa" w:w="2871"/>
            <w:vAlign w:val="center"/>
          </w:tcPr>
          <w:p w:rsidRDefault="002F173D" w:rsidP="00906214" w:rsidR="002F173D" w:rsidRPr="00EA393B">
            <w:pPr>
              <w:jc w:val="center"/>
            </w:pPr>
            <w:r w:rsidRPr="00EA393B">
              <w:t>Iznos tražbine koja se otpisuje u roku od 60 dana od pravomoćnosti Rješenja o potvrdi stečajnog plana (HRK)</w:t>
            </w:r>
          </w:p>
        </w:tc>
      </w:tr>
      <w:tr w:rsidTr="00906214" w:rsidR="002F173D" w:rsidRPr="00EA393B">
        <w:trPr>
          <w:trHeight w:val="923"/>
          <w:jc w:val="center"/>
        </w:trPr>
        <w:tc>
          <w:tcPr>
            <w:tcW w:type="dxa" w:w="639"/>
            <w:vAlign w:val="center"/>
          </w:tcPr>
          <w:p w:rsidRDefault="002F173D" w:rsidP="00906214" w:rsidR="002F173D" w:rsidRPr="00EA393B">
            <w:pPr>
              <w:shd w:fill="FFFFFF" w:color="auto" w:val="clear"/>
              <w:jc w:val="center"/>
            </w:pPr>
            <w:r w:rsidRPr="00EA393B">
              <w:t>2.</w:t>
            </w:r>
          </w:p>
        </w:tc>
        <w:tc>
          <w:tcPr>
            <w:tcW w:type="dxa" w:w="2268"/>
            <w:vAlign w:val="center"/>
          </w:tcPr>
          <w:p w:rsidRDefault="002F173D" w:rsidP="00906214" w:rsidR="002F173D" w:rsidRPr="00EA393B">
            <w:pPr>
              <w:shd w:fill="FFFFFF" w:color="auto" w:val="clear"/>
              <w:jc w:val="center"/>
            </w:pPr>
            <w:r w:rsidRPr="00EA393B">
              <w:t>Željko Ostoja</w:t>
            </w:r>
          </w:p>
          <w:p w:rsidRDefault="002F173D" w:rsidP="00906214" w:rsidR="002F173D" w:rsidRPr="00EA393B">
            <w:pPr>
              <w:shd w:fill="FFFFFF" w:color="auto" w:val="clear"/>
              <w:jc w:val="center"/>
            </w:pPr>
            <w:r w:rsidRPr="00EA393B">
              <w:t>OIB: 76558245792</w:t>
            </w:r>
          </w:p>
        </w:tc>
        <w:tc>
          <w:tcPr>
            <w:tcW w:type="dxa" w:w="1559"/>
            <w:vAlign w:val="center"/>
          </w:tcPr>
          <w:p w:rsidRDefault="002F173D" w:rsidP="00906214" w:rsidR="002F173D" w:rsidRPr="00EA393B">
            <w:pPr>
              <w:shd w:fill="FFFFFF" w:color="auto" w:val="clear"/>
              <w:jc w:val="center"/>
            </w:pPr>
            <w:r w:rsidRPr="00EA393B">
              <w:t>39.363,16</w:t>
            </w:r>
          </w:p>
        </w:tc>
        <w:tc>
          <w:tcPr>
            <w:tcW w:type="dxa" w:w="2941"/>
            <w:vAlign w:val="center"/>
          </w:tcPr>
          <w:p w:rsidRDefault="002F173D" w:rsidP="00906214" w:rsidR="002F173D" w:rsidRPr="00EA393B">
            <w:pPr>
              <w:jc w:val="center"/>
            </w:pPr>
            <w:r w:rsidRPr="00EA393B">
              <w:t>19.681,58</w:t>
            </w:r>
          </w:p>
        </w:tc>
        <w:tc>
          <w:tcPr>
            <w:tcW w:type="dxa" w:w="2871"/>
            <w:vAlign w:val="center"/>
          </w:tcPr>
          <w:p w:rsidRDefault="002F173D" w:rsidP="00906214" w:rsidR="002F173D" w:rsidRPr="00EA393B">
            <w:pPr>
              <w:shd w:fill="FFFFFF" w:color="auto" w:val="clear"/>
              <w:jc w:val="center"/>
            </w:pPr>
            <w:r w:rsidRPr="00EA393B">
              <w:t>19.681,58</w:t>
            </w:r>
          </w:p>
        </w:tc>
      </w:tr>
    </w:tbl>
    <w:p w:rsidRDefault="00557F06" w:rsidP="005E109C" w:rsidR="00557F06">
      <w:pPr>
        <w:spacing w:before="300"/>
        <w:jc w:val="both"/>
      </w:pPr>
      <w:r>
        <w:tab/>
        <w:t>Točkom 3. 3. 1. predmetnog Stečajnog plana (prestanak obveza i isplata rezerviranih sredstava) propisano je:</w:t>
      </w:r>
    </w:p>
    <w:p w:rsidRDefault="002F173D" w:rsidP="005E109C" w:rsidR="00557F06" w:rsidRPr="00557F06">
      <w:pPr>
        <w:spacing w:before="100"/>
        <w:ind w:firstLine="709"/>
        <w:jc w:val="both"/>
        <w:rPr>
          <w:i/>
        </w:rPr>
      </w:pPr>
      <w:r>
        <w:rPr>
          <w:i/>
        </w:rPr>
        <w:t>˝</w:t>
      </w:r>
      <w:r w:rsidR="00557F06" w:rsidRPr="00557F06">
        <w:rPr>
          <w:i/>
        </w:rPr>
        <w:t>U pogledu osporenih tražbina vjerovnika u vezi kojih se vode sudskih postupci, u dijelu u kojemu vjerovnici pravomoćno uspiju u postupcima, otplata njihovih tražbina će biti izvršena iz rezerviranih sredstava iz t. 3.1.3. Pripadajući rezervirani iznos bit će isplaćen korisniku rezerviranog iznosa ili će biti vraćen Društvu temeljem pravomoćnog rješenja ili druge odluke nadležnog stečajnog suda, ovisno o ishodu parnica koje se vode radi utvrđivanja/osporavanja tražbina. Stečajni sud će navedeno rješenje ili drugu odluku donijeti temeljem zahtjeva za isplatu podnesenog od strane korisnika rezerviranog iznosa ili Društva, uz koji treba priložiti pravomoćnu i ovršnu presudu/rješenje (u originalu ili ovjerenoj preslici po javnom bilježniku, s potvrdom pravomoćnosti i ovršnosti) kojom se utvrđuje /osporava tražbina.˝</w:t>
      </w:r>
    </w:p>
    <w:p w:rsidRDefault="005E109C" w:rsidP="005E109C" w:rsidR="002F173D">
      <w:pPr>
        <w:spacing w:before="200"/>
        <w:ind w:firstLine="709"/>
        <w:jc w:val="both"/>
      </w:pPr>
      <w:r w:rsidRPr="002F173D">
        <w:t xml:space="preserve">Pravomoćnom presudom ovog suda poslovni broj </w:t>
      </w:r>
      <w:r w:rsidR="002F173D" w:rsidRPr="002F173D">
        <w:t>9.P-828/2012 od 28. siječnja 2015</w:t>
      </w:r>
      <w:r w:rsidRPr="002F173D">
        <w:t xml:space="preserve">., donesenoj u pravnoj stvari tužitelja </w:t>
      </w:r>
      <w:r w:rsidR="002F173D">
        <w:t>Željka Ostoje</w:t>
      </w:r>
      <w:r w:rsidRPr="002F173D">
        <w:t xml:space="preserve">  protiv tuženika </w:t>
      </w:r>
      <w:r w:rsidR="002F173D">
        <w:t>Koudela d.o.o. u stečaju Split</w:t>
      </w:r>
      <w:r w:rsidRPr="002F173D">
        <w:t xml:space="preserve">, radi utvrđivanja osnovanosti osporavanja </w:t>
      </w:r>
      <w:r w:rsidR="002F173D">
        <w:t>tražbine, odbijen</w:t>
      </w:r>
      <w:r w:rsidRPr="002F173D">
        <w:t xml:space="preserve"> je tužbeni zahtjev tužitelja </w:t>
      </w:r>
      <w:r w:rsidR="002F173D">
        <w:t xml:space="preserve">kojim je tražio da se utvrdi da postoji njegova tražbina u iznosu od </w:t>
      </w:r>
      <w:r w:rsidR="002F173D" w:rsidRPr="002F173D">
        <w:t>39.363,16</w:t>
      </w:r>
      <w:r w:rsidR="002F173D">
        <w:t xml:space="preserve"> kn kao tražbina II. višeg isplatnog reda. </w:t>
      </w:r>
    </w:p>
    <w:p w:rsidRDefault="005E109C" w:rsidP="00941A0D" w:rsidR="005E109C">
      <w:pPr>
        <w:spacing w:before="200"/>
        <w:ind w:firstLine="709"/>
        <w:jc w:val="both"/>
      </w:pPr>
      <w:r w:rsidRPr="002F173D">
        <w:t>Slijedom navedenog, a temeljem odredbe toč</w:t>
      </w:r>
      <w:r w:rsidR="002F173D">
        <w:t>aka</w:t>
      </w:r>
      <w:r w:rsidRPr="002F173D">
        <w:t xml:space="preserve"> 3. 1. 3. i 3. 3. 1. Stečajnog plana</w:t>
      </w:r>
      <w:r w:rsidRPr="005E109C">
        <w:t xml:space="preserve"> pravomoćno potvrđenog rješenjem ovog suda 11. St-9/2010 od 13. srpnja 2016.,</w:t>
      </w:r>
      <w:r>
        <w:t xml:space="preserve"> a u svezi odredbe čl</w:t>
      </w:r>
      <w:r w:rsidR="002F173D">
        <w:t>anka 303., 305., 307. te 334. stavka</w:t>
      </w:r>
      <w:r>
        <w:t xml:space="preserve"> 3. Stečajnog zakona (</w:t>
      </w:r>
      <w:r w:rsidRPr="008A5320">
        <w:t xml:space="preserve">˝Narodne novine˝ broj </w:t>
      </w:r>
      <w:r>
        <w:t>71/15</w:t>
      </w:r>
      <w:r w:rsidRPr="008A5320">
        <w:t>; dalje</w:t>
      </w:r>
      <w:r>
        <w:t>: SZ), odlučeno je kao u izreci ovog rješenja.</w:t>
      </w:r>
    </w:p>
    <w:p w:rsidRDefault="005E109C" w:rsidP="007A589E" w:rsidR="005E109C">
      <w:pPr>
        <w:jc w:val="center"/>
      </w:pPr>
    </w:p>
    <w:p w:rsidRDefault="008B4C9F" w:rsidP="007A589E" w:rsidR="007A589E" w:rsidRPr="00212C14">
      <w:pPr>
        <w:jc w:val="center"/>
      </w:pPr>
      <w:r>
        <w:t>U Splitu</w:t>
      </w:r>
      <w:r w:rsidR="005215E6">
        <w:t xml:space="preserve"> 30</w:t>
      </w:r>
      <w:r w:rsidR="00285FF8">
        <w:t>. listopada 2018.</w:t>
      </w:r>
    </w:p>
    <w:p w:rsidRDefault="007A589E" w:rsidP="00891EFC" w:rsidR="007A589E" w:rsidRPr="00212C14">
      <w:pPr>
        <w:jc w:val="right"/>
      </w:pPr>
    </w:p>
    <w:p w:rsidRDefault="00285FF8" w:rsidP="0094096C" w:rsidR="00AE4C16">
      <w:pPr>
        <w:ind w:left="6372"/>
        <w:jc w:val="center"/>
      </w:pPr>
      <w:r w:rsidRPr="00212C14">
        <w:t>Sutkinja</w:t>
      </w:r>
      <w:r w:rsidRPr="00212C14">
        <w:br/>
        <w:t>Ana Golub Gruić</w:t>
      </w:r>
      <w:r w:rsidR="00AE4C16">
        <w:t>, v.r.</w:t>
      </w:r>
    </w:p>
    <w:p w:rsidRDefault="00AE4C16" w:rsidP="008832A6" w:rsidR="00AE4C16">
      <w:pPr>
        <w:jc w:val="right"/>
      </w:pPr>
      <w:r>
        <w:t>za točnost otpravka – ovlašteni službenik</w:t>
      </w:r>
    </w:p>
    <w:p w:rsidRDefault="00AE4C16" w:rsidP="008832A6" w:rsidR="00AE4C16">
      <w:pPr>
        <w:ind w:firstLine="708" w:left="4956"/>
        <w:jc w:val="center"/>
      </w:pPr>
      <w:r>
        <w:t>Ana Bosančić</w:t>
      </w:r>
    </w:p>
    <w:p w:rsidRDefault="007A589E" w:rsidP="002F173D" w:rsidR="007A589E" w:rsidRPr="00212C14">
      <w:pPr>
        <w:ind w:left="7080"/>
        <w:jc w:val="center"/>
      </w:pPr>
    </w:p>
    <w:p w:rsidRDefault="006A1D57" w:rsidP="006A1D57" w:rsidR="006A1D57" w:rsidRPr="00212C14">
      <w:pPr>
        <w:ind w:firstLine="708" w:left="3540"/>
        <w:jc w:val="right"/>
      </w:pPr>
    </w:p>
    <w:p w:rsidRDefault="006A1D57" w:rsidP="006A1D57" w:rsidR="006A1D57" w:rsidRPr="00212C14">
      <w:pPr>
        <w:ind w:firstLine="708" w:left="3540"/>
        <w:jc w:val="right"/>
      </w:pPr>
    </w:p>
    <w:p w:rsidRDefault="002F173D" w:rsidP="008B4C9F" w:rsidR="008B4C9F">
      <w:pPr>
        <w:jc w:val="both"/>
      </w:pPr>
      <w:r>
        <w:t>Uputa o pravnom lijeku</w:t>
      </w:r>
      <w:r w:rsidR="008B4C9F">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35F85" w:rsidP="007A589E" w:rsidR="00435F85">
      <w:pPr>
        <w:jc w:val="both"/>
      </w:pPr>
    </w:p>
    <w:p w:rsidRDefault="00212C14" w:rsidP="007A589E" w:rsidR="00212C14">
      <w:pPr>
        <w:jc w:val="both"/>
      </w:pPr>
    </w:p>
    <w:p w:rsidRDefault="006B003B" w:rsidP="005915D9" w:rsidR="006B003B" w:rsidRPr="00212C14">
      <w:pPr>
        <w:ind w:firstLine="708"/>
        <w:jc w:val="both"/>
      </w:pPr>
    </w:p>
    <w:p w:rsidRDefault="006B003B" w:rsidP="005915D9" w:rsidR="006B003B" w:rsidRPr="00212C14">
      <w:pPr>
        <w:ind w:firstLine="708"/>
        <w:jc w:val="both"/>
      </w:pPr>
    </w:p>
    <w:p w:rsidRDefault="006B003B" w:rsidP="005915D9" w:rsidR="006B003B" w:rsidRPr="00212C14">
      <w:pPr>
        <w:ind w:firstLine="708"/>
        <w:jc w:val="both"/>
      </w:pPr>
    </w:p>
    <w:p w:rsidRDefault="00EC2F69" w:rsidP="00975B3C" w:rsidR="00EC2F69" w:rsidRPr="00212C14">
      <w:pPr>
        <w:jc w:val="both"/>
      </w:pPr>
    </w:p>
    <w:p w:rsidRDefault="00EC2F69" w:rsidP="00975B3C" w:rsidR="00EC2F69" w:rsidRPr="00212C14">
      <w:pPr>
        <w:jc w:val="both"/>
      </w:pPr>
    </w:p>
    <w:p w:rsidRDefault="00A807D5" w:rsidP="00975B3C" w:rsidR="00A807D5">
      <w:pPr>
        <w:jc w:val="both"/>
      </w:pPr>
    </w:p>
    <w:p w:rsidRDefault="00B73E80" w:rsidP="00B73E80" w:rsidR="00B73E80">
      <w:pPr>
        <w:jc w:val="both"/>
      </w:pPr>
    </w:p>
    <w:p w:rsidRDefault="00B73E80" w:rsidP="00B73E80" w:rsidR="00B73E80">
      <w:pPr>
        <w:ind w:left="360"/>
        <w:jc w:val="both"/>
      </w:pPr>
    </w:p>
    <w:p w:rsidRDefault="00B73E80" w:rsidP="00B73E80" w:rsidR="00B73E80"/>
    <w:p w:rsidRDefault="00B73E80" w:rsidP="00285058" w:rsidR="00B73E80">
      <w:pPr>
        <w:jc w:val="both"/>
      </w:pPr>
    </w:p>
    <w:sectPr w:rsidSect="005E109C" w:rsidR="00B73E8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6E6" w:rsidR="001006E6">
      <w:r>
        <w:separator/>
      </w:r>
    </w:p>
  </w:endnote>
  <w:endnote w:id="0" w:type="continuationSeparator">
    <w:p w:rsidRDefault="001006E6" w:rsidR="001006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6E6" w:rsidR="001006E6">
      <w:r>
        <w:separator/>
      </w:r>
    </w:p>
  </w:footnote>
  <w:footnote w:id="0" w:type="continuationSeparator">
    <w:p w:rsidRDefault="001006E6" w:rsidR="001006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E70"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E23530">
      <w:rPr>
        <w:rStyle w:val="Brojstranice"/>
        <w:noProof/>
      </w:rPr>
      <w:t>3</w:t>
    </w:r>
    <w:r>
      <w:rPr>
        <w:rStyle w:val="Brojstranice"/>
      </w:rPr>
      <w:fldChar w:fldCharType="end"/>
    </w:r>
  </w:p>
  <w:p w:rsidRDefault="00E23530" w:rsidR="00E235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E70"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AE4C16">
      <w:rPr>
        <w:rStyle w:val="Brojstranice"/>
        <w:noProof/>
      </w:rPr>
      <w:t>3</w:t>
    </w:r>
    <w:r>
      <w:rPr>
        <w:rStyle w:val="Brojstranice"/>
      </w:rPr>
      <w:fldChar w:fldCharType="end"/>
    </w:r>
  </w:p>
  <w:p w:rsidRDefault="00E23530" w:rsidP="002A0DCE" w:rsidR="002A0DCE">
    <w:pPr>
      <w:pStyle w:val="Zaglavlje"/>
      <w:jc w:val="right"/>
    </w:pPr>
    <w:r>
      <w:tab/>
    </w:r>
    <w:r>
      <w:tab/>
    </w:r>
    <w:r w:rsidR="005D766F">
      <w:t xml:space="preserve">Poslovni broj: </w:t>
    </w:r>
    <w:r w:rsidR="00305AA8">
      <w:t>1</w:t>
    </w:r>
    <w:r w:rsidR="002A0DCE">
      <w:t>1.St-</w:t>
    </w:r>
    <w:r w:rsidR="008B4C9F">
      <w:t>9/2010</w:t>
    </w:r>
    <w:r w:rsidR="005D766F">
      <w:t>-263</w:t>
    </w:r>
  </w:p>
  <w:p w:rsidRDefault="00E23530" w:rsidR="00E235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3A77CD"/>
    <w:multiLevelType w:val="hybridMultilevel"/>
    <w:tmpl w:val="756410C2"/>
    <w:lvl w:tplc="BA6EA43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559A4567"/>
    <w:multiLevelType w:val="hybridMultilevel"/>
    <w:tmpl w:val="0BF62D2C"/>
    <w:lvl w:tplc="8BF2447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5D2D4540"/>
    <w:multiLevelType w:val="hybridMultilevel"/>
    <w:tmpl w:val="0A0E086A"/>
    <w:lvl w:tplc="799494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E6648AC"/>
    <w:multiLevelType w:val="hybridMultilevel"/>
    <w:tmpl w:val="02523FDC"/>
    <w:lvl w:tplc="38DA74B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67B60D45"/>
    <w:multiLevelType w:val="hybridMultilevel"/>
    <w:tmpl w:val="4572BA38"/>
    <w:lvl w:tplc="811A4E84" w:ilvl="0">
      <w:start w:val="1"/>
      <w:numFmt w:val="upperRoman"/>
      <w:lvlText w:val="%1."/>
      <w:lvlJc w:val="left"/>
      <w:pPr>
        <w:tabs>
          <w:tab w:pos="1425" w:val="num"/>
        </w:tabs>
        <w:ind w:hanging="720" w:left="1425"/>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5">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3"/>
  </w:num>
  <w:num w:numId="2">
    <w:abstractNumId w:val="4"/>
  </w:num>
  <w:num w:numId="3">
    <w:abstractNumId w:val="9"/>
  </w:num>
  <w:num w:numId="4">
    <w:abstractNumId w:val="5"/>
  </w:num>
  <w:num w:numId="5">
    <w:abstractNumId w:val="3"/>
  </w:num>
  <w:num w:numId="6">
    <w:abstractNumId w:val="15"/>
  </w:num>
  <w:num w:numId="7">
    <w:abstractNumId w:val="0"/>
  </w:num>
  <w:num w:numId="8">
    <w:abstractNumId w:val="1"/>
  </w:num>
  <w:num w:numId="9">
    <w:abstractNumId w:val="2"/>
  </w:num>
  <w:num w:numId="10">
    <w:abstractNumId w:val="7"/>
  </w:num>
  <w:num w:numId="11">
    <w:abstractNumId w:val="14"/>
  </w:num>
  <w:num w:numId="12">
    <w:abstractNumId w:val="6"/>
  </w:num>
  <w:num w:numId="13">
    <w:abstractNumId w:val="11"/>
  </w:num>
  <w:num w:numId="14">
    <w:abstractNumId w:val="10"/>
  </w:num>
  <w:num w:numId="15">
    <w:abstractNumId w:val="12"/>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11417"/>
    <w:rsid w:val="00035436"/>
    <w:rsid w:val="0004120C"/>
    <w:rsid w:val="00046F4C"/>
    <w:rsid w:val="00047489"/>
    <w:rsid w:val="00055A7B"/>
    <w:rsid w:val="00063A7B"/>
    <w:rsid w:val="00084F23"/>
    <w:rsid w:val="000901D8"/>
    <w:rsid w:val="00091626"/>
    <w:rsid w:val="000925ED"/>
    <w:rsid w:val="000B0084"/>
    <w:rsid w:val="000B0AE8"/>
    <w:rsid w:val="000B0AEB"/>
    <w:rsid w:val="000B0CD9"/>
    <w:rsid w:val="000B1B4F"/>
    <w:rsid w:val="000C20FB"/>
    <w:rsid w:val="000D24F4"/>
    <w:rsid w:val="000E19E0"/>
    <w:rsid w:val="000E3089"/>
    <w:rsid w:val="000E4F3F"/>
    <w:rsid w:val="000F5F4C"/>
    <w:rsid w:val="001006E6"/>
    <w:rsid w:val="001102B3"/>
    <w:rsid w:val="00112805"/>
    <w:rsid w:val="00120D51"/>
    <w:rsid w:val="00122C3F"/>
    <w:rsid w:val="00132B9D"/>
    <w:rsid w:val="00147324"/>
    <w:rsid w:val="0015165E"/>
    <w:rsid w:val="001715FB"/>
    <w:rsid w:val="0019096A"/>
    <w:rsid w:val="00193739"/>
    <w:rsid w:val="001A5D1A"/>
    <w:rsid w:val="001A61FE"/>
    <w:rsid w:val="001B0561"/>
    <w:rsid w:val="001C2CE5"/>
    <w:rsid w:val="001C42DC"/>
    <w:rsid w:val="001C4F58"/>
    <w:rsid w:val="001C7F78"/>
    <w:rsid w:val="001D30CC"/>
    <w:rsid w:val="001D5862"/>
    <w:rsid w:val="001F2AE9"/>
    <w:rsid w:val="00200523"/>
    <w:rsid w:val="00200652"/>
    <w:rsid w:val="00200CEB"/>
    <w:rsid w:val="0020250E"/>
    <w:rsid w:val="00203A2A"/>
    <w:rsid w:val="002105F3"/>
    <w:rsid w:val="002115EA"/>
    <w:rsid w:val="00212C14"/>
    <w:rsid w:val="00215609"/>
    <w:rsid w:val="00215B42"/>
    <w:rsid w:val="0022423B"/>
    <w:rsid w:val="0022662B"/>
    <w:rsid w:val="00232CB6"/>
    <w:rsid w:val="00247639"/>
    <w:rsid w:val="00275EF7"/>
    <w:rsid w:val="0027710C"/>
    <w:rsid w:val="00277405"/>
    <w:rsid w:val="00285058"/>
    <w:rsid w:val="00285FF8"/>
    <w:rsid w:val="002A0DCE"/>
    <w:rsid w:val="002A197C"/>
    <w:rsid w:val="002A6A52"/>
    <w:rsid w:val="002D2764"/>
    <w:rsid w:val="002E5E36"/>
    <w:rsid w:val="002F173D"/>
    <w:rsid w:val="002F35C1"/>
    <w:rsid w:val="00301B1A"/>
    <w:rsid w:val="00301DFE"/>
    <w:rsid w:val="003033F5"/>
    <w:rsid w:val="00305AA8"/>
    <w:rsid w:val="00323CEE"/>
    <w:rsid w:val="00327353"/>
    <w:rsid w:val="00361591"/>
    <w:rsid w:val="00363002"/>
    <w:rsid w:val="00365814"/>
    <w:rsid w:val="0037324A"/>
    <w:rsid w:val="00393757"/>
    <w:rsid w:val="00397FCB"/>
    <w:rsid w:val="003A3DF1"/>
    <w:rsid w:val="003B4F88"/>
    <w:rsid w:val="003B5D5F"/>
    <w:rsid w:val="003B78C4"/>
    <w:rsid w:val="003C2093"/>
    <w:rsid w:val="003C3849"/>
    <w:rsid w:val="003C4B57"/>
    <w:rsid w:val="003C5381"/>
    <w:rsid w:val="003D052A"/>
    <w:rsid w:val="003D75B2"/>
    <w:rsid w:val="003D7A27"/>
    <w:rsid w:val="003E0356"/>
    <w:rsid w:val="003E2E8E"/>
    <w:rsid w:val="003E6B62"/>
    <w:rsid w:val="003F1405"/>
    <w:rsid w:val="004021E1"/>
    <w:rsid w:val="00407534"/>
    <w:rsid w:val="00411EB9"/>
    <w:rsid w:val="00412E70"/>
    <w:rsid w:val="00414CAE"/>
    <w:rsid w:val="004270D5"/>
    <w:rsid w:val="00427B8E"/>
    <w:rsid w:val="00433385"/>
    <w:rsid w:val="00434ECE"/>
    <w:rsid w:val="00435DA5"/>
    <w:rsid w:val="00435F85"/>
    <w:rsid w:val="00437337"/>
    <w:rsid w:val="004456F9"/>
    <w:rsid w:val="004560F8"/>
    <w:rsid w:val="00461980"/>
    <w:rsid w:val="00465FAA"/>
    <w:rsid w:val="00470841"/>
    <w:rsid w:val="0047512C"/>
    <w:rsid w:val="00476F3F"/>
    <w:rsid w:val="00493FC9"/>
    <w:rsid w:val="00494218"/>
    <w:rsid w:val="004A598C"/>
    <w:rsid w:val="004B32BF"/>
    <w:rsid w:val="004B7DBF"/>
    <w:rsid w:val="004C1BAE"/>
    <w:rsid w:val="004C2DA0"/>
    <w:rsid w:val="004D3C22"/>
    <w:rsid w:val="004D753C"/>
    <w:rsid w:val="004D7ABC"/>
    <w:rsid w:val="005029A3"/>
    <w:rsid w:val="0050527D"/>
    <w:rsid w:val="00505C2F"/>
    <w:rsid w:val="005215E6"/>
    <w:rsid w:val="00523A5E"/>
    <w:rsid w:val="00524DF0"/>
    <w:rsid w:val="00524F9D"/>
    <w:rsid w:val="00527222"/>
    <w:rsid w:val="00527CEF"/>
    <w:rsid w:val="00527E7D"/>
    <w:rsid w:val="00534D6D"/>
    <w:rsid w:val="00536EF6"/>
    <w:rsid w:val="00541F63"/>
    <w:rsid w:val="00542C51"/>
    <w:rsid w:val="00557F06"/>
    <w:rsid w:val="00564F37"/>
    <w:rsid w:val="005717CE"/>
    <w:rsid w:val="005724FA"/>
    <w:rsid w:val="00576098"/>
    <w:rsid w:val="0057654D"/>
    <w:rsid w:val="00583508"/>
    <w:rsid w:val="005915D9"/>
    <w:rsid w:val="00595C45"/>
    <w:rsid w:val="005A4D3A"/>
    <w:rsid w:val="005B1BE8"/>
    <w:rsid w:val="005B436C"/>
    <w:rsid w:val="005D0F0F"/>
    <w:rsid w:val="005D4AAA"/>
    <w:rsid w:val="005D766F"/>
    <w:rsid w:val="005E109C"/>
    <w:rsid w:val="005E6AF9"/>
    <w:rsid w:val="005E7E9C"/>
    <w:rsid w:val="005F29CD"/>
    <w:rsid w:val="005F35EE"/>
    <w:rsid w:val="005F6E6D"/>
    <w:rsid w:val="005F7335"/>
    <w:rsid w:val="006074CE"/>
    <w:rsid w:val="006231E5"/>
    <w:rsid w:val="006322C6"/>
    <w:rsid w:val="00632574"/>
    <w:rsid w:val="0063658C"/>
    <w:rsid w:val="006405AA"/>
    <w:rsid w:val="0064336B"/>
    <w:rsid w:val="00650AF4"/>
    <w:rsid w:val="006748AE"/>
    <w:rsid w:val="00677DAA"/>
    <w:rsid w:val="00680CC1"/>
    <w:rsid w:val="00682509"/>
    <w:rsid w:val="00683F41"/>
    <w:rsid w:val="00687305"/>
    <w:rsid w:val="006905CD"/>
    <w:rsid w:val="00692F8A"/>
    <w:rsid w:val="00694599"/>
    <w:rsid w:val="00694E59"/>
    <w:rsid w:val="006A1D57"/>
    <w:rsid w:val="006A384F"/>
    <w:rsid w:val="006A5B82"/>
    <w:rsid w:val="006A720A"/>
    <w:rsid w:val="006A7BB1"/>
    <w:rsid w:val="006B003B"/>
    <w:rsid w:val="006B0B44"/>
    <w:rsid w:val="006C369B"/>
    <w:rsid w:val="006C5EF8"/>
    <w:rsid w:val="006D1D8C"/>
    <w:rsid w:val="006E7376"/>
    <w:rsid w:val="00703F52"/>
    <w:rsid w:val="00704E69"/>
    <w:rsid w:val="007151BF"/>
    <w:rsid w:val="00720121"/>
    <w:rsid w:val="00721F7E"/>
    <w:rsid w:val="00723A56"/>
    <w:rsid w:val="007300FA"/>
    <w:rsid w:val="00731926"/>
    <w:rsid w:val="00741AC4"/>
    <w:rsid w:val="00744BBC"/>
    <w:rsid w:val="0075508F"/>
    <w:rsid w:val="00764475"/>
    <w:rsid w:val="0076540C"/>
    <w:rsid w:val="00767F48"/>
    <w:rsid w:val="00771B69"/>
    <w:rsid w:val="00783124"/>
    <w:rsid w:val="00784345"/>
    <w:rsid w:val="00796F0B"/>
    <w:rsid w:val="007A4B69"/>
    <w:rsid w:val="007A589E"/>
    <w:rsid w:val="007B0510"/>
    <w:rsid w:val="007C2964"/>
    <w:rsid w:val="007C5A72"/>
    <w:rsid w:val="007C74D2"/>
    <w:rsid w:val="007D5882"/>
    <w:rsid w:val="007D5F60"/>
    <w:rsid w:val="007E2D17"/>
    <w:rsid w:val="007F54DB"/>
    <w:rsid w:val="00805F21"/>
    <w:rsid w:val="00807BC9"/>
    <w:rsid w:val="00814D08"/>
    <w:rsid w:val="00833C8B"/>
    <w:rsid w:val="00837A37"/>
    <w:rsid w:val="008427CD"/>
    <w:rsid w:val="0084339C"/>
    <w:rsid w:val="00846366"/>
    <w:rsid w:val="00850D32"/>
    <w:rsid w:val="00854E15"/>
    <w:rsid w:val="008629E6"/>
    <w:rsid w:val="0087328C"/>
    <w:rsid w:val="00880008"/>
    <w:rsid w:val="00882637"/>
    <w:rsid w:val="008860A9"/>
    <w:rsid w:val="00891EFC"/>
    <w:rsid w:val="0089479F"/>
    <w:rsid w:val="008A0CBF"/>
    <w:rsid w:val="008A70AA"/>
    <w:rsid w:val="008B0F84"/>
    <w:rsid w:val="008B4C9F"/>
    <w:rsid w:val="008C4FE5"/>
    <w:rsid w:val="008C6192"/>
    <w:rsid w:val="008C6E93"/>
    <w:rsid w:val="008D4417"/>
    <w:rsid w:val="008D499E"/>
    <w:rsid w:val="008D7736"/>
    <w:rsid w:val="008E1EE6"/>
    <w:rsid w:val="008E39B4"/>
    <w:rsid w:val="008E3B3C"/>
    <w:rsid w:val="008E70C9"/>
    <w:rsid w:val="008F2DC9"/>
    <w:rsid w:val="008F4D38"/>
    <w:rsid w:val="0090326E"/>
    <w:rsid w:val="00903C77"/>
    <w:rsid w:val="00924C4E"/>
    <w:rsid w:val="00934461"/>
    <w:rsid w:val="00941A0D"/>
    <w:rsid w:val="009612B0"/>
    <w:rsid w:val="00963EAA"/>
    <w:rsid w:val="009757D1"/>
    <w:rsid w:val="00975B3C"/>
    <w:rsid w:val="00983B41"/>
    <w:rsid w:val="009854E4"/>
    <w:rsid w:val="00991C90"/>
    <w:rsid w:val="009927F2"/>
    <w:rsid w:val="00993675"/>
    <w:rsid w:val="00997CF2"/>
    <w:rsid w:val="009B1409"/>
    <w:rsid w:val="009B471F"/>
    <w:rsid w:val="009D5A20"/>
    <w:rsid w:val="009E0F94"/>
    <w:rsid w:val="009E57D9"/>
    <w:rsid w:val="009E5DDD"/>
    <w:rsid w:val="009E70CF"/>
    <w:rsid w:val="009F3DAB"/>
    <w:rsid w:val="00A042E6"/>
    <w:rsid w:val="00A11719"/>
    <w:rsid w:val="00A159D7"/>
    <w:rsid w:val="00A16432"/>
    <w:rsid w:val="00A17BCA"/>
    <w:rsid w:val="00A21939"/>
    <w:rsid w:val="00A2389C"/>
    <w:rsid w:val="00A24C8A"/>
    <w:rsid w:val="00A37267"/>
    <w:rsid w:val="00A425BC"/>
    <w:rsid w:val="00A45738"/>
    <w:rsid w:val="00A567D5"/>
    <w:rsid w:val="00A659E8"/>
    <w:rsid w:val="00A75B69"/>
    <w:rsid w:val="00A807D5"/>
    <w:rsid w:val="00AA34A4"/>
    <w:rsid w:val="00AB4725"/>
    <w:rsid w:val="00AB4EDB"/>
    <w:rsid w:val="00AC7436"/>
    <w:rsid w:val="00AC7BCB"/>
    <w:rsid w:val="00AD3C4C"/>
    <w:rsid w:val="00AD515B"/>
    <w:rsid w:val="00AE0D21"/>
    <w:rsid w:val="00AE4C16"/>
    <w:rsid w:val="00AF18CC"/>
    <w:rsid w:val="00B149BA"/>
    <w:rsid w:val="00B208A8"/>
    <w:rsid w:val="00B22FBC"/>
    <w:rsid w:val="00B362E2"/>
    <w:rsid w:val="00B55EA9"/>
    <w:rsid w:val="00B56299"/>
    <w:rsid w:val="00B57089"/>
    <w:rsid w:val="00B73E80"/>
    <w:rsid w:val="00B807C8"/>
    <w:rsid w:val="00B82E30"/>
    <w:rsid w:val="00B9322F"/>
    <w:rsid w:val="00B97552"/>
    <w:rsid w:val="00BA77D3"/>
    <w:rsid w:val="00BB6839"/>
    <w:rsid w:val="00BB7C8E"/>
    <w:rsid w:val="00BC0F37"/>
    <w:rsid w:val="00BC4AD7"/>
    <w:rsid w:val="00BF3121"/>
    <w:rsid w:val="00BF5987"/>
    <w:rsid w:val="00BF5BD9"/>
    <w:rsid w:val="00C03360"/>
    <w:rsid w:val="00C066CF"/>
    <w:rsid w:val="00C10B2C"/>
    <w:rsid w:val="00C10BFA"/>
    <w:rsid w:val="00C13C92"/>
    <w:rsid w:val="00C23E7F"/>
    <w:rsid w:val="00C355C4"/>
    <w:rsid w:val="00C5004E"/>
    <w:rsid w:val="00C57313"/>
    <w:rsid w:val="00C62807"/>
    <w:rsid w:val="00C67357"/>
    <w:rsid w:val="00C71FB8"/>
    <w:rsid w:val="00C73650"/>
    <w:rsid w:val="00C81490"/>
    <w:rsid w:val="00C946E4"/>
    <w:rsid w:val="00CA293D"/>
    <w:rsid w:val="00CA77A3"/>
    <w:rsid w:val="00CC0302"/>
    <w:rsid w:val="00CC300E"/>
    <w:rsid w:val="00CD0407"/>
    <w:rsid w:val="00CE74B2"/>
    <w:rsid w:val="00CF37DF"/>
    <w:rsid w:val="00CF6536"/>
    <w:rsid w:val="00D1309B"/>
    <w:rsid w:val="00D15CDD"/>
    <w:rsid w:val="00D20AFC"/>
    <w:rsid w:val="00D22AE3"/>
    <w:rsid w:val="00D23920"/>
    <w:rsid w:val="00D26FE0"/>
    <w:rsid w:val="00D27502"/>
    <w:rsid w:val="00D460E4"/>
    <w:rsid w:val="00D506A1"/>
    <w:rsid w:val="00D56377"/>
    <w:rsid w:val="00D62A64"/>
    <w:rsid w:val="00D6685C"/>
    <w:rsid w:val="00D70FE3"/>
    <w:rsid w:val="00D73077"/>
    <w:rsid w:val="00D73B61"/>
    <w:rsid w:val="00D902A1"/>
    <w:rsid w:val="00D963D7"/>
    <w:rsid w:val="00DA101A"/>
    <w:rsid w:val="00DA2ECD"/>
    <w:rsid w:val="00DC4FD3"/>
    <w:rsid w:val="00DC723A"/>
    <w:rsid w:val="00DD5F3E"/>
    <w:rsid w:val="00DE3175"/>
    <w:rsid w:val="00DF61AA"/>
    <w:rsid w:val="00E23530"/>
    <w:rsid w:val="00E238FF"/>
    <w:rsid w:val="00E46010"/>
    <w:rsid w:val="00E56F14"/>
    <w:rsid w:val="00E60356"/>
    <w:rsid w:val="00E72760"/>
    <w:rsid w:val="00E84394"/>
    <w:rsid w:val="00E847D5"/>
    <w:rsid w:val="00E86B3D"/>
    <w:rsid w:val="00E90B28"/>
    <w:rsid w:val="00E955EC"/>
    <w:rsid w:val="00EA0451"/>
    <w:rsid w:val="00EA3D2F"/>
    <w:rsid w:val="00EC1B91"/>
    <w:rsid w:val="00EC2F69"/>
    <w:rsid w:val="00EC452D"/>
    <w:rsid w:val="00ED0B91"/>
    <w:rsid w:val="00ED1703"/>
    <w:rsid w:val="00EE1BB5"/>
    <w:rsid w:val="00EE3FF0"/>
    <w:rsid w:val="00EF6039"/>
    <w:rsid w:val="00F134A1"/>
    <w:rsid w:val="00F17C7F"/>
    <w:rsid w:val="00F25A64"/>
    <w:rsid w:val="00F26816"/>
    <w:rsid w:val="00F42937"/>
    <w:rsid w:val="00F4666C"/>
    <w:rsid w:val="00F5525F"/>
    <w:rsid w:val="00F55B3C"/>
    <w:rsid w:val="00F579AF"/>
    <w:rsid w:val="00F57E14"/>
    <w:rsid w:val="00F672A4"/>
    <w:rsid w:val="00F70559"/>
    <w:rsid w:val="00F71690"/>
    <w:rsid w:val="00F77269"/>
    <w:rsid w:val="00F8112D"/>
    <w:rsid w:val="00F87416"/>
    <w:rsid w:val="00FA4DDA"/>
    <w:rsid w:val="00FB06ED"/>
    <w:rsid w:val="00FC0739"/>
    <w:rsid w:val="00FF3359"/>
    <w:rsid w:val="00FF4A4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rsid w:val="00E46010"/>
    <w:pPr>
      <w:spacing w:after="120"/>
    </w:pPr>
  </w:style>
  <w:style w:styleId="Tekstbalonia" w:type="paragraph">
    <w:name w:val="Balloon Text"/>
    <w:basedOn w:val="Normal"/>
    <w:semiHidden/>
    <w:rsid w:val="00B807C8"/>
    <w:rPr>
      <w:rFonts w:cs="Tahoma" w:hAnsi="Tahoma" w:asci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true" w:styleId="TijelotekstaChar" w:type="character">
    <w:name w:val="Tijelo teksta Char"/>
    <w:basedOn w:val="Zadanifontodlomka"/>
    <w:link w:val="Tijeloteksta"/>
    <w:rsid w:val="00327353"/>
    <w:rPr>
      <w:sz w:val="24"/>
      <w:szCs w:val="24"/>
    </w:rPr>
  </w:style>
  <w:style w:styleId="Reetkatablice" w:type="table">
    <w:name w:val="Table Grid"/>
    <w:basedOn w:val="Obinatablica"/>
    <w:rsid w:val="00557F0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4C16"/>
    <w:rPr>
      <w:color w:val="808080"/>
      <w:bdr w:space="0" w:sz="0" w:color="auto" w:val="none"/>
      <w:shd w:fill="auto" w:color="auto" w:val="clear"/>
    </w:rPr>
  </w:style>
  <w:style w:customStyle="true" w:styleId="eSPISCCParagraphDefaultFont" w:type="character">
    <w:name w:val="eSPIS_CC_Paragraph Default Font"/>
    <w:basedOn w:val="Zadanifontodlomka"/>
    <w:rsid w:val="00AE4C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C16"/>
    <w:rPr>
      <w:bdr w:space="0" w:sz="0" w:color="auto" w:val="none"/>
      <w:shd w:fill="FFFFCC" w:color="auto" w:val="clear"/>
      <w:lang w:val="hr-HR"/>
    </w:rPr>
  </w:style>
  <w:style w:customStyle="true" w:styleId="PozadinaSvijetloCrvena" w:type="character">
    <w:name w:val="Pozadina_SvijetloCrvena"/>
    <w:basedOn w:val="eSPISCCParagraphDefaultFont"/>
    <w:rsid w:val="00AE4C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C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rsid w:val="00E46010"/>
    <w:pPr>
      <w:spacing w:after="120"/>
    </w:pPr>
  </w:style>
  <w:style w:styleId="Tekstbalonia" w:type="paragraph">
    <w:name w:val="Balloon Text"/>
    <w:basedOn w:val="Normal"/>
    <w:semiHidden/>
    <w:rsid w:val="00B807C8"/>
    <w:rPr>
      <w:rFonts w:ascii="Tahoma" w:cs="Tahoma" w:hAns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1" w:styleId="TijelotekstaChar" w:type="character">
    <w:name w:val="Tijelo teksta Char"/>
    <w:basedOn w:val="Zadanifontodlomka"/>
    <w:link w:val="Tijeloteksta"/>
    <w:rsid w:val="00327353"/>
    <w:rPr>
      <w:sz w:val="24"/>
      <w:szCs w:val="24"/>
    </w:rPr>
  </w:style>
  <w:style w:styleId="Reetkatablice" w:type="table">
    <w:name w:val="Table Grid"/>
    <w:basedOn w:val="Obinatablica"/>
    <w:rsid w:val="00557F0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4C16"/>
    <w:rPr>
      <w:color w:val="808080"/>
      <w:bdr w:color="auto" w:space="0" w:sz="0" w:val="none"/>
      <w:shd w:color="auto" w:fill="auto" w:val="clear"/>
    </w:rPr>
  </w:style>
  <w:style w:customStyle="1" w:styleId="eSPISCCParagraphDefaultFont" w:type="character">
    <w:name w:val="eSPIS_CC_Paragraph Default Font"/>
    <w:basedOn w:val="Zadanifontodlomka"/>
    <w:rsid w:val="00AE4C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4C16"/>
    <w:rPr>
      <w:bdr w:color="auto" w:space="0" w:sz="0" w:val="none"/>
      <w:shd w:color="auto" w:fill="FFFFCC" w:val="clear"/>
      <w:lang w:val="hr-HR"/>
    </w:rPr>
  </w:style>
  <w:style w:customStyle="1" w:styleId="PozadinaSvijetloCrvena" w:type="character">
    <w:name w:val="Pozadina_SvijetloCrvena"/>
    <w:basedOn w:val="eSPISCCParagraphDefaultFont"/>
    <w:rsid w:val="00AE4C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4C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7965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2017.</izvorni_sadrzaj>
    <derivirana_varijabla naziv="DomainObject.Predmet.DatumRjesavanja_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19. siječnja 2017.</izvorni_sadrzaj>
    <derivirana_varijabla naziv="DomainObject.Predmet.OdlukaRjesenje.DatumPravomocnosti_1">19. siječnja 2017.</derivirana_varijabla>
  </DomainObject.Predmet.OdlukaRjesenje.DatumPravomocnosti>
  <DomainObject.Predmet.OdlukaRjesenje.Oznaka>
    <izvorni_sadrzaj>St-9/2010-241</izvorni_sadrzaj>
    <derivirana_varijabla naziv="DomainObject.Predmet.OdlukaRjesenje.Oznaka_1">St-9/2010-241</derivirana_varijabla>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srpnja 2016.</izvorni_sadrzaj>
    <derivirana_varijabla naziv="DomainObject.Predmet.DatumZadnjeOdrzaneSudskeRadnje_1">13. srpnja 2016.</derivirana_varijabla>
  </DomainObject.Predmet.DatumZadnjeOdrzaneSudskeRadnje>
  <DomainObject.PredzadnjaOdlukaIzPredmeta.DatumDonosenjaOdluke>
    <izvorni_sadrzaj>15. studenog 2017.</izvorni_sadrzaj>
    <derivirana_varijabla naziv="DomainObject.PredzadnjaOdlukaIzPredmeta.DatumDonosenjaOdluke_1">15. studenog 2017.</derivirana_varijabla>
  </DomainObject.PredzadnjaOdlukaIzPredmeta.DatumDonosenjaOdluke>
  <DomainObject.PredzadnjaOdlukaIzPredmeta.Oznaka>
    <izvorni_sadrzaj>St-9/2010-256</izvorni_sadrzaj>
    <derivirana_varijabla naziv="DomainObject.PredzadnjaOdlukaIzPredmeta.Oznaka_1">St-9/2010-256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F4DC7-B51D-4C2C-884D-39DD7C651F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822</properties:Words>
  <properties:Characters>4627</properties:Characters>
  <properties:Lines>125</properties:Lines>
  <properties:Paragraphs>38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2017-03-20T08:06:00Z</dcterms:created>
  <dc:creator>Trgovački sud Split</dc:creator>
  <cp:lastModifiedBy>Ana Golub Gruić</cp:lastModifiedBy>
  <cp:lastPrinted>2018-10-30T11:36:00Z</cp:lastPrinted>
  <dcterms:modified xmlns:xsi="http://www.w3.org/2001/XMLSchema-instance" xsi:type="dcterms:W3CDTF">2018-10-30T11:36:00Z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(St-9-2010 Koudela rješenje - nalog za isplatu rezerviranih sredstava Addl megila.docx)</vt:lpwstr>
  </prop:property>
  <prop:property name="CC_coloring" pid="4" fmtid="{D5CDD505-2E9C-101B-9397-08002B2CF9AE}">
    <vt:bool>false</vt:bool>
  </prop:property>
  <prop:property name="BrojStranica" pid="5" fmtid="{D5CDD505-2E9C-101B-9397-08002B2CF9AE}">
    <vt:i4>3</vt:i4>
  </prop:property>
</prop:Properties>
</file>