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db96" w14:paraId="e85db9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565C6">
        <w:t>163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0565C6">
        <w:t>MEĐUNARODNA TEHNIČKA KORPORACIJA</w:t>
      </w:r>
      <w:r w:rsidR="0057721D">
        <w:t xml:space="preserve"> </w:t>
      </w:r>
      <w:r w:rsidR="0065203E">
        <w:t xml:space="preserve">d.o.o., </w:t>
      </w:r>
      <w:r w:rsidR="000565C6">
        <w:t>Split, Alojzija Stepinca 10</w:t>
      </w:r>
      <w:r w:rsidR="009255D0">
        <w:t xml:space="preserve">, </w:t>
      </w:r>
      <w:r w:rsidR="00F06DE1">
        <w:t>OIB</w:t>
      </w:r>
      <w:r w:rsidR="000565C6">
        <w:t>: 40550334431</w:t>
      </w:r>
      <w:r w:rsidR="00F576EC">
        <w:t xml:space="preserve">, </w:t>
      </w:r>
      <w:r w:rsidR="000565C6">
        <w:t>MBS: 060204141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565C6" w:rsidRPr="000565C6">
        <w:t xml:space="preserve">MEĐUNARODNA TEHNIČKA KORPORACIJA d.o.o., Split, Alojzija Stepinca 10, OIB: 40550334431, MBS: 060204141,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565C6">
        <w:t>1364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 12.493,21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565C6">
        <w:t>3. ST-1163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5FC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C22FB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St-1163/2015</izvorni_sadrzaj>
    <derivirana_varijabla naziv="DomainObject.Predmet.OznakaBroj_1">St-1163/2015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TEHNIČKA KORPORACIJA za trgovinu i usluge, društvo s ograničenom odgovornošću</izvorni_sadrzaj>
    <derivirana_varijabla naziv="DomainObject.Predmet.ProtustrankaFormated_1">  MEĐUNARODNA TEHNIČKA KORPORACIJA za trgovinu i usluge, društvo s ograničenom odgovornošću</derivirana_varijabla>
  </DomainObject.Predmet.ProtustrankaFormated>
  <DomainObject.Predmet.ProtustrankaFormatedOIB>
    <izvorni_sadrzaj>  MEĐUNARODNA TEHNIČKA KORPORACIJA za trgovinu i usluge, društvo s ograničenom odgovornošću, OIB 40550334431</izvorni_sadrzaj>
    <derivirana_varijabla naziv="DomainObject.Predmet.ProtustrankaFormatedOIB_1">  MEĐUNARODNA TEHNIČKA KORPORACIJA za trgovinu i usluge, društvo s ograničenom odgovornošću, OIB 40550334431</derivirana_varijabla>
  </DomainObject.Predmet.ProtustrankaFormatedOIB>
  <DomainObject.Predmet.ProtustrankaFormatedWithAdress>
    <izvorni_sadrzaj> MEĐUNARODNA TEHNIČKA KORPORACIJA za trgovinu i usluge, društvo s ograničenom odgovornošću, Alojzija Stepinca 10, 21000 Split</izvorni_sadrzaj>
    <derivirana_varijabla naziv="DomainObject.Predmet.ProtustrankaFormatedWithAdress_1"> MEĐUNARODNA TEHNIČKA KORPORACIJA za trgovinu i usluge, društvo s ograničenom odgovornošću, Alojzija Stepinca 10, 21000 Split</derivirana_varijabla>
  </DomainObject.Predmet.ProtustrankaFormatedWithAdress>
  <DomainObject.Predmet.ProtustrankaFormatedWithAdressOIB>
    <izvorni_sadrzaj> MEĐUNARODNA TEHNIČKA KORPORACIJA za trgovinu i usluge, društvo s ograničenom odgovornošću, OIB 40550334431, Alojzija Stepinca 10, 21000 Split</izvorni_sadrzaj>
    <derivirana_varijabla naziv="DomainObject.Predmet.ProtustrankaFormatedWithAdressOIB_1"> MEĐUNARODNA TEHNIČKA KORPORACIJA za trgovinu i usluge, društvo s ograničenom odgovornošću, OIB 40550334431, Alojzija Stepinca 10, 21000 Split</derivirana_varijabla>
  </DomainObject.Predmet.ProtustrankaFormatedWithAdressOIB>
  <DomainObject.Predmet.ProtustrankaWithAdress>
    <izvorni_sadrzaj>MEĐUNARODNA TEHNIČKA KORPORACIJA za trgovinu i usluge, društvo s ograničenom odgovornošću Alojzija Stepinca 10, 21000 Split</izvorni_sadrzaj>
    <derivirana_varijabla naziv="DomainObject.Predmet.ProtustrankaWithAdress_1">MEĐUNARODNA TEHNIČKA KORPORACIJA za trgovinu i usluge, društvo s ograničenom odgovornošću Alojzija Stepinca 10, 21000 Split</derivirana_varijabla>
  </DomainObject.Predmet.ProtustrankaWithAdress>
  <DomainObject.Predmet.ProtustrankaWithAdressOIB>
    <izvorni_sadrzaj>MEĐUNARODNA TEHNIČKA KORPORACIJA za trgovinu i usluge, društvo s ograničenom odgovornošću, OIB 40550334431, Alojzija Stepinca 10, 21000 Split</izvorni_sadrzaj>
    <derivirana_varijabla naziv="DomainObject.Predmet.ProtustrankaWithAdressOIB_1">MEĐUNARODNA TEHNIČKA KORPORACIJA za trgovinu i usluge, društvo s ograničenom odgovornošću, OIB 40550334431, Alojzija Stepinca 10, 21000 Split</derivirana_varijabla>
  </DomainObject.Predmet.ProtustrankaWithAdressOIB>
  <DomainObject.Predmet.ProtustrankaNazivFormated>
    <izvorni_sadrzaj>MEĐUNARODNA TEHNIČKA KORPORACIJA za trgovinu i usluge, društvo s ograničenom odgovornošću</izvorni_sadrzaj>
    <derivirana_varijabla naziv="DomainObject.Predmet.ProtustrankaNazivFormated_1">MEĐUNARODNA TEHNIČKA KORPORACIJA za trgovinu i usluge, društvo s ograničenom odgovornošću</derivirana_varijabla>
  </DomainObject.Predmet.ProtustrankaNazivFormated>
  <DomainObject.Predmet.ProtustrankaNazivFormatedOIB>
    <izvorni_sadrzaj>MEĐUNARODNA TEHNIČKA KORPORACIJA za trgovinu i usluge, društvo s ograničenom odgovornošću, OIB 40550334431</izvorni_sadrzaj>
    <derivirana_varijabla naziv="DomainObject.Predmet.ProtustrankaNazivFormatedOIB_1">MEĐUNARODNA TEHNIČKA KORPORACIJA za trgovinu i usluge, društvo s ograničenom odgovornošću, OIB 40550334431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12493.21</izvorni_sadrzaj>
    <derivirana_varijabla naziv="DomainObject.Predmet.TrenutnaVrijednost_1">12493.21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MEĐUNARODNA TEHNIČKA KORPORACIJA za trgovinu i usluge, društvo s ograničenom odgovornošću</item>
    </izvorni_sadrzaj>
    <derivirana_varijabla naziv="DomainObject.Predmet.ProtuStrankaListFormated_1">
      <item>MEĐUNARODNA TEHNIČKA KORPORACIJA za trgovinu i usluge, društvo s ograničenom odgovornošću</item>
    </derivirana_varijabla>
  </DomainObject.Predmet.ProtuStrankaListFormated>
  <DomainObject.Predmet.ProtuStrankaListFormatedOIB>
    <izvorni_sadrzaj>
      <item>MEĐUNARODNA TEHNIČKA KORPORACIJA za trgovinu i usluge, društvo s ograničenom odgovornošću, OIB 40550334431</item>
    </izvorni_sadrzaj>
    <derivirana_varijabla naziv="DomainObject.Predmet.ProtuStrankaListFormatedOIB_1">
      <item>MEĐUNARODNA TEHNIČKA KORPORACIJA za trgovinu i usluge, društvo s ograničenom odgovornošću, OIB 40550334431</item>
    </derivirana_varijabla>
  </DomainObject.Predmet.ProtuStrankaListFormatedOIB>
  <DomainObject.Predmet.ProtuStrankaListFormatedWithAdress>
    <izvorni_sadrzaj>
      <item>MEĐUNARODNA TEHNIČKA KORPORACIJA za trgovinu i usluge, društvo s ograničenom odgovornošću, Alojzija Stepinca 10, 21000 Split</item>
    </izvorni_sadrzaj>
    <derivirana_varijabla naziv="DomainObject.Predmet.ProtuStrankaListFormatedWithAdress_1">
      <item>MEĐUNARODNA TEHNIČKA KORPORACIJA za trgovinu i usluge, društvo s ograničenom odgovornošću, Alojzija Stepinca 10, 21000 Split</item>
    </derivirana_varijabla>
  </DomainObject.Predmet.ProtuStrankaListFormatedWithAdress>
  <DomainObject.Predmet.ProtuStrankaListFormatedWithAdressOIB>
    <izvorni_sadrzaj>
      <item>MEĐUNARODNA TEHNIČKA KORPORACIJA za trgovinu i usluge, društvo s ograničenom odgovornošću, OIB 40550334431, Alojzija Stepinca 10, 21000 Split</item>
    </izvorni_sadrzaj>
    <derivirana_varijabla naziv="DomainObject.Predmet.ProtuStrankaListFormatedWithAdressOIB_1">
      <item>MEĐUNARODNA TEHNIČKA KORPORACIJA za trgovinu i usluge, društvo s ograničenom odgovornošću, OIB 40550334431, Alojzija Stepinca 10, 21000 Split</item>
    </derivirana_varijabla>
  </DomainObject.Predmet.ProtuStrankaListFormatedWithAdressOIB>
  <DomainObject.Predmet.ProtuStrankaListNazivFormated>
    <izvorni_sadrzaj>
      <item>MEĐUNARODNA TEHNIČKA KORPORACIJA za trgovinu i usluge, društvo s ograničenom odgovornošću</item>
    </izvorni_sadrzaj>
    <derivirana_varijabla naziv="DomainObject.Predmet.ProtuStrankaListNazivFormated_1">
      <item>MEĐUNARODNA TEHNIČKA KORPORACIJA za trgovinu i usluge, društvo s ograničenom odgovornošću</item>
    </derivirana_varijabla>
  </DomainObject.Predmet.ProtuStrankaListNazivFormated>
  <DomainObject.Predmet.ProtuStrankaListNazivFormatedOIB>
    <izvorni_sadrzaj>
      <item>MEĐUNARODNA TEHNIČKA KORPORACIJA za trgovinu i usluge, društvo s ograničenom odgovornošću, OIB 40550334431</item>
    </izvorni_sadrzaj>
    <derivirana_varijabla naziv="DomainObject.Predmet.ProtuStrankaListNazivFormatedOIB_1">
      <item>MEĐUNARODNA TEHNIČKA KORPORACIJA za trgovinu i usluge, društvo s ograničenom odgovornošću, OIB 40550334431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MEĐUNARODNA TEHNIČKA KORPORACIJA za trgovinu i usluge, društvo s ograničenom odgovornošću</izvorni_sadrzaj>
    <derivirana_varijabla naziv="DomainObject.Predmet.ProtustrankaIDrugi_1">MEĐUNARODNA TEHNIČKA KORPORACIJA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MEĐUNARODNA TEHNIČKA KORPORACIJA za trgovinu i usluge, društvo s ograničenom odgovornošću, OIB 40550334431, Alojzija Stepinca 10, 21000 Split</izvorni_sadrzaj>
    <derivirana_varijabla naziv="DomainObject.Predmet.ProtustrankaIDrugiAdressOIB_1">MEĐUNARODNA TEHNIČKA KORPORACIJA za trgovinu i usluge, društvo s ograničenom odgovornošću, OIB 40550334431, Alojzija Stepinca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TEHNIČKA KORPORACIJA za trgovinu i usluge, društvo s ograničenom odgovornošću</item>
      <item>FINANCIJSKA AGENCIJA, RC SPLIT</item>
    </izvorni_sadrzaj>
    <derivirana_varijabla naziv="DomainObject.Predmet.SudioniciListNaziv_1">
      <item>MEĐUNARODNA TEHNIČKA KORPORACIJA za trgovinu i usluge, društvo s ograničenom odgovornošću</item>
      <item>FINANCIJSKA AGENCIJA, RC SPLIT</item>
    </derivirana_varijabla>
  </DomainObject.Predmet.SudioniciListNaziv>
  <DomainObject.Predmet.SudioniciListAdressOIB>
    <izvorni_sadrzaj>
      <item>MEĐUNARODNA TEHNIČKA KORPORACIJA za trgovinu i usluge, društvo s ograničenom odgovornošću, OIB 40550334431, Alojzija Stepinca 10,21000 Split</item>
      <item>FINANCIJSKA AGENCIJA, RC SPLIT, OIB 85821130368, Mažuranićevo šetalište 24 b,21000 Split</item>
    </izvorni_sadrzaj>
    <derivirana_varijabla naziv="DomainObject.Predmet.SudioniciListAdressOIB_1">
      <item>MEĐUNARODNA TEHNIČKA KORPORACIJA za trgovinu i usluge, društvo s ograničenom odgovornošću, OIB 40550334431, Alojzija Stepinca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40550334431</item>
      <item>, OIB 85821130368</item>
    </izvorni_sadrzaj>
    <derivirana_varijabla naziv="DomainObject.Predmet.SudioniciListNazivOIB_1">
      <item>, OIB 40550334431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1816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2015-11-24T07:34:00Z</dcterms:created>
  <dc:creator>Lari Glavaš</dc:creator>
  <cp:lastModifiedBy>Lari Glavaš</cp:lastModifiedBy>
  <cp:lastPrinted>2015-11-24T07:33:00Z</cp:lastPrinted>
  <dcterms:modified xmlns:xsi="http://www.w3.org/2001/XMLSchema-instance" xsi:type="dcterms:W3CDTF">2015-11-24T07:34:00Z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