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2784" w14:paraId="8aa2784" w:rsidRDefault="00832CEA" w:rsidP="000912B2" w:rsidR="00082B59">
      <w:pPr>
        <w:jc w:val="right"/>
        <w15:collapsed w:val="false"/>
      </w:pPr>
      <w:bookmarkStart w:name="_GoBack" w:id="0"/>
      <w:bookmarkEnd w:id="0"/>
      <w:r>
        <w:t xml:space="preserve">Poslovni broj </w:t>
      </w:r>
      <w:r w:rsidR="00F45221">
        <w:t>3</w:t>
      </w:r>
      <w:r>
        <w:t xml:space="preserve"> St -</w:t>
      </w:r>
      <w:r w:rsidR="00F45221">
        <w:t>9</w:t>
      </w:r>
      <w:r w:rsidR="006E46D1">
        <w:t>3</w:t>
      </w:r>
      <w:r w:rsidR="000912B2">
        <w:t>/15-</w:t>
      </w:r>
      <w:r w:rsidR="00F45221">
        <w:t>4</w:t>
      </w:r>
    </w:p>
    <w:p w:rsidRDefault="00DF404F" w:rsidP="00451A17" w:rsidR="00DF404F" w:rsidRPr="004F17D9">
      <w:pPr>
        <w:jc w:val="both"/>
      </w:pPr>
    </w:p>
    <w:p w:rsidRDefault="00DF404F" w:rsidP="00451A17" w:rsidR="00DF404F" w:rsidRPr="004F17D9">
      <w:pPr>
        <w:jc w:val="both"/>
      </w:pPr>
    </w:p>
    <w:p w:rsidRDefault="00DF404F" w:rsidP="00451A17" w:rsidR="00DF404F" w:rsidRPr="004F17D9">
      <w:pPr>
        <w:jc w:val="both"/>
      </w:pPr>
    </w:p>
    <w:p w:rsidRDefault="00A3480A" w:rsidP="00832CEA" w:rsidR="00A3480A" w:rsidRPr="004F17D9">
      <w:pPr>
        <w:ind w:firstLine="720"/>
        <w:jc w:val="both"/>
        <w:rPr>
          <w:bCs/>
        </w:rPr>
      </w:pPr>
      <w:r w:rsidRPr="004F17D9">
        <w:rPr>
          <w:bCs/>
        </w:rPr>
        <w:t>REPUBLIKA HRVATSKA</w:t>
      </w:r>
    </w:p>
    <w:p w:rsidRDefault="00A3480A" w:rsidP="00832CEA" w:rsidR="00A3480A">
      <w:pPr>
        <w:ind w:firstLine="720"/>
        <w:jc w:val="both"/>
        <w:rPr>
          <w:bCs/>
        </w:rPr>
      </w:pPr>
      <w:r w:rsidRPr="004F17D9">
        <w:rPr>
          <w:bCs/>
        </w:rPr>
        <w:t>TRGOVAČKI SUD U ZADRU</w:t>
      </w:r>
    </w:p>
    <w:p w:rsidRDefault="00832CEA" w:rsidP="00832CEA" w:rsidR="00832CEA" w:rsidRPr="004F17D9">
      <w:pPr>
        <w:ind w:firstLine="720"/>
        <w:jc w:val="both"/>
        <w:rPr>
          <w:bCs/>
        </w:rPr>
      </w:pPr>
      <w:r>
        <w:rPr>
          <w:bCs/>
        </w:rPr>
        <w:t>Dr. Franje Tuđmana 35</w:t>
      </w:r>
    </w:p>
    <w:p w:rsidRDefault="00B45A21" w:rsidP="00451A17" w:rsidR="00451A17" w:rsidRPr="004F17D9">
      <w:pPr>
        <w:jc w:val="both"/>
      </w:pPr>
      <w:r w:rsidRPr="004F17D9">
        <w:t xml:space="preserve">                                               </w:t>
      </w:r>
      <w:r w:rsidR="00A3480A" w:rsidRPr="004F17D9">
        <w:tab/>
      </w:r>
      <w:r w:rsidR="00A3480A" w:rsidRPr="004F17D9">
        <w:tab/>
      </w:r>
      <w:r w:rsidR="00A3480A" w:rsidRPr="004F17D9">
        <w:tab/>
      </w:r>
      <w:r w:rsidR="00A3480A" w:rsidRPr="004F17D9">
        <w:tab/>
      </w:r>
      <w:r w:rsidR="004F17D9">
        <w:t xml:space="preserve">         </w:t>
      </w:r>
      <w:r w:rsidR="00A3480A" w:rsidRPr="004F17D9">
        <w:tab/>
      </w:r>
      <w:r w:rsidR="00C00AE9" w:rsidRPr="004F17D9">
        <w:t xml:space="preserve">  </w:t>
      </w:r>
      <w:r w:rsidR="004F17D9">
        <w:t xml:space="preserve">         </w:t>
      </w:r>
    </w:p>
    <w:p w:rsidRDefault="00F75965" w:rsidP="00451A17" w:rsidR="00451A17" w:rsidRPr="004F17D9">
      <w:pPr>
        <w:jc w:val="both"/>
      </w:pPr>
      <w:r w:rsidRPr="004F17D9">
        <w:tab/>
      </w:r>
      <w:r w:rsidRPr="004F17D9">
        <w:tab/>
      </w:r>
      <w:r w:rsidRPr="004F17D9">
        <w:tab/>
      </w:r>
      <w:r w:rsidRPr="004F17D9">
        <w:tab/>
      </w:r>
      <w:r w:rsidRPr="004F17D9">
        <w:tab/>
      </w:r>
    </w:p>
    <w:p w:rsidRDefault="004F17D9" w:rsidP="004F17D9" w:rsidR="00E56D57" w:rsidRPr="004F17D9">
      <w:pPr>
        <w:jc w:val="center"/>
      </w:pPr>
      <w:r>
        <w:t xml:space="preserve">R E P U B L I K A   H R V A T S K A </w:t>
      </w:r>
    </w:p>
    <w:p w:rsidRDefault="002B2B08" w:rsidP="00451A17" w:rsidR="002B2B08" w:rsidRPr="004F17D9">
      <w:pPr>
        <w:jc w:val="both"/>
      </w:pPr>
    </w:p>
    <w:p w:rsidRDefault="00825C3E" w:rsidP="00451A17" w:rsidR="00451A17" w:rsidRPr="004F17D9">
      <w:pPr>
        <w:jc w:val="center"/>
      </w:pPr>
      <w:r w:rsidRPr="004F17D9">
        <w:t xml:space="preserve">Z A K LJ U Č A K </w:t>
      </w:r>
    </w:p>
    <w:p w:rsidRDefault="00451A17" w:rsidP="00196E33" w:rsidR="00451A17" w:rsidRPr="004F17D9"/>
    <w:p w:rsidRDefault="00832CEA" w:rsidP="00404629" w:rsidR="00AE1C9C" w:rsidRPr="004F17D9">
      <w:pPr>
        <w:ind w:firstLine="720"/>
        <w:jc w:val="both"/>
      </w:pPr>
      <w:r>
        <w:t xml:space="preserve">Trgovački sud u Zadru, </w:t>
      </w:r>
      <w:r w:rsidR="00120FE1" w:rsidRPr="004F17D9">
        <w:t>OIB:</w:t>
      </w:r>
      <w:r>
        <w:rPr>
          <w:lang w:eastAsia="hr-HR"/>
        </w:rPr>
        <w:t xml:space="preserve"> 39670464653,</w:t>
      </w:r>
      <w:r w:rsidR="00CD70A3" w:rsidRPr="004F17D9">
        <w:t xml:space="preserve"> </w:t>
      </w:r>
      <w:r>
        <w:t>po sutkinji</w:t>
      </w:r>
      <w:r w:rsidR="00F45221">
        <w:t xml:space="preserve"> </w:t>
      </w:r>
      <w:r>
        <w:t xml:space="preserve">Ani </w:t>
      </w:r>
      <w:r w:rsidR="00F45221">
        <w:t>Markač, na prijedlog više sudske savjetnice Tine Grgas</w:t>
      </w:r>
      <w:r w:rsidR="00CD70A3" w:rsidRPr="004F17D9">
        <w:t xml:space="preserve">, u skraćenom stečajnom postupku nad dužnikom </w:t>
      </w:r>
      <w:r w:rsidR="006E46D1">
        <w:t>IVAS d.o.o.</w:t>
      </w:r>
      <w:r>
        <w:t>,</w:t>
      </w:r>
      <w:r w:rsidR="006E46D1">
        <w:t xml:space="preserve"> Pakoštane, Matije Gupca 8, Pakoštane, </w:t>
      </w:r>
      <w:r w:rsidR="00F45221">
        <w:t>OIB:</w:t>
      </w:r>
      <w:r w:rsidR="006E46D1">
        <w:t>38674640956</w:t>
      </w:r>
      <w:r w:rsidR="00F45221">
        <w:t xml:space="preserve">, </w:t>
      </w:r>
      <w:r w:rsidR="009F55D5">
        <w:t xml:space="preserve">zastupanom po članu uprave Anti Ivasu iz Pakoštana, Matije Gupca 8, </w:t>
      </w:r>
      <w:r w:rsidR="00CD70A3" w:rsidRPr="004F17D9">
        <w:t>povodom zahtjeva Ministarstva financija</w:t>
      </w:r>
      <w:r>
        <w:t xml:space="preserve"> Republike Hrvatske-Porezne uprave, Područnog</w:t>
      </w:r>
      <w:r w:rsidR="00CD70A3" w:rsidRPr="004F17D9">
        <w:t xml:space="preserve"> ured</w:t>
      </w:r>
      <w:r>
        <w:t>a</w:t>
      </w:r>
      <w:r w:rsidR="00CD70A3" w:rsidRPr="004F17D9">
        <w:t xml:space="preserve"> Zadar od dana </w:t>
      </w:r>
      <w:r w:rsidR="00F45221">
        <w:t>25</w:t>
      </w:r>
      <w:r w:rsidR="000912B2">
        <w:t>. kolovoza 2015</w:t>
      </w:r>
      <w:r w:rsidR="00CD70A3" w:rsidRPr="004F17D9">
        <w:t xml:space="preserve">. godine, </w:t>
      </w:r>
      <w:r>
        <w:t>2</w:t>
      </w:r>
      <w:r w:rsidR="00F45221">
        <w:t>3</w:t>
      </w:r>
      <w:r w:rsidR="000912B2">
        <w:t>. rujna 2015</w:t>
      </w:r>
      <w:r w:rsidR="00AE1C9C" w:rsidRPr="004F17D9">
        <w:t>. godine</w:t>
      </w:r>
    </w:p>
    <w:p w:rsidRDefault="00E56D57" w:rsidP="00451A17" w:rsidR="00E56D57" w:rsidRPr="004F17D9">
      <w:pPr>
        <w:jc w:val="both"/>
      </w:pPr>
    </w:p>
    <w:p w:rsidRDefault="00825C3E" w:rsidP="00451A17" w:rsidR="00451A17" w:rsidRPr="004F17D9">
      <w:pPr>
        <w:jc w:val="center"/>
      </w:pPr>
      <w:r w:rsidRPr="004F17D9">
        <w:t xml:space="preserve">z a k lj u č i o </w:t>
      </w:r>
      <w:r w:rsidR="00451A17" w:rsidRPr="004F17D9">
        <w:t xml:space="preserve">  j e</w:t>
      </w:r>
    </w:p>
    <w:p w:rsidRDefault="0030022D" w:rsidP="00B45A21" w:rsidR="0030022D" w:rsidRPr="004F17D9">
      <w:pPr>
        <w:jc w:val="both"/>
      </w:pPr>
    </w:p>
    <w:p w:rsidRDefault="00832CEA" w:rsidP="00832CEA" w:rsidR="00B17A8A" w:rsidRPr="004F17D9">
      <w:pPr>
        <w:ind w:firstLine="315"/>
        <w:jc w:val="both"/>
      </w:pPr>
      <w:r>
        <w:t xml:space="preserve">1. </w:t>
      </w:r>
      <w:r w:rsidR="00B17A8A" w:rsidRPr="004F17D9">
        <w:t>Poziv</w:t>
      </w:r>
      <w:r w:rsidR="004F17D9">
        <w:t>a</w:t>
      </w:r>
      <w:r w:rsidR="00AC38D0" w:rsidRPr="004F17D9">
        <w:t xml:space="preserve"> </w:t>
      </w:r>
      <w:r w:rsidR="00B17A8A" w:rsidRPr="004F17D9">
        <w:t xml:space="preserve">se </w:t>
      </w:r>
      <w:r w:rsidR="00F9012B" w:rsidRPr="004F17D9">
        <w:t xml:space="preserve">član </w:t>
      </w:r>
      <w:r w:rsidR="00015F21" w:rsidRPr="004F17D9">
        <w:t>uprave</w:t>
      </w:r>
      <w:r w:rsidR="00FA39BB">
        <w:t xml:space="preserve"> dužnika</w:t>
      </w:r>
      <w:r w:rsidR="00404629" w:rsidRPr="004F17D9">
        <w:t xml:space="preserve"> </w:t>
      </w:r>
      <w:r w:rsidR="006E46D1">
        <w:t>Ante Ivas</w:t>
      </w:r>
      <w:r>
        <w:t xml:space="preserve"> iz Pakoštana</w:t>
      </w:r>
      <w:r w:rsidR="006E46D1">
        <w:t>, Matije Gupca 8</w:t>
      </w:r>
      <w:r w:rsidR="00F45221">
        <w:t xml:space="preserve">, </w:t>
      </w:r>
      <w:r w:rsidR="004C3B67" w:rsidRPr="004F17D9">
        <w:t>u r</w:t>
      </w:r>
      <w:r w:rsidR="00B17A8A" w:rsidRPr="004F17D9">
        <w:t xml:space="preserve">oku od 15 (petnaest) dana </w:t>
      </w:r>
      <w:r>
        <w:t xml:space="preserve">od dana primitka ovog zaključka, podnijeti ovom sudu </w:t>
      </w:r>
      <w:r w:rsidR="00B17A8A" w:rsidRPr="004F17D9">
        <w:t>javnobilježnički ovjerovljen prokazni popis imovine dužnika, uz upozorenje da se davanjem netočnih ili nepotpunih podataka izlaže odgovornosti kao za lažan iskaz pred sudom</w:t>
      </w:r>
      <w:r w:rsidR="00C61829" w:rsidRPr="004F17D9">
        <w:t>.</w:t>
      </w:r>
    </w:p>
    <w:p w:rsidRDefault="00B45A21" w:rsidP="00B45A21" w:rsidR="00B45A21" w:rsidRPr="004F17D9">
      <w:pPr>
        <w:ind w:left="720"/>
        <w:jc w:val="both"/>
      </w:pPr>
    </w:p>
    <w:p w:rsidRDefault="00C61829" w:rsidP="000912B2" w:rsidR="009A7FD2">
      <w:pPr>
        <w:numPr>
          <w:ilvl w:val="0"/>
          <w:numId w:val="7"/>
        </w:numPr>
        <w:tabs>
          <w:tab w:pos="675" w:val="clear"/>
          <w:tab w:pos="567" w:val="num"/>
        </w:tabs>
        <w:ind w:firstLine="315" w:left="0"/>
        <w:jc w:val="both"/>
      </w:pPr>
      <w:r w:rsidRPr="004F17D9">
        <w:t xml:space="preserve">Pozivaju se vjerovnici dužnika </w:t>
      </w:r>
      <w:r w:rsidR="00757567">
        <w:t>IVAS d.o.o.</w:t>
      </w:r>
      <w:r w:rsidR="00832CEA">
        <w:t>,</w:t>
      </w:r>
      <w:r w:rsidR="00757567">
        <w:t xml:space="preserve"> Pakoštane, Matije Gupca 8, Pakoštane, OIB:</w:t>
      </w:r>
      <w:r w:rsidR="00832CEA">
        <w:t xml:space="preserve"> </w:t>
      </w:r>
      <w:r w:rsidR="00757567">
        <w:t>38674640956</w:t>
      </w:r>
      <w:r w:rsidR="00832CEA">
        <w:t>,</w:t>
      </w:r>
      <w:r w:rsidR="00F45221">
        <w:t xml:space="preserve"> </w:t>
      </w:r>
      <w:r w:rsidR="00F9012B" w:rsidRPr="004F17D9">
        <w:t>d</w:t>
      </w:r>
      <w:r w:rsidR="008C29D3" w:rsidRPr="004F17D9">
        <w:t xml:space="preserve">a </w:t>
      </w:r>
      <w:r w:rsidRPr="004F17D9">
        <w:t xml:space="preserve">najkasnije u roku od 45 (četrdesetpet) dana od dana objave </w:t>
      </w:r>
      <w:r w:rsidRPr="00953FCE">
        <w:t xml:space="preserve">poziva </w:t>
      </w:r>
      <w:r w:rsidR="000912B2" w:rsidRPr="00953FCE">
        <w:t>na e-oglasnoj ploči suda</w:t>
      </w:r>
      <w:r w:rsidR="000912B2" w:rsidRPr="000912B2">
        <w:rPr>
          <w:b/>
        </w:rPr>
        <w:t xml:space="preserve"> </w:t>
      </w:r>
      <w:r w:rsidRPr="004F17D9">
        <w:t>predlože otvaranje stečajnog postupka n</w:t>
      </w:r>
      <w:r w:rsidR="006362A6" w:rsidRPr="004F17D9">
        <w:t>ad dužnikom</w:t>
      </w:r>
      <w:r w:rsidR="00AE2799" w:rsidRPr="004F17D9">
        <w:t xml:space="preserve"> </w:t>
      </w:r>
      <w:r w:rsidR="00404629" w:rsidRPr="004F17D9">
        <w:t xml:space="preserve">dužnika </w:t>
      </w:r>
      <w:r w:rsidR="00757567">
        <w:t>IVAS d.o.o. Pakoštane</w:t>
      </w:r>
      <w:r w:rsidR="00041C5A">
        <w:t>.</w:t>
      </w:r>
    </w:p>
    <w:p w:rsidRDefault="00041C5A" w:rsidP="00041C5A" w:rsidR="00041C5A">
      <w:pPr>
        <w:jc w:val="both"/>
      </w:pPr>
    </w:p>
    <w:p w:rsidRDefault="00757567" w:rsidP="00DC76E3" w:rsidR="00AE1C9C" w:rsidRPr="004F17D9">
      <w:pPr>
        <w:numPr>
          <w:ilvl w:val="0"/>
          <w:numId w:val="7"/>
        </w:numPr>
        <w:jc w:val="both"/>
      </w:pPr>
      <w:r>
        <w:t>IVAS d.o.o. Pakoštane</w:t>
      </w:r>
      <w:r w:rsidRPr="004F17D9">
        <w:t xml:space="preserve"> </w:t>
      </w:r>
      <w:r w:rsidR="00F9012B" w:rsidRPr="004F17D9">
        <w:t>n</w:t>
      </w:r>
      <w:r w:rsidR="00AE6B00" w:rsidRPr="004F17D9">
        <w:t xml:space="preserve">ema zaposlenika i nesposoban je </w:t>
      </w:r>
      <w:r w:rsidR="00AE1C9C" w:rsidRPr="004F17D9">
        <w:t>za plaćanje.</w:t>
      </w:r>
    </w:p>
    <w:p w:rsidRDefault="00AE1C9C" w:rsidP="00AE1C9C" w:rsidR="00AE1C9C" w:rsidRPr="004F17D9">
      <w:pPr>
        <w:jc w:val="both"/>
      </w:pPr>
    </w:p>
    <w:p w:rsidRDefault="00AE1C9C" w:rsidP="00AE1C9C" w:rsidR="00AE1C9C">
      <w:pPr>
        <w:numPr>
          <w:ilvl w:val="0"/>
          <w:numId w:val="7"/>
        </w:numPr>
        <w:tabs>
          <w:tab w:pos="675" w:val="clear"/>
          <w:tab w:pos="426" w:val="num"/>
        </w:tabs>
        <w:ind w:firstLine="315" w:left="0"/>
        <w:jc w:val="both"/>
      </w:pPr>
      <w:r w:rsidRPr="004F17D9">
        <w:t xml:space="preserve">Visina tražbina koje čekaju na naplatu iz sredstva s računa navedene pravne osobe iznosi </w:t>
      </w:r>
      <w:r w:rsidR="00832CEA">
        <w:t xml:space="preserve">29.673,65 kn. </w:t>
      </w:r>
    </w:p>
    <w:p w:rsidRDefault="00832CEA" w:rsidP="00832CEA" w:rsidR="00832CEA" w:rsidRPr="004F17D9">
      <w:pPr>
        <w:jc w:val="both"/>
      </w:pPr>
    </w:p>
    <w:p w:rsidRDefault="00AE1C9C" w:rsidP="000912B2" w:rsidR="00AE1C9C" w:rsidRPr="004F17D9">
      <w:pPr>
        <w:numPr>
          <w:ilvl w:val="0"/>
          <w:numId w:val="7"/>
        </w:numPr>
        <w:tabs>
          <w:tab w:pos="675" w:val="clear"/>
          <w:tab w:pos="426" w:val="num"/>
        </w:tabs>
        <w:ind w:firstLine="315" w:left="0"/>
        <w:jc w:val="both"/>
      </w:pPr>
      <w:r w:rsidRPr="004F17D9">
        <w:t>Vjerovnici koji predlože otvaranje stečajnog postupka, osim podnositelja zahtjeva, posebnim zaključkom</w:t>
      </w:r>
      <w:r w:rsidR="00832CEA">
        <w:t xml:space="preserve"> će</w:t>
      </w:r>
      <w:r w:rsidRPr="004F17D9">
        <w:t xml:space="preserve"> biti pozvani na solidarno plaćanje predujma za pokriće troškova postupka.</w:t>
      </w:r>
    </w:p>
    <w:p w:rsidRDefault="00AE1C9C" w:rsidP="00AE1C9C" w:rsidR="00AE1C9C" w:rsidRPr="004F17D9">
      <w:pPr>
        <w:jc w:val="both"/>
      </w:pPr>
    </w:p>
    <w:p w:rsidRDefault="00AE1C9C" w:rsidP="000912B2" w:rsidR="00CF6382">
      <w:pPr>
        <w:numPr>
          <w:ilvl w:val="0"/>
          <w:numId w:val="7"/>
        </w:numPr>
        <w:tabs>
          <w:tab w:pos="675" w:val="clear"/>
          <w:tab w:pos="567" w:val="num"/>
        </w:tabs>
        <w:ind w:firstLine="315" w:left="0"/>
        <w:jc w:val="both"/>
      </w:pPr>
      <w:r w:rsidRPr="004F17D9">
        <w:t xml:space="preserve">  </w:t>
      </w:r>
      <w:r w:rsidR="00CF6382" w:rsidRPr="004F17D9">
        <w:t xml:space="preserve">Ukoliko član uprave iz točke </w:t>
      </w:r>
      <w:r w:rsidRPr="004F17D9">
        <w:t>1</w:t>
      </w:r>
      <w:r w:rsidR="00CF6382" w:rsidRPr="004F17D9">
        <w:t>.</w:t>
      </w:r>
      <w:r w:rsidR="00832CEA">
        <w:t xml:space="preserve"> izreke ovog rješenja ne podnese</w:t>
      </w:r>
      <w:r w:rsidR="00CF6382" w:rsidRPr="004F17D9">
        <w:t xml:space="preserve"> prokazni popis imovine dužnika</w:t>
      </w:r>
      <w:r w:rsidR="00732911">
        <w:t xml:space="preserve"> u navedenom roku</w:t>
      </w:r>
      <w:r w:rsidR="00CF6382" w:rsidRPr="004F17D9">
        <w:t xml:space="preserve"> ili ako iz toga popisa proizlazi da dužnik ima imovinu koja ne bi bila dostatna ni za pokriće predvidivih troškova stečajnog postupka, te ako vjerovnici </w:t>
      </w:r>
      <w:r w:rsidR="00DF055B" w:rsidRPr="004F17D9">
        <w:t xml:space="preserve">ne </w:t>
      </w:r>
      <w:r w:rsidRPr="004F17D9">
        <w:t>predlo</w:t>
      </w:r>
      <w:r w:rsidR="00732911">
        <w:t xml:space="preserve">že otvaranje stečajnog postupka u navedenom roku i ne predujme sredstva </w:t>
      </w:r>
      <w:r w:rsidRPr="004F17D9">
        <w:t xml:space="preserve"> </w:t>
      </w:r>
      <w:r w:rsidR="00732911">
        <w:lastRenderedPageBreak/>
        <w:t xml:space="preserve">za pokriće troškova tog postupka, smatrat će se da je dužnik nesposoban za plaćanje te će </w:t>
      </w:r>
      <w:r w:rsidRPr="004F17D9">
        <w:t xml:space="preserve">sud </w:t>
      </w:r>
      <w:r w:rsidR="00DF055B" w:rsidRPr="004F17D9">
        <w:t>po službenoj dužnosti donijeti rješenje o otvaranju i zaključenju stečajnog postupka.</w:t>
      </w:r>
    </w:p>
    <w:p w:rsidRDefault="00732911" w:rsidP="00732911" w:rsidR="00732911">
      <w:pPr>
        <w:pStyle w:val="Odlomakpopisa"/>
      </w:pPr>
    </w:p>
    <w:p w:rsidRDefault="00732911" w:rsidP="000912B2" w:rsidR="00732911" w:rsidRPr="004F17D9">
      <w:pPr>
        <w:numPr>
          <w:ilvl w:val="0"/>
          <w:numId w:val="7"/>
        </w:numPr>
        <w:tabs>
          <w:tab w:pos="675" w:val="clear"/>
          <w:tab w:pos="567" w:val="num"/>
        </w:tabs>
        <w:ind w:firstLine="315" w:left="0"/>
        <w:jc w:val="both"/>
      </w:pPr>
      <w:r>
        <w:t xml:space="preserve"> Ako se ne ispune uvjeti za istovremeno otvaranje i zaključenje stečajnog postupka nad dužnikom iz točke 6. izreke ovog rješenja, sud će obustaviti skraćeni stečajni postupak i donijeti rješenje o pokretanju prethodnog postupka, odnosno otvaranju stečajnog postupka.</w:t>
      </w:r>
    </w:p>
    <w:p w:rsidRDefault="00196E33" w:rsidP="00451A17" w:rsidR="00196E33">
      <w:pPr>
        <w:jc w:val="both"/>
      </w:pPr>
    </w:p>
    <w:p w:rsidRDefault="00732911" w:rsidP="00451A17" w:rsidR="00732911" w:rsidRPr="004F17D9">
      <w:pPr>
        <w:jc w:val="both"/>
      </w:pPr>
    </w:p>
    <w:p w:rsidRDefault="00832CEA" w:rsidP="00C651F2" w:rsidR="00451A17" w:rsidRPr="000912B2">
      <w:pPr>
        <w:jc w:val="center"/>
      </w:pPr>
      <w:r>
        <w:t>Obrazloženje</w:t>
      </w:r>
    </w:p>
    <w:p w:rsidRDefault="00C651F2" w:rsidP="00C651F2" w:rsidR="00C651F2" w:rsidRPr="004F17D9">
      <w:pPr>
        <w:jc w:val="center"/>
        <w:rPr>
          <w:b/>
        </w:rPr>
      </w:pPr>
    </w:p>
    <w:p w:rsidRDefault="00825C3E" w:rsidP="00757567" w:rsidR="00832CEA">
      <w:pPr>
        <w:ind w:firstLine="315"/>
        <w:jc w:val="both"/>
      </w:pPr>
      <w:r w:rsidRPr="004F17D9">
        <w:t xml:space="preserve">     </w:t>
      </w:r>
      <w:r w:rsidR="00B45A21" w:rsidRPr="004F17D9">
        <w:t xml:space="preserve"> </w:t>
      </w:r>
      <w:r w:rsidRPr="004F17D9">
        <w:t xml:space="preserve">Postupajući po prijedlogu </w:t>
      </w:r>
      <w:r w:rsidR="00373467" w:rsidRPr="004F17D9">
        <w:t>Ministarstva financija</w:t>
      </w:r>
      <w:r w:rsidR="00832CEA">
        <w:t xml:space="preserve"> Republike Hrvatske-Porezne uprave, Područnog </w:t>
      </w:r>
      <w:r w:rsidR="00373467" w:rsidRPr="004F17D9">
        <w:t>ured</w:t>
      </w:r>
      <w:r w:rsidR="00832CEA">
        <w:t>a</w:t>
      </w:r>
      <w:r w:rsidR="00373467" w:rsidRPr="004F17D9">
        <w:t xml:space="preserve"> </w:t>
      </w:r>
      <w:r w:rsidR="00B45A21" w:rsidRPr="004F17D9">
        <w:t>Zadar</w:t>
      </w:r>
      <w:r w:rsidR="00832CEA">
        <w:t xml:space="preserve"> od 25. kolovoza 2015.</w:t>
      </w:r>
      <w:r w:rsidR="00373467" w:rsidRPr="004F17D9">
        <w:t xml:space="preserve"> za pokretanje skraćenog stečajnog postupka nad dužnikom</w:t>
      </w:r>
      <w:r w:rsidR="00C931CD" w:rsidRPr="004F17D9">
        <w:t xml:space="preserve"> </w:t>
      </w:r>
      <w:r w:rsidR="00757567">
        <w:t>IVAS d.o.o.</w:t>
      </w:r>
      <w:r w:rsidR="00832CEA">
        <w:t>,</w:t>
      </w:r>
      <w:r w:rsidR="00757567">
        <w:t xml:space="preserve"> Pakoštane, Matije Gupca 8, Pakoštane, OIB:38674640956</w:t>
      </w:r>
      <w:r w:rsidR="00640FDF">
        <w:t>,</w:t>
      </w:r>
      <w:r w:rsidR="00157A17" w:rsidRPr="004F17D9">
        <w:t xml:space="preserve"> </w:t>
      </w:r>
      <w:r w:rsidR="00832CEA">
        <w:t xml:space="preserve">ovaj sud je rješenjem pod poslovnim brojem gornjim od </w:t>
      </w:r>
      <w:r w:rsidR="00F45221">
        <w:t>31</w:t>
      </w:r>
      <w:r w:rsidR="000912B2">
        <w:t>. kolovoza 2015</w:t>
      </w:r>
      <w:r w:rsidRPr="004F17D9">
        <w:t>.</w:t>
      </w:r>
      <w:r w:rsidR="0080487B" w:rsidRPr="004F17D9">
        <w:t xml:space="preserve"> </w:t>
      </w:r>
      <w:r w:rsidRPr="004F17D9">
        <w:t>godine</w:t>
      </w:r>
      <w:r w:rsidR="00732911">
        <w:t xml:space="preserve">, a temeljem odredbi čl. 335.a do 335.d Stečajnog zakona </w:t>
      </w:r>
      <w:r w:rsidR="00732911" w:rsidRPr="004F17D9">
        <w:t>(Narodne novine 44/96, 29/99,129/99, 123/03, 82/06, 116/10, 25/12 i 133/12</w:t>
      </w:r>
      <w:r w:rsidR="00732911">
        <w:t>, dalje: SZ</w:t>
      </w:r>
      <w:r w:rsidR="00732911" w:rsidRPr="004F17D9">
        <w:t>)</w:t>
      </w:r>
      <w:r w:rsidR="00732911">
        <w:t xml:space="preserve"> </w:t>
      </w:r>
      <w:r w:rsidR="00832CEA">
        <w:t>pokrenuo</w:t>
      </w:r>
      <w:r w:rsidRPr="004F17D9">
        <w:t xml:space="preserve"> skraćeni stečajni postupak nad </w:t>
      </w:r>
      <w:r w:rsidR="00732911">
        <w:t xml:space="preserve">navedenim trgovačkim društvom. </w:t>
      </w:r>
    </w:p>
    <w:p w:rsidRDefault="00732911" w:rsidP="00757567" w:rsidR="00732911">
      <w:pPr>
        <w:ind w:firstLine="315"/>
        <w:jc w:val="both"/>
      </w:pPr>
    </w:p>
    <w:p w:rsidRDefault="00D57B2E" w:rsidP="00757567" w:rsidR="007B49D1" w:rsidRPr="004F17D9">
      <w:pPr>
        <w:ind w:firstLine="315"/>
        <w:jc w:val="both"/>
      </w:pPr>
      <w:r w:rsidRPr="004F17D9">
        <w:t xml:space="preserve">            </w:t>
      </w:r>
      <w:r w:rsidR="00832CEA">
        <w:t xml:space="preserve">S obzirom da je navedeno rješenje </w:t>
      </w:r>
      <w:r w:rsidRPr="004F17D9">
        <w:t>postalo pravomoćno, to je temeljem odredbi članka 33</w:t>
      </w:r>
      <w:r w:rsidR="00732911">
        <w:t>5.e do  335.j</w:t>
      </w:r>
      <w:r w:rsidR="000912B2">
        <w:t xml:space="preserve"> Stečajnog zakona</w:t>
      </w:r>
      <w:r w:rsidRPr="004F17D9">
        <w:t xml:space="preserve"> odlučeno kao u izreci</w:t>
      </w:r>
      <w:r w:rsidR="00732911">
        <w:t xml:space="preserve"> rješenja</w:t>
      </w:r>
      <w:r w:rsidRPr="004F17D9">
        <w:t>.</w:t>
      </w:r>
    </w:p>
    <w:p w:rsidRDefault="006D222C" w:rsidP="00C651F2" w:rsidR="006D222C" w:rsidRPr="004F17D9">
      <w:pPr>
        <w:jc w:val="both"/>
      </w:pPr>
    </w:p>
    <w:p w:rsidRDefault="00832CEA" w:rsidP="007B49D1" w:rsidR="00832CEA">
      <w:pPr>
        <w:jc w:val="center"/>
      </w:pPr>
    </w:p>
    <w:p w:rsidRDefault="00037241" w:rsidP="007B49D1" w:rsidR="00C651F2" w:rsidRPr="004F17D9">
      <w:pPr>
        <w:jc w:val="center"/>
      </w:pPr>
      <w:r w:rsidRPr="004F17D9">
        <w:t xml:space="preserve">U </w:t>
      </w:r>
      <w:r w:rsidR="00DA4CB8" w:rsidRPr="004F17D9">
        <w:t>Z</w:t>
      </w:r>
      <w:r w:rsidR="006525FD" w:rsidRPr="004F17D9">
        <w:t>adru</w:t>
      </w:r>
      <w:r w:rsidR="00832CEA">
        <w:t xml:space="preserve"> </w:t>
      </w:r>
      <w:r w:rsidR="00953FCE">
        <w:t>2</w:t>
      </w:r>
      <w:r w:rsidR="00F45221">
        <w:t>3</w:t>
      </w:r>
      <w:r w:rsidR="000912B2">
        <w:t>. rujna 2015</w:t>
      </w:r>
      <w:r w:rsidR="002B2B08" w:rsidRPr="004F17D9">
        <w:t>.</w:t>
      </w:r>
      <w:r w:rsidR="007B49D1" w:rsidRPr="004F17D9">
        <w:t xml:space="preserve">          </w:t>
      </w:r>
    </w:p>
    <w:p w:rsidRDefault="007B49D1" w:rsidP="007B49D1" w:rsidR="007B49D1" w:rsidRPr="004F17D9">
      <w:pPr>
        <w:jc w:val="center"/>
      </w:pPr>
    </w:p>
    <w:p w:rsidRDefault="002B2B08" w:rsidP="007B49D1" w:rsidR="002B2B08" w:rsidRPr="004F17D9">
      <w:pPr>
        <w:jc w:val="right"/>
      </w:pPr>
    </w:p>
    <w:p w:rsidRDefault="002B2B08" w:rsidP="007B49D1" w:rsidR="002B2B08" w:rsidRPr="004F17D9">
      <w:pPr>
        <w:jc w:val="right"/>
      </w:pPr>
    </w:p>
    <w:p w:rsidRDefault="00F45221" w:rsidP="00832CEA" w:rsidR="00304539">
      <w:pPr>
        <w:ind w:firstLine="720"/>
      </w:pPr>
      <w:r>
        <w:t>Viša sudska savjetnica</w:t>
      </w:r>
      <w:r w:rsidR="00304539" w:rsidRPr="00F60CD9">
        <w:t xml:space="preserve">:   </w:t>
      </w:r>
      <w:r>
        <w:t xml:space="preserve">                      </w:t>
      </w:r>
      <w:r w:rsidR="00304539" w:rsidRPr="00F60CD9">
        <w:t xml:space="preserve"> </w:t>
      </w:r>
      <w:r>
        <w:t xml:space="preserve"> </w:t>
      </w:r>
      <w:r w:rsidR="00304539" w:rsidRPr="00F60CD9">
        <w:t xml:space="preserve">                               </w:t>
      </w:r>
      <w:r w:rsidR="00832CEA">
        <w:t xml:space="preserve">                     S</w:t>
      </w:r>
      <w:r w:rsidR="00304539" w:rsidRPr="002C500F">
        <w:t>u</w:t>
      </w:r>
      <w:r>
        <w:t>tkinja</w:t>
      </w:r>
      <w:r w:rsidR="00304539">
        <w:t>:</w:t>
      </w:r>
    </w:p>
    <w:p w:rsidRDefault="00F45221" w:rsidP="00832CEA" w:rsidR="00304539" w:rsidRPr="00F60CD9">
      <w:pPr>
        <w:ind w:firstLine="720"/>
      </w:pPr>
      <w:r>
        <w:t xml:space="preserve">Tina Grgas                                                                    </w:t>
      </w:r>
      <w:r w:rsidR="00832CEA">
        <w:t xml:space="preserve">                              </w:t>
      </w:r>
      <w:r>
        <w:t>Ana Markač</w:t>
      </w:r>
    </w:p>
    <w:p w:rsidRDefault="00304539" w:rsidP="00304539" w:rsidR="00304539"/>
    <w:p w:rsidRDefault="007B49D1" w:rsidP="00011554" w:rsidR="007B49D1" w:rsidRPr="004F17D9">
      <w:pPr>
        <w:jc w:val="right"/>
        <w:rPr>
          <w:b/>
        </w:rPr>
      </w:pPr>
    </w:p>
    <w:p w:rsidRDefault="00011554" w:rsidP="007B49D1" w:rsidR="00011554" w:rsidRPr="004F17D9">
      <w:pPr>
        <w:jc w:val="both"/>
        <w:rPr>
          <w:b/>
        </w:rPr>
      </w:pPr>
    </w:p>
    <w:p w:rsidRDefault="00832CEA" w:rsidP="00832CEA" w:rsidR="00832CEA">
      <w:pPr>
        <w:jc w:val="both"/>
        <w:rPr>
          <w:b/>
        </w:rPr>
      </w:pPr>
    </w:p>
    <w:p w:rsidRDefault="00832CEA" w:rsidP="00832CEA" w:rsidR="00832CEA" w:rsidRPr="004F17D9">
      <w:pPr>
        <w:ind w:firstLine="720"/>
        <w:jc w:val="both"/>
      </w:pPr>
      <w:r w:rsidRPr="00832CEA">
        <w:t>UPUTA</w:t>
      </w:r>
      <w:r w:rsidR="00C30629" w:rsidRPr="00832CEA">
        <w:t xml:space="preserve"> O PRAVNOM LIJEKU:</w:t>
      </w:r>
    </w:p>
    <w:p w:rsidRDefault="007B49D1" w:rsidP="00832CEA" w:rsidR="000508E3">
      <w:pPr>
        <w:ind w:firstLine="720"/>
        <w:jc w:val="both"/>
      </w:pPr>
      <w:r w:rsidRPr="004F17D9">
        <w:t xml:space="preserve">Protiv </w:t>
      </w:r>
      <w:r w:rsidR="00E362C4" w:rsidRPr="004F17D9">
        <w:t>ovog zaključka nije dopuštena žalba</w:t>
      </w:r>
      <w:r w:rsidR="006E1A16" w:rsidRPr="004F17D9">
        <w:t xml:space="preserve"> (članak 11. stavak 9. Stečajnog zakona)</w:t>
      </w:r>
      <w:r w:rsidR="00E362C4" w:rsidRPr="004F17D9">
        <w:t xml:space="preserve">. </w:t>
      </w:r>
    </w:p>
    <w:p w:rsidRDefault="000912B2" w:rsidP="002B2B08" w:rsidR="000912B2">
      <w:pPr>
        <w:ind w:firstLine="720"/>
        <w:jc w:val="both"/>
      </w:pPr>
    </w:p>
    <w:p w:rsidRDefault="000912B2" w:rsidP="002B2B08" w:rsidR="000912B2" w:rsidRPr="004F17D9">
      <w:pPr>
        <w:ind w:firstLine="720"/>
        <w:jc w:val="both"/>
      </w:pPr>
    </w:p>
    <w:p w:rsidRDefault="008F3DF0" w:rsidP="00832CEA" w:rsidR="008F3DF0" w:rsidRPr="004F17D9">
      <w:pPr>
        <w:ind w:firstLine="720"/>
        <w:jc w:val="both"/>
      </w:pPr>
      <w:r w:rsidRPr="004F17D9">
        <w:t>DNA:</w:t>
      </w:r>
    </w:p>
    <w:p w:rsidRDefault="008F3DF0" w:rsidP="008F3DF0" w:rsidR="008F3DF0" w:rsidRPr="004F17D9">
      <w:pPr>
        <w:numPr>
          <w:ilvl w:val="0"/>
          <w:numId w:val="8"/>
        </w:numPr>
        <w:jc w:val="both"/>
      </w:pPr>
      <w:r w:rsidRPr="004F17D9">
        <w:t xml:space="preserve">članu uprave  </w:t>
      </w:r>
    </w:p>
    <w:p w:rsidRDefault="000839FC" w:rsidP="008F3DF0" w:rsidR="008F3DF0" w:rsidRPr="004F17D9">
      <w:pPr>
        <w:numPr>
          <w:ilvl w:val="0"/>
          <w:numId w:val="8"/>
        </w:numPr>
        <w:jc w:val="both"/>
      </w:pPr>
      <w:r>
        <w:t>e-</w:t>
      </w:r>
      <w:r w:rsidR="008F3DF0" w:rsidRPr="004F17D9">
        <w:t>oglasna ploča</w:t>
      </w:r>
    </w:p>
    <w:p w:rsidRDefault="00832CEA" w:rsidP="008F3DF0" w:rsidR="008F3DF0" w:rsidRPr="004F17D9">
      <w:pPr>
        <w:numPr>
          <w:ilvl w:val="0"/>
          <w:numId w:val="8"/>
        </w:numPr>
        <w:jc w:val="both"/>
      </w:pPr>
      <w:r>
        <w:t>u spis</w:t>
      </w:r>
    </w:p>
    <w:p w:rsidRDefault="008F3DF0" w:rsidP="008F3DF0" w:rsidR="008F3DF0">
      <w:pPr>
        <w:tabs>
          <w:tab w:pos="1890" w:val="left"/>
        </w:tabs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8F3DF0" w:rsidP="008F3DF0" w:rsidR="008F3DF0">
      <w:pPr>
        <w:ind w:firstLine="720"/>
        <w:jc w:val="both"/>
        <w:rPr>
          <w:rFonts w:cs="Arial" w:hAnsi="Arial" w:ascii="Arial"/>
        </w:rPr>
      </w:pPr>
    </w:p>
    <w:p w:rsidRDefault="00F16DFC" w:rsidP="00F16DFC" w:rsidR="00F16DFC" w:rsidRPr="004F17D9">
      <w:pPr>
        <w:ind w:firstLine="720"/>
        <w:jc w:val="both"/>
      </w:pPr>
    </w:p>
    <w:sectPr w:rsidSect="000839FC" w:rsidR="00F16DFC" w:rsidRPr="004F17D9">
      <w:headerReference w:type="even" r:id="rId9"/>
      <w:headerReference w:type="default" r:id="rId10"/>
      <w:footerReference w:type="even" r:id="rId11"/>
      <w:footerReference w:type="default" r:id="rId12"/>
      <w:pgSz w:h="15840" w:w="12240"/>
      <w:pgMar w:gutter="0" w:footer="708" w:header="708" w:left="1701" w:bottom="144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2B2" w:rsidR="000912B2">
      <w:r>
        <w:separator/>
      </w:r>
    </w:p>
  </w:endnote>
  <w:endnote w:id="0" w:type="continuationSeparator">
    <w:p w:rsidRDefault="000912B2" w:rsidR="00091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5D3427" w:rsidR="000912B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2B2" w:rsidP="002B2B08" w:rsidR="000912B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2B2B08" w:rsidR="000912B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2B2" w:rsidR="000912B2">
      <w:r>
        <w:separator/>
      </w:r>
    </w:p>
  </w:footnote>
  <w:footnote w:id="0" w:type="continuationSeparator">
    <w:p w:rsidRDefault="000912B2" w:rsidR="00091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D502FC" w:rsidR="000912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2B2" w:rsidR="000912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2B2" w:rsidP="00D502FC" w:rsidR="000912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1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2B2" w:rsidR="000912B2" w:rsidRPr="00F45221">
    <w:pPr>
      <w:pStyle w:val="Zaglavlje"/>
    </w:pPr>
    <w:r>
      <w:rPr>
        <w:b/>
      </w:rPr>
      <w:tab/>
    </w:r>
    <w:r w:rsidRPr="00F45221">
      <w:t xml:space="preserve">                                                                                                    </w:t>
    </w:r>
    <w:r w:rsidR="00832CEA">
      <w:t xml:space="preserve">Poslovni broj </w:t>
    </w:r>
    <w:r w:rsidR="00F45221" w:rsidRPr="00F45221">
      <w:t>3</w:t>
    </w:r>
    <w:r w:rsidR="00832CEA">
      <w:t xml:space="preserve"> St-</w:t>
    </w:r>
    <w:r w:rsidRPr="00F45221">
      <w:t xml:space="preserve"> </w:t>
    </w:r>
    <w:r w:rsidR="00F45221" w:rsidRPr="00F45221">
      <w:t>9</w:t>
    </w:r>
    <w:r w:rsidR="00757567">
      <w:t>3</w:t>
    </w:r>
    <w:r w:rsidR="00F45221" w:rsidRPr="00F45221">
      <w:t>/15-4</w:t>
    </w:r>
  </w:p>
  <w:p w:rsidRDefault="000912B2" w:rsidR="000912B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">
    <w:nsid w:val="227175D8"/>
    <w:multiLevelType w:val="hybridMultilevel"/>
    <w:tmpl w:val="91D667A4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C5065B"/>
    <w:multiLevelType w:val="hybridMultilevel"/>
    <w:tmpl w:val="758CE2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346B87"/>
    <w:multiLevelType w:val="hybridMultilevel"/>
    <w:tmpl w:val="65028924"/>
    <w:lvl w:tplc="AE3E0C4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9BF1911"/>
    <w:multiLevelType w:val="hybridMultilevel"/>
    <w:tmpl w:val="1AE64416"/>
    <w:lvl w:tplc="E808F9F6" w:ilvl="0">
      <w:start w:val="2"/>
      <w:numFmt w:val="decimal"/>
      <w:lvlText w:val="%1."/>
      <w:lvlJc w:val="left"/>
      <w:pPr>
        <w:tabs>
          <w:tab w:pos="705" w:val="num"/>
        </w:tabs>
        <w:ind w:hanging="39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53041763"/>
    <w:multiLevelType w:val="hybridMultilevel"/>
    <w:tmpl w:val="A4DC1460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056265"/>
    <w:multiLevelType w:val="hybridMultilevel"/>
    <w:tmpl w:val="9EBC082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A17"/>
    <w:rsid w:val="000006C1"/>
    <w:rsid w:val="00011554"/>
    <w:rsid w:val="00015F21"/>
    <w:rsid w:val="0002623C"/>
    <w:rsid w:val="00031B29"/>
    <w:rsid w:val="00036771"/>
    <w:rsid w:val="00037241"/>
    <w:rsid w:val="00041C5A"/>
    <w:rsid w:val="00047492"/>
    <w:rsid w:val="000474CC"/>
    <w:rsid w:val="000508E3"/>
    <w:rsid w:val="00052B1F"/>
    <w:rsid w:val="000673BC"/>
    <w:rsid w:val="00082B59"/>
    <w:rsid w:val="000839FC"/>
    <w:rsid w:val="000912B2"/>
    <w:rsid w:val="0009479A"/>
    <w:rsid w:val="00094A3A"/>
    <w:rsid w:val="00096516"/>
    <w:rsid w:val="00096B5F"/>
    <w:rsid w:val="000A23C1"/>
    <w:rsid w:val="000A592F"/>
    <w:rsid w:val="000A5E20"/>
    <w:rsid w:val="000B23F9"/>
    <w:rsid w:val="000B7E5F"/>
    <w:rsid w:val="000C439D"/>
    <w:rsid w:val="000C4631"/>
    <w:rsid w:val="000F27B1"/>
    <w:rsid w:val="000F3E67"/>
    <w:rsid w:val="000F4016"/>
    <w:rsid w:val="001067B1"/>
    <w:rsid w:val="001138B1"/>
    <w:rsid w:val="00120FE1"/>
    <w:rsid w:val="0013354D"/>
    <w:rsid w:val="0013569C"/>
    <w:rsid w:val="0014367A"/>
    <w:rsid w:val="00152EA4"/>
    <w:rsid w:val="00157A17"/>
    <w:rsid w:val="001678FA"/>
    <w:rsid w:val="0017316C"/>
    <w:rsid w:val="00186F6C"/>
    <w:rsid w:val="00196E33"/>
    <w:rsid w:val="001A0FB9"/>
    <w:rsid w:val="001E4A98"/>
    <w:rsid w:val="001F0228"/>
    <w:rsid w:val="001F53FB"/>
    <w:rsid w:val="00203199"/>
    <w:rsid w:val="00210795"/>
    <w:rsid w:val="00217868"/>
    <w:rsid w:val="00217A6B"/>
    <w:rsid w:val="002212B6"/>
    <w:rsid w:val="0022495D"/>
    <w:rsid w:val="0023110A"/>
    <w:rsid w:val="00232279"/>
    <w:rsid w:val="00233092"/>
    <w:rsid w:val="00237221"/>
    <w:rsid w:val="00245D5F"/>
    <w:rsid w:val="002477B6"/>
    <w:rsid w:val="00252A24"/>
    <w:rsid w:val="00267A4C"/>
    <w:rsid w:val="00275E8E"/>
    <w:rsid w:val="00276979"/>
    <w:rsid w:val="00276BA8"/>
    <w:rsid w:val="00277857"/>
    <w:rsid w:val="00277FA5"/>
    <w:rsid w:val="00286ADA"/>
    <w:rsid w:val="00292DB0"/>
    <w:rsid w:val="00296E5A"/>
    <w:rsid w:val="002975C2"/>
    <w:rsid w:val="002A0BEE"/>
    <w:rsid w:val="002A0D92"/>
    <w:rsid w:val="002A129D"/>
    <w:rsid w:val="002B2B08"/>
    <w:rsid w:val="002B38FA"/>
    <w:rsid w:val="002B6BD0"/>
    <w:rsid w:val="002C0DA9"/>
    <w:rsid w:val="002C0EE6"/>
    <w:rsid w:val="002C33AA"/>
    <w:rsid w:val="002C5A4F"/>
    <w:rsid w:val="002C7C89"/>
    <w:rsid w:val="002D4B77"/>
    <w:rsid w:val="002E5213"/>
    <w:rsid w:val="002F5043"/>
    <w:rsid w:val="0030022D"/>
    <w:rsid w:val="00304539"/>
    <w:rsid w:val="003129FE"/>
    <w:rsid w:val="00315B4C"/>
    <w:rsid w:val="00315F70"/>
    <w:rsid w:val="00323B49"/>
    <w:rsid w:val="00337734"/>
    <w:rsid w:val="00337C65"/>
    <w:rsid w:val="003420B1"/>
    <w:rsid w:val="003474F3"/>
    <w:rsid w:val="00351570"/>
    <w:rsid w:val="003570FC"/>
    <w:rsid w:val="00357782"/>
    <w:rsid w:val="00360DCB"/>
    <w:rsid w:val="00361EC2"/>
    <w:rsid w:val="00363A01"/>
    <w:rsid w:val="003656ED"/>
    <w:rsid w:val="003729E5"/>
    <w:rsid w:val="00373467"/>
    <w:rsid w:val="00373D4A"/>
    <w:rsid w:val="00377D2A"/>
    <w:rsid w:val="00380C83"/>
    <w:rsid w:val="003842C9"/>
    <w:rsid w:val="0039070F"/>
    <w:rsid w:val="00390F98"/>
    <w:rsid w:val="00393C28"/>
    <w:rsid w:val="003A3CBC"/>
    <w:rsid w:val="003B2588"/>
    <w:rsid w:val="003B2A91"/>
    <w:rsid w:val="003D6748"/>
    <w:rsid w:val="003E5DE0"/>
    <w:rsid w:val="00404629"/>
    <w:rsid w:val="0040476E"/>
    <w:rsid w:val="00417180"/>
    <w:rsid w:val="0042136E"/>
    <w:rsid w:val="00427314"/>
    <w:rsid w:val="0043122A"/>
    <w:rsid w:val="00432155"/>
    <w:rsid w:val="004374BE"/>
    <w:rsid w:val="0044241F"/>
    <w:rsid w:val="0044400A"/>
    <w:rsid w:val="004504E2"/>
    <w:rsid w:val="00451A17"/>
    <w:rsid w:val="00466004"/>
    <w:rsid w:val="00470465"/>
    <w:rsid w:val="00477F52"/>
    <w:rsid w:val="00486B45"/>
    <w:rsid w:val="0049051A"/>
    <w:rsid w:val="004A0F1E"/>
    <w:rsid w:val="004A3AFE"/>
    <w:rsid w:val="004A5E93"/>
    <w:rsid w:val="004A7F3D"/>
    <w:rsid w:val="004B19D8"/>
    <w:rsid w:val="004B7711"/>
    <w:rsid w:val="004B7E1A"/>
    <w:rsid w:val="004C295E"/>
    <w:rsid w:val="004C3B67"/>
    <w:rsid w:val="004D67DA"/>
    <w:rsid w:val="004E35E1"/>
    <w:rsid w:val="004F17D9"/>
    <w:rsid w:val="004F287C"/>
    <w:rsid w:val="00522068"/>
    <w:rsid w:val="00522A4D"/>
    <w:rsid w:val="00532129"/>
    <w:rsid w:val="0053236C"/>
    <w:rsid w:val="005530A8"/>
    <w:rsid w:val="00560CDF"/>
    <w:rsid w:val="00570F54"/>
    <w:rsid w:val="00581305"/>
    <w:rsid w:val="005B09A0"/>
    <w:rsid w:val="005B6215"/>
    <w:rsid w:val="005C166E"/>
    <w:rsid w:val="005C3EEA"/>
    <w:rsid w:val="005C48C2"/>
    <w:rsid w:val="005D0AC9"/>
    <w:rsid w:val="005D3427"/>
    <w:rsid w:val="005D4756"/>
    <w:rsid w:val="005D4A70"/>
    <w:rsid w:val="005E2265"/>
    <w:rsid w:val="005E4D6D"/>
    <w:rsid w:val="005E72C8"/>
    <w:rsid w:val="005F2B0D"/>
    <w:rsid w:val="005F66D9"/>
    <w:rsid w:val="00602EC2"/>
    <w:rsid w:val="00621E1F"/>
    <w:rsid w:val="00634F81"/>
    <w:rsid w:val="006359D5"/>
    <w:rsid w:val="006362A6"/>
    <w:rsid w:val="00640FDF"/>
    <w:rsid w:val="00650C33"/>
    <w:rsid w:val="006525FD"/>
    <w:rsid w:val="00653C58"/>
    <w:rsid w:val="00660CE3"/>
    <w:rsid w:val="0066352B"/>
    <w:rsid w:val="00664A4E"/>
    <w:rsid w:val="00667A3D"/>
    <w:rsid w:val="00667B2C"/>
    <w:rsid w:val="006702B8"/>
    <w:rsid w:val="00670C0E"/>
    <w:rsid w:val="006754C8"/>
    <w:rsid w:val="00680A17"/>
    <w:rsid w:val="00682A9A"/>
    <w:rsid w:val="00696037"/>
    <w:rsid w:val="00696967"/>
    <w:rsid w:val="006A02E7"/>
    <w:rsid w:val="006B405A"/>
    <w:rsid w:val="006D222C"/>
    <w:rsid w:val="006E1A16"/>
    <w:rsid w:val="006E46D1"/>
    <w:rsid w:val="006E5D7A"/>
    <w:rsid w:val="006F0B33"/>
    <w:rsid w:val="006F571E"/>
    <w:rsid w:val="00701D97"/>
    <w:rsid w:val="00705EEF"/>
    <w:rsid w:val="007145CE"/>
    <w:rsid w:val="00720608"/>
    <w:rsid w:val="00730882"/>
    <w:rsid w:val="00732911"/>
    <w:rsid w:val="00740AB7"/>
    <w:rsid w:val="007417EE"/>
    <w:rsid w:val="007435B5"/>
    <w:rsid w:val="007446D0"/>
    <w:rsid w:val="00745691"/>
    <w:rsid w:val="00745990"/>
    <w:rsid w:val="00746E50"/>
    <w:rsid w:val="00757567"/>
    <w:rsid w:val="007666C9"/>
    <w:rsid w:val="007703F0"/>
    <w:rsid w:val="00775C27"/>
    <w:rsid w:val="0078470F"/>
    <w:rsid w:val="00784B9D"/>
    <w:rsid w:val="00793436"/>
    <w:rsid w:val="007A6144"/>
    <w:rsid w:val="007B49D1"/>
    <w:rsid w:val="007C0998"/>
    <w:rsid w:val="007C0F32"/>
    <w:rsid w:val="007C1277"/>
    <w:rsid w:val="007C2DAE"/>
    <w:rsid w:val="007C3677"/>
    <w:rsid w:val="007C5005"/>
    <w:rsid w:val="007D1DEB"/>
    <w:rsid w:val="007D2D4E"/>
    <w:rsid w:val="007E0C2F"/>
    <w:rsid w:val="007E1401"/>
    <w:rsid w:val="007E143D"/>
    <w:rsid w:val="007E16AA"/>
    <w:rsid w:val="007F4391"/>
    <w:rsid w:val="007F62F4"/>
    <w:rsid w:val="00801513"/>
    <w:rsid w:val="008046A4"/>
    <w:rsid w:val="0080487B"/>
    <w:rsid w:val="00807781"/>
    <w:rsid w:val="008209CC"/>
    <w:rsid w:val="008236A4"/>
    <w:rsid w:val="00824B46"/>
    <w:rsid w:val="00825C3E"/>
    <w:rsid w:val="00832CEA"/>
    <w:rsid w:val="0084069D"/>
    <w:rsid w:val="0084353F"/>
    <w:rsid w:val="00857497"/>
    <w:rsid w:val="00866F65"/>
    <w:rsid w:val="00870A42"/>
    <w:rsid w:val="00874A6E"/>
    <w:rsid w:val="00875360"/>
    <w:rsid w:val="00885550"/>
    <w:rsid w:val="008B0152"/>
    <w:rsid w:val="008B0DAD"/>
    <w:rsid w:val="008B4E8B"/>
    <w:rsid w:val="008C0072"/>
    <w:rsid w:val="008C29D3"/>
    <w:rsid w:val="008C4636"/>
    <w:rsid w:val="008D4456"/>
    <w:rsid w:val="008E1B44"/>
    <w:rsid w:val="008F3DF0"/>
    <w:rsid w:val="008F76EB"/>
    <w:rsid w:val="00901370"/>
    <w:rsid w:val="00920F20"/>
    <w:rsid w:val="00925C8F"/>
    <w:rsid w:val="00931E5F"/>
    <w:rsid w:val="009332C6"/>
    <w:rsid w:val="0094095D"/>
    <w:rsid w:val="00953FCE"/>
    <w:rsid w:val="0095481E"/>
    <w:rsid w:val="00963CC1"/>
    <w:rsid w:val="009707E7"/>
    <w:rsid w:val="00977B34"/>
    <w:rsid w:val="00986B09"/>
    <w:rsid w:val="009932AB"/>
    <w:rsid w:val="00995A97"/>
    <w:rsid w:val="009A7FD2"/>
    <w:rsid w:val="009B0D35"/>
    <w:rsid w:val="009B492F"/>
    <w:rsid w:val="009C18D1"/>
    <w:rsid w:val="009C228F"/>
    <w:rsid w:val="009C2C2B"/>
    <w:rsid w:val="009C5253"/>
    <w:rsid w:val="009D1622"/>
    <w:rsid w:val="009D1EBD"/>
    <w:rsid w:val="009D3B37"/>
    <w:rsid w:val="009E437D"/>
    <w:rsid w:val="009F24C0"/>
    <w:rsid w:val="009F55D5"/>
    <w:rsid w:val="00A02CAF"/>
    <w:rsid w:val="00A17A26"/>
    <w:rsid w:val="00A27806"/>
    <w:rsid w:val="00A304A6"/>
    <w:rsid w:val="00A30D9D"/>
    <w:rsid w:val="00A3480A"/>
    <w:rsid w:val="00A35B63"/>
    <w:rsid w:val="00A36794"/>
    <w:rsid w:val="00A37496"/>
    <w:rsid w:val="00A63CF1"/>
    <w:rsid w:val="00A84ADA"/>
    <w:rsid w:val="00A86CCC"/>
    <w:rsid w:val="00A90B77"/>
    <w:rsid w:val="00A9374E"/>
    <w:rsid w:val="00A93B89"/>
    <w:rsid w:val="00AA1BA9"/>
    <w:rsid w:val="00AA2180"/>
    <w:rsid w:val="00AA703C"/>
    <w:rsid w:val="00AC38D0"/>
    <w:rsid w:val="00AD39FE"/>
    <w:rsid w:val="00AE1C9C"/>
    <w:rsid w:val="00AE2799"/>
    <w:rsid w:val="00AE6B00"/>
    <w:rsid w:val="00AF26A1"/>
    <w:rsid w:val="00AF757B"/>
    <w:rsid w:val="00B00B7D"/>
    <w:rsid w:val="00B036CD"/>
    <w:rsid w:val="00B17A8A"/>
    <w:rsid w:val="00B25EA1"/>
    <w:rsid w:val="00B31FAD"/>
    <w:rsid w:val="00B32C25"/>
    <w:rsid w:val="00B35462"/>
    <w:rsid w:val="00B41342"/>
    <w:rsid w:val="00B41B45"/>
    <w:rsid w:val="00B435AC"/>
    <w:rsid w:val="00B4525E"/>
    <w:rsid w:val="00B45A21"/>
    <w:rsid w:val="00B461C9"/>
    <w:rsid w:val="00B55F7E"/>
    <w:rsid w:val="00B9265C"/>
    <w:rsid w:val="00B933BC"/>
    <w:rsid w:val="00BB16B1"/>
    <w:rsid w:val="00BB196B"/>
    <w:rsid w:val="00BB31BE"/>
    <w:rsid w:val="00BB5CE2"/>
    <w:rsid w:val="00BC24DD"/>
    <w:rsid w:val="00BC3F35"/>
    <w:rsid w:val="00BC5BF0"/>
    <w:rsid w:val="00BE0BB5"/>
    <w:rsid w:val="00BE22A1"/>
    <w:rsid w:val="00BE6B66"/>
    <w:rsid w:val="00BF0DB5"/>
    <w:rsid w:val="00BF44C8"/>
    <w:rsid w:val="00C00AE9"/>
    <w:rsid w:val="00C05243"/>
    <w:rsid w:val="00C14470"/>
    <w:rsid w:val="00C21EC8"/>
    <w:rsid w:val="00C30629"/>
    <w:rsid w:val="00C30BA9"/>
    <w:rsid w:val="00C47498"/>
    <w:rsid w:val="00C5251C"/>
    <w:rsid w:val="00C551F6"/>
    <w:rsid w:val="00C61829"/>
    <w:rsid w:val="00C651F2"/>
    <w:rsid w:val="00C70719"/>
    <w:rsid w:val="00C7374F"/>
    <w:rsid w:val="00C74387"/>
    <w:rsid w:val="00C75B4E"/>
    <w:rsid w:val="00C77B76"/>
    <w:rsid w:val="00C82957"/>
    <w:rsid w:val="00C84C72"/>
    <w:rsid w:val="00C931CD"/>
    <w:rsid w:val="00CA1DED"/>
    <w:rsid w:val="00CA3B12"/>
    <w:rsid w:val="00CB0CA7"/>
    <w:rsid w:val="00CB6DFB"/>
    <w:rsid w:val="00CC5C29"/>
    <w:rsid w:val="00CD224C"/>
    <w:rsid w:val="00CD5703"/>
    <w:rsid w:val="00CD70A3"/>
    <w:rsid w:val="00CE686A"/>
    <w:rsid w:val="00CE6D7A"/>
    <w:rsid w:val="00CF5B71"/>
    <w:rsid w:val="00CF6382"/>
    <w:rsid w:val="00CF6989"/>
    <w:rsid w:val="00D00A33"/>
    <w:rsid w:val="00D12486"/>
    <w:rsid w:val="00D153F2"/>
    <w:rsid w:val="00D175F9"/>
    <w:rsid w:val="00D17EC0"/>
    <w:rsid w:val="00D31EAA"/>
    <w:rsid w:val="00D3256F"/>
    <w:rsid w:val="00D34EC1"/>
    <w:rsid w:val="00D502FC"/>
    <w:rsid w:val="00D56529"/>
    <w:rsid w:val="00D57B2E"/>
    <w:rsid w:val="00D60147"/>
    <w:rsid w:val="00D63DB4"/>
    <w:rsid w:val="00D759EF"/>
    <w:rsid w:val="00D87183"/>
    <w:rsid w:val="00D908C2"/>
    <w:rsid w:val="00DA098B"/>
    <w:rsid w:val="00DA4CB8"/>
    <w:rsid w:val="00DA60AD"/>
    <w:rsid w:val="00DC5F19"/>
    <w:rsid w:val="00DC6C65"/>
    <w:rsid w:val="00DC76E3"/>
    <w:rsid w:val="00DE2476"/>
    <w:rsid w:val="00DF055B"/>
    <w:rsid w:val="00DF2834"/>
    <w:rsid w:val="00DF404F"/>
    <w:rsid w:val="00DF63C1"/>
    <w:rsid w:val="00E01FD8"/>
    <w:rsid w:val="00E04647"/>
    <w:rsid w:val="00E106EA"/>
    <w:rsid w:val="00E17F12"/>
    <w:rsid w:val="00E31936"/>
    <w:rsid w:val="00E348C2"/>
    <w:rsid w:val="00E362C4"/>
    <w:rsid w:val="00E3689C"/>
    <w:rsid w:val="00E42857"/>
    <w:rsid w:val="00E56D57"/>
    <w:rsid w:val="00E66411"/>
    <w:rsid w:val="00E7055C"/>
    <w:rsid w:val="00E72AAB"/>
    <w:rsid w:val="00E731C6"/>
    <w:rsid w:val="00E748F6"/>
    <w:rsid w:val="00E76E3C"/>
    <w:rsid w:val="00E80B20"/>
    <w:rsid w:val="00E8220E"/>
    <w:rsid w:val="00E83E72"/>
    <w:rsid w:val="00E911F6"/>
    <w:rsid w:val="00EA1054"/>
    <w:rsid w:val="00EA4CC0"/>
    <w:rsid w:val="00EB6BBF"/>
    <w:rsid w:val="00EC1809"/>
    <w:rsid w:val="00EC7D79"/>
    <w:rsid w:val="00ED0D1A"/>
    <w:rsid w:val="00ED1D3E"/>
    <w:rsid w:val="00ED4E3F"/>
    <w:rsid w:val="00EF2B95"/>
    <w:rsid w:val="00F03CB5"/>
    <w:rsid w:val="00F073FB"/>
    <w:rsid w:val="00F074CA"/>
    <w:rsid w:val="00F13B35"/>
    <w:rsid w:val="00F14F1D"/>
    <w:rsid w:val="00F16DFC"/>
    <w:rsid w:val="00F45221"/>
    <w:rsid w:val="00F4581D"/>
    <w:rsid w:val="00F57EEE"/>
    <w:rsid w:val="00F6584E"/>
    <w:rsid w:val="00F67533"/>
    <w:rsid w:val="00F75965"/>
    <w:rsid w:val="00F77B91"/>
    <w:rsid w:val="00F87DF7"/>
    <w:rsid w:val="00F9012B"/>
    <w:rsid w:val="00F9050A"/>
    <w:rsid w:val="00F912B8"/>
    <w:rsid w:val="00F9513F"/>
    <w:rsid w:val="00F978C6"/>
    <w:rsid w:val="00FA39BB"/>
    <w:rsid w:val="00FA5016"/>
    <w:rsid w:val="00FA77E3"/>
    <w:rsid w:val="00FD1126"/>
    <w:rsid w:val="00FD30C1"/>
    <w:rsid w:val="00FD4F48"/>
    <w:rsid w:val="00FE2C9E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5A4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1A17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51A1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B08"/>
  </w:style>
  <w:style w:styleId="Tekstbalonia" w:type="paragraph">
    <w:name w:val="Balloon Text"/>
    <w:basedOn w:val="Normal"/>
    <w:semiHidden/>
    <w:rsid w:val="00DA4CB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2C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1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3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5A4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1A17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451A1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B08"/>
  </w:style>
  <w:style w:styleId="Tekstbalonia" w:type="paragraph">
    <w:name w:val="Balloon Text"/>
    <w:basedOn w:val="Normal"/>
    <w:semiHidden/>
    <w:rsid w:val="00DA4CB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2C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1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3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St-93/2015-3</izvorni_sadrzaj>
    <derivirana_varijabla naziv="DomainObject.Oznaka_1">St-93/2015-3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St-93/2015</izvorni_sadrzaj>
    <derivirana_varijabla naziv="DomainObject.Predmet.OznakaBroj_1">St-93/2015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IVAS društvo s ograničenom odgovornošću za građenje</izvorni_sadrzaj>
    <derivirana_varijabla naziv="DomainObject.Predmet.ProtustrankaFormated_1">  IVAS društvo s ograničenom odgovornošću za građenje</derivirana_varijabla>
  </DomainObject.Predmet.ProtustrankaFormated>
  <DomainObject.Predmet.ProtustrankaFormatedOIB>
    <izvorni_sadrzaj>  IVAS društvo s ograničenom odgovornošću za građenje, OIB 38674640956</izvorni_sadrzaj>
    <derivirana_varijabla naziv="DomainObject.Predmet.ProtustrankaFormatedOIB_1">  IVAS društvo s ograničenom odgovornošću za građenje, OIB 38674640956</derivirana_varijabla>
  </DomainObject.Predmet.ProtustrankaFormatedOIB>
  <DomainObject.Predmet.ProtustrankaFormatedWithAdress>
    <izvorni_sadrzaj> IVAS društvo s ograničenom odgovornošću za građenje, Matije Gupca 8, 23210 Pakoštane</izvorni_sadrzaj>
    <derivirana_varijabla naziv="DomainObject.Predmet.ProtustrankaFormatedWithAdress_1"> IVAS društvo s ograničenom odgovornošću za građenje, Matije Gupca 8, 23210 Pakoštane</derivirana_varijabla>
  </DomainObject.Predmet.ProtustrankaFormatedWithAdress>
  <DomainObject.Predmet.ProtustrankaFormatedWithAdressOIB>
    <izvorni_sadrzaj> IVAS društvo s ograničenom odgovornošću za građenje, OIB 38674640956, Matije Gupca 8, 23210 Pakoštane</izvorni_sadrzaj>
    <derivirana_varijabla naziv="DomainObject.Predmet.ProtustrankaFormatedWithAdressOIB_1"> IVAS društvo s ograničenom odgovornošću za građenje, OIB 38674640956, Matije Gupca 8, 23210 Pakoštane</derivirana_varijabla>
  </DomainObject.Predmet.ProtustrankaFormatedWithAdressOIB>
  <DomainObject.Predmet.ProtustrankaWithAdress>
    <izvorni_sadrzaj>IVAS društvo s ograničenom odgovornošću za građenje Matije Gupca 8, 23210 Pakoštane</izvorni_sadrzaj>
    <derivirana_varijabla naziv="DomainObject.Predmet.ProtustrankaWithAdress_1">IVAS društvo s ograničenom odgovornošću za građenje Matije Gupca 8, 23210 Pakoštane</derivirana_varijabla>
  </DomainObject.Predmet.ProtustrankaWithAdress>
  <DomainObject.Predmet.ProtustrankaWithAdressOIB>
    <izvorni_sadrzaj>IVAS društvo s ograničenom odgovornošću za građenje, OIB 38674640956, Matije Gupca 8, 23210 Pakoštane</izvorni_sadrzaj>
    <derivirana_varijabla naziv="DomainObject.Predmet.ProtustrankaWithAdressOIB_1">IVAS društvo s ograničenom odgovornošću za građenje, OIB 38674640956, Matije Gupca 8, 23210 Pakoštane</derivirana_varijabla>
  </DomainObject.Predmet.ProtustrankaWithAdressOIB>
  <DomainObject.Predmet.ProtustrankaNazivFormated>
    <izvorni_sadrzaj>IVAS društvo s ograničenom odgovornošću za građenje</izvorni_sadrzaj>
    <derivirana_varijabla naziv="DomainObject.Predmet.ProtustrankaNazivFormated_1">IVAS društvo s ograničenom odgovornošću za građenje</derivirana_varijabla>
  </DomainObject.Predmet.ProtustrankaNazivFormated>
  <DomainObject.Predmet.ProtustrankaNazivFormatedOIB>
    <izvorni_sadrzaj>IVAS društvo s ograničenom odgovornošću za građenje, OIB 38674640956</izvorni_sadrzaj>
    <derivirana_varijabla naziv="DomainObject.Predmet.ProtustrankaNazivFormatedOIB_1">IVAS društvo s ograničenom odgovornošću za građenje, OIB 38674640956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</izvorni_sadrzaj>
    <derivirana_varijabla naziv="DomainObject.Predmet.StrankaFormated_1">  MF - POREZNA UPRAVA</derivirana_varijabla>
  </DomainObject.Predmet.StrankaFormated>
  <DomainObject.Predmet.StrankaFormatedOIB>
    <izvorni_sadrzaj>  MF - POREZNA UPRAVA, OIB 18683136487</izvorni_sadrzaj>
    <derivirana_varijabla naziv="DomainObject.Predmet.StrankaFormatedOIB_1">  MF - POREZNA UPRAVA, OIB 18683136487</derivirana_varijabla>
  </DomainObject.Predmet.StrankaFormatedOIB>
  <DomainObject.Predmet.StrankaFormatedWithAdress>
    <izvorni_sadrzaj> MF - POREZNA UPRAVA</izvorni_sadrzaj>
    <derivirana_varijabla naziv="DomainObject.Predmet.StrankaFormatedWithAdress_1"> MF - POREZNA UPRAVA</derivirana_varijabla>
  </DomainObject.Predmet.StrankaFormatedWithAdress>
  <DomainObject.Predmet.StrankaFormatedWithAdressOIB>
    <izvorni_sadrzaj> MF - POREZNA UPRAVA, OIB 18683136487</izvorni_sadrzaj>
    <derivirana_varijabla naziv="DomainObject.Predmet.StrankaFormatedWithAdressOIB_1"> MF - POREZNA UPRAVA, OIB 18683136487</derivirana_varijabla>
  </DomainObject.Predmet.StrankaFormatedWithAdressOIB>
  <DomainObject.Predmet.StrankaWithAdress>
    <izvorni_sadrzaj>MF - POREZNA UPRAVA </izvorni_sadrzaj>
    <derivirana_varijabla naziv="DomainObject.Predmet.StrankaWithAdress_1">MF - POREZNA UPRAVA </derivirana_varijabla>
  </DomainObject.Predmet.StrankaWithAdress>
  <DomainObject.Predmet.StrankaWithAdressOIB>
    <izvorni_sadrzaj>MF - POREZNA UPRAVA, OIB 18683136487</izvorni_sadrzaj>
    <derivirana_varijabla naziv="DomainObject.Predmet.StrankaWithAdressOIB_1">MF - POREZNA UPRAVA, OIB 18683136487</derivirana_varijabla>
  </DomainObject.Predmet.StrankaWithAdressOIB>
  <DomainObject.Predmet.StrankaNazivFormated>
    <izvorni_sadrzaj>MF - POREZNA UPRAVA</izvorni_sadrzaj>
    <derivirana_varijabla naziv="DomainObject.Predmet.StrankaNazivFormated_1">MF - POREZNA UPRAVA</derivirana_varijabla>
  </DomainObject.Predmet.StrankaNazivFormated>
  <DomainObject.Predmet.StrankaNazivFormatedOIB>
    <izvorni_sadrzaj>MF - POREZNA UPRAVA, OIB 18683136487</izvorni_sadrzaj>
    <derivirana_varijabla naziv="DomainObject.Predmet.StrankaNazivFormatedOIB_1">MF - POREZNA UPRAVA,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MF - POREZNA UPRAVA</item>
    </izvorni_sadrzaj>
    <derivirana_varijabla naziv="DomainObject.Predmet.StrankaListFormated_1">
      <item>MF - POREZNA UPRAVA</item>
    </derivirana_varijabla>
  </DomainObject.Predmet.StrankaListFormated>
  <DomainObject.Predmet.StrankaListFormatedOIB>
    <izvorni_sadrzaj>
      <item>MF - POREZNA UPRAVA, OIB 18683136487</item>
    </izvorni_sadrzaj>
    <derivirana_varijabla naziv="DomainObject.Predmet.StrankaListFormatedOIB_1">
      <item>MF - POREZNA UPRAVA, OIB 18683136487</item>
    </derivirana_varijabla>
  </DomainObject.Predmet.StrankaListFormatedOIB>
  <DomainObject.Predmet.StrankaListFormatedWithAdress>
    <izvorni_sadrzaj>
      <item>MF - POREZNA UPRAVA</item>
    </izvorni_sadrzaj>
    <derivirana_varijabla naziv="DomainObject.Predmet.StrankaListFormatedWithAdress_1">
      <item>MF - POREZNA UPRAVA</item>
    </derivirana_varijabla>
  </DomainObject.Predmet.StrankaListFormatedWithAdress>
  <DomainObject.Predmet.StrankaListFormatedWithAdressOIB>
    <izvorni_sadrzaj>
      <item>MF - POREZNA UPRAVA, OIB 18683136487</item>
    </izvorni_sadrzaj>
    <derivirana_varijabla naziv="DomainObject.Predmet.StrankaListFormatedWithAdressOIB_1">
      <item>MF - POREZNA UPRAVA, OIB 18683136487</item>
    </derivirana_varijabla>
  </DomainObject.Predmet.StrankaListFormatedWithAdressOIB>
  <DomainObject.Predmet.StrankaListNazivFormated>
    <izvorni_sadrzaj>
      <item>MF - POREZNA UPRAVA</item>
    </izvorni_sadrzaj>
    <derivirana_varijabla naziv="DomainObject.Predmet.StrankaListNazivFormated_1">
      <item>MF - POREZNA UPRAVA</item>
    </derivirana_varijabla>
  </DomainObject.Predmet.StrankaListNazivFormated>
  <DomainObject.Predmet.StrankaListNazivFormatedOIB>
    <izvorni_sadrzaj>
      <item>MF - POREZNA UPRAVA, OIB 18683136487</item>
    </izvorni_sadrzaj>
    <derivirana_varijabla naziv="DomainObject.Predmet.StrankaListNazivFormatedOIB_1">
      <item>MF - POREZNA UPRAVA, OIB 18683136487</item>
    </derivirana_varijabla>
  </DomainObject.Predmet.StrankaListNazivFormatedOIB>
  <DomainObject.Predmet.ProtuStrankaListFormated>
    <izvorni_sadrzaj>
      <item>IVAS društvo s ograničenom odgovornošću za građenje</item>
    </izvorni_sadrzaj>
    <derivirana_varijabla naziv="DomainObject.Predmet.ProtuStrankaListFormated_1">
      <item>IVAS društvo s ograničenom odgovornošću za građenje</item>
    </derivirana_varijabla>
  </DomainObject.Predmet.ProtuStrankaListFormated>
  <DomainObject.Predmet.ProtuStrankaListFormatedOIB>
    <izvorni_sadrzaj>
      <item>IVAS društvo s ograničenom odgovornošću za građenje, OIB 38674640956</item>
    </izvorni_sadrzaj>
    <derivirana_varijabla naziv="DomainObject.Predmet.ProtuStrankaListFormatedOIB_1">
      <item>IVAS društvo s ograničenom odgovornošću za građenje, OIB 38674640956</item>
    </derivirana_varijabla>
  </DomainObject.Predmet.ProtuStrankaListFormatedOIB>
  <DomainObject.Predmet.ProtuStrankaListFormatedWithAdress>
    <izvorni_sadrzaj>
      <item>IVAS društvo s ograničenom odgovornošću za građenje, Matije Gupca 8, 23210 Pakoštane</item>
    </izvorni_sadrzaj>
    <derivirana_varijabla naziv="DomainObject.Predmet.ProtuStrankaListFormatedWithAdress_1">
      <item>IVAS društvo s ograničenom odgovornošću za građenje, Matije Gupca 8, 23210 Pakoštane</item>
    </derivirana_varijabla>
  </DomainObject.Predmet.ProtuStrankaListFormatedWithAdress>
  <DomainObject.Predmet.ProtuStrankaListFormatedWithAdressOIB>
    <izvorni_sadrzaj>
      <item>IVAS društvo s ograničenom odgovornošću za građenje, OIB 38674640956, Matije Gupca 8, 23210 Pakoštane</item>
    </izvorni_sadrzaj>
    <derivirana_varijabla naziv="DomainObject.Predmet.ProtuStrankaListFormatedWithAdressOIB_1">
      <item>IVAS društvo s ograničenom odgovornošću za građenje, OIB 38674640956, Matije Gupca 8, 23210 Pakoštane</item>
    </derivirana_varijabla>
  </DomainObject.Predmet.ProtuStrankaListFormatedWithAdressOIB>
  <DomainObject.Predmet.ProtuStrankaListNazivFormated>
    <izvorni_sadrzaj>
      <item>IVAS društvo s ograničenom odgovornošću za građenje</item>
    </izvorni_sadrzaj>
    <derivirana_varijabla naziv="DomainObject.Predmet.ProtuStrankaListNazivFormated_1">
      <item>IVAS društvo s ograničenom odgovornošću za građenje</item>
    </derivirana_varijabla>
  </DomainObject.Predmet.ProtuStrankaListNazivFormated>
  <DomainObject.Predmet.ProtuStrankaListNazivFormatedOIB>
    <izvorni_sadrzaj>
      <item>IVAS društvo s ograničenom odgovornošću za građenje, OIB 38674640956</item>
    </izvorni_sadrzaj>
    <derivirana_varijabla naziv="DomainObject.Predmet.ProtuStrankaListNazivFormatedOIB_1">
      <item>IVAS društvo s ograničenom odgovornošću za građenje, OIB 38674640956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St-93/2015-3</izvorni_sadrzaj>
    <derivirana_varijabla naziv="DomainObject.PoslovniBrojDokumenta_1">St-93/2015-3</derivirana_varijabla>
  </DomainObject.PoslovniBrojDokumenta>
  <DomainObject.Predmet.StrankaIDrugi>
    <izvorni_sadrzaj>MF - POREZNA UPRAVA</izvorni_sadrzaj>
    <derivirana_varijabla naziv="DomainObject.Predmet.StrankaIDrugi_1">MF - POREZNA UPRAVA</derivirana_varijabla>
  </DomainObject.Predmet.StrankaIDrugi>
  <DomainObject.Predmet.ProtustrankaIDrugi>
    <izvorni_sadrzaj>IVAS društvo s ograničenom odgovornošću za građenje</izvorni_sadrzaj>
    <derivirana_varijabla naziv="DomainObject.Predmet.ProtustrankaIDrugi_1">IVAS društvo s ograničenom odgovornošću za građenje</derivirana_varijabla>
  </DomainObject.Predmet.ProtustrankaIDrugi>
  <DomainObject.Predmet.StrankaIDrugiAdressOIB>
    <izvorni_sadrzaj>MF - POREZNA UPRAVA, OIB 18683136487</izvorni_sadrzaj>
    <derivirana_varijabla naziv="DomainObject.Predmet.StrankaIDrugiAdressOIB_1">MF - POREZNA UPRAVA, OIB 18683136487</derivirana_varijabla>
  </DomainObject.Predmet.StrankaIDrugiAdressOIB>
  <DomainObject.Predmet.ProtustrankaIDrugiAdressOIB>
    <izvorni_sadrzaj>IVAS društvo s ograničenom odgovornošću za građenje, OIB 38674640956, Matije Gupca 8, 23210 Pakoštane</izvorni_sadrzaj>
    <derivirana_varijabla naziv="DomainObject.Predmet.ProtustrankaIDrugiAdressOIB_1">IVAS društvo s ograničenom odgovornošću za građenje, OIB 38674640956, Matije Gupca 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- POREZNA UPRAVA</item>
      <item>IVAS društvo s ograničenom odgovornošću za građenje</item>
    </izvorni_sadrzaj>
    <derivirana_varijabla naziv="DomainObject.Predmet.SudioniciListNaziv_1">
      <item>MF - POREZNA UPRAVA</item>
      <item>IVAS društvo s ograničenom odgovornošću za građenje</item>
    </derivirana_varijabla>
  </DomainObject.Predmet.SudioniciListNaziv>
  <DomainObject.Predmet.SudioniciListAdressOIB>
    <izvorni_sadrzaj>
      <item>MF - POREZNA UPRAVA, OIB 18683136487</item>
      <item>IVAS društvo s ograničenom odgovornošću za građenje, OIB 38674640956, Matije Gupca 8,23210 Pakoštane</item>
    </izvorni_sadrzaj>
    <derivirana_varijabla naziv="DomainObject.Predmet.SudioniciListAdressOIB_1">
      <item>MF - POREZNA UPRAVA, OIB 18683136487</item>
      <item>IVAS društvo s ograničenom odgovornošću za građenje, OIB 38674640956, Matije Gupca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38674640956</item>
    </izvorni_sadrzaj>
    <derivirana_varijabla naziv="DomainObject.Predmet.SudioniciListNazivOIB_1">
      <item>, OIB 18683136487</item>
      <item>, OIB 38674640956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2809</properties:Characters>
  <properties:Lines>90</properties:Lines>
  <properties:Paragraphs>27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2015-09-17T12:00:00Z</dcterms:created>
  <dc:creator>jlivakovic</dc:creator>
  <cp:lastModifiedBy>Josipa Dorkin</cp:lastModifiedBy>
  <cp:lastPrinted>2015-09-21T11:52:00Z</cp:lastPrinted>
  <dcterms:modified xmlns:xsi="http://www.w3.org/2001/XMLSchema-instance" xsi:type="dcterms:W3CDTF">2015-10-06T08:34:00Z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St-93/2015-3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