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ddf6" w14:paraId="c0eddf6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DB09F7">
        <w:t>890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DB09F7">
        <w:t>08</w:t>
      </w:r>
      <w:r w:rsidR="0095312E">
        <w:t>. prosinca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B09F7">
        <w:t>INVESTING</w:t>
      </w:r>
      <w:r w:rsidR="00894966">
        <w:t xml:space="preserve"> </w:t>
      </w:r>
      <w:r w:rsidR="00742C32">
        <w:t>d.o.o.</w:t>
      </w:r>
      <w:r w:rsidR="00311993">
        <w:t xml:space="preserve"> </w:t>
      </w:r>
      <w:r w:rsidR="00783E9E">
        <w:t xml:space="preserve">sa sjedištem </w:t>
      </w:r>
      <w:r w:rsidR="00822A09">
        <w:t xml:space="preserve">u Zadru (Grad Zadar), </w:t>
      </w:r>
      <w:r w:rsidR="00DB09F7">
        <w:t>Bana Josipa Jelačića 4/5</w:t>
      </w:r>
      <w:r w:rsidR="00912002">
        <w:t>,</w:t>
      </w:r>
      <w:r w:rsidR="00A01095">
        <w:t xml:space="preserve"> OIB: </w:t>
      </w:r>
      <w:r w:rsidR="00DB09F7">
        <w:t>65282034017</w:t>
      </w:r>
      <w:r>
        <w:t xml:space="preserve">, </w:t>
      </w:r>
      <w:r w:rsidR="001D4A0E">
        <w:t>3.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B09F7">
        <w:t>INVESTING d.o.o. sa sjedištem u Zadru (Grad Zadar), Bana Josipa Jelačića 4/5, OIB: 65282034017</w:t>
      </w:r>
      <w:r w:rsidR="00783E9E">
        <w:t xml:space="preserve"> </w:t>
      </w:r>
      <w:r>
        <w:t xml:space="preserve">s danom </w:t>
      </w:r>
      <w:r w:rsidR="001D4A0E">
        <w:t>3. svibnja</w:t>
      </w:r>
      <w:r>
        <w:t xml:space="preserve"> 2016. u </w:t>
      </w:r>
      <w:r w:rsidR="001D4A0E">
        <w:t>09</w:t>
      </w:r>
      <w:r>
        <w:t>,</w:t>
      </w:r>
      <w:r w:rsidR="00ED303C">
        <w:t>00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1D4A0E" w:rsidR="001D4A0E" w:rsidRPr="001D4A0E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1D4A0E">
        <w:t>II</w:t>
      </w:r>
      <w:r w:rsidR="00386298" w:rsidRPr="001D4A0E">
        <w:t xml:space="preserve">. </w:t>
      </w:r>
      <w:r w:rsidR="00193657" w:rsidRPr="001D4A0E">
        <w:t>Stečajnim upraviteljem</w:t>
      </w:r>
      <w:r w:rsidRPr="001D4A0E">
        <w:t xml:space="preserve"> dužnika </w:t>
      </w:r>
      <w:r w:rsidR="00193657" w:rsidRPr="001D4A0E">
        <w:t xml:space="preserve">imenuje se </w:t>
      </w:r>
      <w:r w:rsidR="001D4A0E" w:rsidRPr="001D4A0E">
        <w:t>GJURAŠIĆ IVAN iz Zagreba,</w:t>
      </w:r>
      <w:r w:rsidR="001D4A0E" w:rsidRPr="008E37E9">
        <w:t xml:space="preserve"> Petrinjska 28, OIB: 66025260916</w:t>
      </w:r>
      <w:r w:rsidR="001D4A0E">
        <w:t>.</w:t>
      </w:r>
    </w:p>
    <w:p w:rsidRDefault="00193657" w:rsidP="001D4A0E" w:rsidR="00193657" w:rsidRPr="001D4A0E">
      <w:pPr>
        <w:spacing w:lineRule="auto" w:line="276" w:after="200"/>
        <w:ind w:firstLine="360"/>
        <w:jc w:val="both"/>
        <w:rPr>
          <w:b/>
        </w:rPr>
      </w:pPr>
      <w:r w:rsidRPr="001D4A0E">
        <w:rPr>
          <w:b/>
        </w:rPr>
        <w:tab/>
      </w:r>
      <w:r w:rsidR="007C62EB">
        <w:t>III</w:t>
      </w:r>
      <w:r w:rsidR="00386298" w:rsidRPr="00386298">
        <w:t>.</w:t>
      </w:r>
      <w:r w:rsidR="00386298" w:rsidRPr="001D4A0E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DB09F7">
        <w:t>INVESTING d.o.o. sa sjedištem u Zadru (Grad Zadar), Bana Josipa Jelačića 4/5, OIB: 65282034017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DB09F7">
        <w:t>08</w:t>
      </w:r>
      <w:r w:rsidR="0095312E">
        <w:t>. prosinca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DB09F7">
        <w:t>617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DB09F7">
        <w:t>5.186,24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E809D8">
        <w:t>i</w:t>
      </w:r>
      <w:r w:rsidR="007E65A6">
        <w:t>ma</w:t>
      </w:r>
      <w:r w:rsidR="001E74F1" w:rsidRPr="00CF7AC9">
        <w:t xml:space="preserve"> otvoren račun</w:t>
      </w:r>
      <w:r w:rsidR="00E809D8">
        <w:t xml:space="preserve"> kod </w:t>
      </w:r>
      <w:r w:rsidR="00783E9E">
        <w:t>OTP banke Hrvatska d.d.</w:t>
      </w:r>
      <w:r w:rsidR="00B84B6D">
        <w:t xml:space="preserve">,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27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D4A0E">
        <w:t>3.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3C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DB09F7">
      <w:t>890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23C36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D4A0E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5905"/>
    <w:rsid w:val="007C0700"/>
    <w:rsid w:val="007C62EB"/>
    <w:rsid w:val="007C6FBF"/>
    <w:rsid w:val="007E65A6"/>
    <w:rsid w:val="00821286"/>
    <w:rsid w:val="00822A09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C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3C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3C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3C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3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C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3C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3C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3C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5186.24</izvorni_sadrzaj>
    <derivirana_varijabla naziv="DomainObject.Predmet.InicijalnaVrijednost_1">5186.24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St-890/2015</izvorni_sadrzaj>
    <derivirana_varijabla naziv="DomainObject.Predmet.OznakaBroj_1">St-890/2015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INVESTING društvo s ograničenom odgovornošću za trgovinu, građevinarstvo i usluge</izvorni_sadrzaj>
    <derivirana_varijabla naziv="DomainObject.Predmet.ProtustrankaFormated_1">  INVESTING društvo s ograničenom odgovornošću za trgovinu, građevinarstvo i usluge</derivirana_varijabla>
  </DomainObject.Predmet.ProtustrankaFormated>
  <DomainObject.Predmet.ProtustrankaFormatedOIB>
    <izvorni_sadrzaj>  INVESTING društvo s ograničenom odgovornošću za trgovinu, građevinarstvo i usluge, OIB 65282034017</izvorni_sadrzaj>
    <derivirana_varijabla naziv="DomainObject.Predmet.ProtustrankaFormatedOIB_1">  INVESTING društvo s ograničenom odgovornošću za trgovinu, građevinarstvo i usluge, OIB 65282034017</derivirana_varijabla>
  </DomainObject.Predmet.ProtustrankaFormatedOIB>
  <DomainObject.Predmet.ProtustrankaFormatedWithAdress>
    <izvorni_sadrzaj> INVESTING društvo s ograničenom odgovornošću za trgovinu, građevinarstvo i usluge, Bana Josipa Jelačića 45, 23000 Zadar</izvorni_sadrzaj>
    <derivirana_varijabla naziv="DomainObject.Predmet.ProtustrankaFormatedWithAdress_1"> INVESTING društvo s ograničenom odgovornošću za trgovinu, građevinarstvo i usluge, Bana Josipa Jelačića 45, 23000 Zadar</derivirana_varijabla>
  </DomainObject.Predmet.ProtustrankaFormatedWithAdress>
  <DomainObject.Predmet.ProtustrankaFormatedWithAdressOIB>
    <izvorni_sadrzaj> INVESTING društvo s ograničenom odgovornošću za trgovinu, građevinarstvo i usluge, OIB 65282034017, Bana Josipa Jelačića 45, 23000 Zadar</izvorni_sadrzaj>
    <derivirana_varijabla naziv="DomainObject.Predmet.ProtustrankaFormatedWithAdressOIB_1"> INVESTING društvo s ograničenom odgovornošću za trgovinu, građevinarstvo i usluge, OIB 65282034017, Bana Josipa Jelačića 45, 23000 Zadar</derivirana_varijabla>
  </DomainObject.Predmet.ProtustrankaFormatedWithAdressOIB>
  <DomainObject.Predmet.ProtustrankaWithAdress>
    <izvorni_sadrzaj>INVESTING društvo s ograničenom odgovornošću za trgovinu, građevinarstvo i usluge Bana Josipa Jelačića 45, 23000 Zadar</izvorni_sadrzaj>
    <derivirana_varijabla naziv="DomainObject.Predmet.ProtustrankaWithAdress_1">INVESTING društvo s ograničenom odgovornošću za trgovinu, građevinarstvo i usluge Bana Josipa Jelačića 45, 23000 Zadar</derivirana_varijabla>
  </DomainObject.Predmet.ProtustrankaWithAdress>
  <DomainObject.Predmet.ProtustrankaWithAdressOIB>
    <izvorni_sadrzaj>INVESTING društvo s ograničenom odgovornošću za trgovinu, građevinarstvo i usluge, OIB 65282034017, Bana Josipa Jelačića 45, 23000 Zadar</izvorni_sadrzaj>
    <derivirana_varijabla naziv="DomainObject.Predmet.ProtustrankaWithAdressOIB_1">INVESTING društvo s ograničenom odgovornošću za trgovinu, građevinarstvo i usluge, OIB 65282034017, Bana Josipa Jelačića 45, 23000 Zadar</derivirana_varijabla>
  </DomainObject.Predmet.ProtustrankaWithAdressOIB>
  <DomainObject.Predmet.ProtustrankaNazivFormated>
    <izvorni_sadrzaj>INVESTING društvo s ograničenom odgovornošću za trgovinu, građevinarstvo i usluge</izvorni_sadrzaj>
    <derivirana_varijabla naziv="DomainObject.Predmet.ProtustrankaNazivFormated_1">INVESTING društvo s ograničenom odgovornošću za trgovinu, građevinarstvo i usluge</derivirana_varijabla>
  </DomainObject.Predmet.ProtustrankaNazivFormated>
  <DomainObject.Predmet.ProtustrankaNazivFormatedOIB>
    <izvorni_sadrzaj>INVESTING društvo s ograničenom odgovornošću za trgovinu, građevinarstvo i usluge, OIB 65282034017</izvorni_sadrzaj>
    <derivirana_varijabla naziv="DomainObject.Predmet.ProtustrankaNazivFormatedOIB_1">INVESTING društvo s ograničenom odgovornošću za trgovinu, građevinarstvo i usluge, OIB 65282034017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INVESTING društvo s ograničenom odgovornošću za trgovinu, građevinarstvo i usluge</item>
    </izvorni_sadrzaj>
    <derivirana_varijabla naziv="DomainObject.Predmet.ProtuStrankaListFormated_1">
      <item>INVESTING društvo s ograničenom odgovornošću za trgovinu, građevinarstvo i usluge</item>
    </derivirana_varijabla>
  </DomainObject.Predmet.ProtuStrankaListFormated>
  <DomainObject.Predmet.ProtuStrankaListFormatedOIB>
    <izvorni_sadrzaj>
      <item>INVESTING društvo s ograničenom odgovornošću za trgovinu, građevinarstvo i usluge, OIB 65282034017</item>
    </izvorni_sadrzaj>
    <derivirana_varijabla naziv="DomainObject.Predmet.ProtuStrankaListFormatedOIB_1">
      <item>INVESTING društvo s ograničenom odgovornošću za trgovinu, građevinarstvo i usluge, OIB 65282034017</item>
    </derivirana_varijabla>
  </DomainObject.Predmet.ProtuStrankaListFormatedOIB>
  <DomainObject.Predmet.ProtuStrankaListFormatedWithAdress>
    <izvorni_sadrzaj>
      <item>INVESTING društvo s ograničenom odgovornošću za trgovinu, građevinarstvo i usluge, Bana Josipa Jelačića 45, 23000 Zadar</item>
    </izvorni_sadrzaj>
    <derivirana_varijabla naziv="DomainObject.Predmet.ProtuStrankaListFormatedWithAdress_1">
      <item>INVESTING društvo s ograničenom odgovornošću za trgovinu, građevinarstvo i usluge, Bana Josipa Jelačića 45, 23000 Zadar</item>
    </derivirana_varijabla>
  </DomainObject.Predmet.ProtuStrankaListFormatedWithAdress>
  <DomainObject.Predmet.ProtuStrankaListFormatedWithAdressOIB>
    <izvorni_sadrzaj>
      <item>INVESTING društvo s ograničenom odgovornošću za trgovinu, građevinarstvo i usluge, OIB 65282034017, Bana Josipa Jelačića 45, 23000 Zadar</item>
    </izvorni_sadrzaj>
    <derivirana_varijabla naziv="DomainObject.Predmet.ProtuStrankaListFormatedWithAdressOIB_1">
      <item>INVESTING društvo s ograničenom odgovornošću za trgovinu, građevinarstvo i usluge, OIB 65282034017, Bana Josipa Jelačića 45, 23000 Zadar</item>
    </derivirana_varijabla>
  </DomainObject.Predmet.ProtuStrankaListFormatedWithAdressOIB>
  <DomainObject.Predmet.ProtuStrankaListNazivFormated>
    <izvorni_sadrzaj>
      <item>INVESTING društvo s ograničenom odgovornošću za trgovinu, građevinarstvo i usluge</item>
    </izvorni_sadrzaj>
    <derivirana_varijabla naziv="DomainObject.Predmet.ProtuStrankaListNazivFormated_1">
      <item>INVESTING društvo s ograničenom odgovornošću za trgovinu, građevinarstvo i usluge</item>
    </derivirana_varijabla>
  </DomainObject.Predmet.ProtuStrankaListNazivFormated>
  <DomainObject.Predmet.ProtuStrankaListNazivFormatedOIB>
    <izvorni_sadrzaj>
      <item>INVESTING društvo s ograničenom odgovornošću za trgovinu, građevinarstvo i usluge, OIB 65282034017</item>
    </izvorni_sadrzaj>
    <derivirana_varijabla naziv="DomainObject.Predmet.ProtuStrankaListNazivFormatedOIB_1">
      <item>INVESTING društvo s ograničenom odgovornošću za trgovinu, građevinarstvo i usluge, OIB 65282034017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INVESTING društvo s ograničenom odgovornošću za trgovinu, građevinarstvo i usluge</izvorni_sadrzaj>
    <derivirana_varijabla naziv="DomainObject.Predmet.ProtustrankaIDrugi_1">INVESTING društvo s ograničenom odgovornošću za trgovinu, građevinarstvo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INVESTING društvo s ograničenom odgovornošću za trgovinu, građevinarstvo i usluge, OIB 65282034017, Bana Josipa Jelačića 45, 23000 Zadar</izvorni_sadrzaj>
    <derivirana_varijabla naziv="DomainObject.Predmet.ProtustrankaIDrugiAdressOIB_1">INVESTING društvo s ograničenom odgovornošću za trgovinu, građevinarstvo i usluge, OIB 65282034017, Bana Josipa Jelačića 45,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INVESTING društvo s ograničenom odgovornošću za trgovinu, građevinarstvo i usluge</item>
    </izvorni_sadrzaj>
    <derivirana_varijabla naziv="DomainObject.Predmet.SudioniciListNaziv_1">
      <item>FINA</item>
      <item>INVESTING društvo s ograničenom odgovornošću za trgovinu, građevinarstvo i usluge</item>
    </derivirana_varijabla>
  </DomainObject.Predmet.SudioniciListNaziv>
  <DomainObject.Predmet.SudioniciListAdressOIB>
    <izvorni_sadrzaj>
      <item>FINA, OIB 85821130368</item>
      <item>INVESTING društvo s ograničenom odgovornošću za trgovinu, građevinarstvo i usluge, OIB 65282034017, Bana Josipa Jelačića 45,23000 Zadar</item>
    </izvorni_sadrzaj>
    <derivirana_varijabla naziv="DomainObject.Predmet.SudioniciListAdressOIB_1">
      <item>FINA, OIB 85821130368</item>
      <item>INVESTING društvo s ograničenom odgovornošću za trgovinu, građevinarstvo i usluge, OIB 65282034017, Bana Josipa Jelačića 45,23000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65282034017</item>
    </izvorni_sadrzaj>
    <derivirana_varijabla naziv="DomainObject.Predmet.SudioniciListNazivOIB_1">
      <item>, OIB 85821130368</item>
      <item>, OIB 65282034017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867</properties:Words>
  <properties:Characters>4715</properties:Characters>
  <properties:Lines>120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2016-04-01T07:35:00Z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2016-05-03T06:58:00Z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