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0aa1" w14:paraId="0d90aa1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4F1D1A">
        <w:t>200/18-9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4F1D1A" w:rsidRPr="00747FC2">
        <w:rPr>
          <w:b/>
        </w:rPr>
        <w:t>NOGOMETNA UDRUGA SOCCER, Osijek, F. Krežme 22, RB: 14004333, OIB: 49456790450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4F1D1A">
        <w:t>8.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4F1D1A" w:rsidRPr="00747FC2">
        <w:rPr>
          <w:b/>
        </w:rPr>
        <w:t>NOGOMETNA UDRUGA SOCCER, Osijek, F. Krežme 22, RB: 14004333, OIB: 49456790450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4F1D1A">
        <w:rPr>
          <w:b/>
        </w:rPr>
        <w:t>25</w:t>
      </w:r>
      <w:r w:rsidR="00F82782">
        <w:rPr>
          <w:b/>
        </w:rPr>
        <w:t>. travnja</w:t>
      </w:r>
      <w:r w:rsidRPr="00914EB4">
        <w:rPr>
          <w:b/>
        </w:rPr>
        <w:t xml:space="preserve"> 2018. u </w:t>
      </w:r>
      <w:r w:rsidR="004F1D1A">
        <w:rPr>
          <w:b/>
        </w:rPr>
        <w:t>11,20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5D6CA0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5D6CA0" w:rsidRPr="005D6CA0">
        <w:rPr>
          <w:b/>
        </w:rPr>
        <w:t xml:space="preserve">Alma </w:t>
      </w:r>
      <w:proofErr w:type="spellStart"/>
      <w:r w:rsidR="005D6CA0" w:rsidRPr="005D6CA0">
        <w:rPr>
          <w:b/>
        </w:rPr>
        <w:t>Opačak</w:t>
      </w:r>
      <w:proofErr w:type="spellEnd"/>
      <w:r w:rsidR="005D6CA0" w:rsidRPr="005D6CA0">
        <w:rPr>
          <w:b/>
        </w:rPr>
        <w:t>, Sl. Bord, A. Cesarca 12, OIB: 36068029114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4F1D1A">
        <w:t>15. siječnja 2018. g.</w:t>
      </w:r>
      <w:r w:rsidR="00C75BB5">
        <w:t xml:space="preserve">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4F1D1A" w:rsidRPr="00747FC2">
        <w:rPr>
          <w:b/>
        </w:rPr>
        <w:t>NOGOMETNA UDRUGA SOCCER, Osijek, F. Krežme 22, RB: 14004333, OIB: 49456790450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4F1D1A" w:rsidP="004F1D1A" w:rsidR="004F1D1A">
      <w:pPr>
        <w:jc w:val="right"/>
      </w:pPr>
      <w:r>
        <w:t>6 Broj: St-200/18-9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4F1D1A">
        <w:t>31.12.</w:t>
      </w:r>
      <w:r>
        <w:t xml:space="preserve">2017. g. ima tražbinu u iznosu od </w:t>
      </w:r>
      <w:r w:rsidR="004F1D1A">
        <w:t>5.750,06</w:t>
      </w:r>
      <w:r>
        <w:t xml:space="preserve"> kn </w:t>
      </w:r>
      <w:r w:rsidR="004F1D1A">
        <w:t>te da kod dužnika postoji stečajni razlog – nesposobnost za plaćanje budući da dužnik u Očevidniku redoslijeda osnova za plaćanje ima više evidentiranih osnova za plaćanje u razdoblju dužem od 60 dana te da je dužnik na dan 8.1.2018. g. u blokadi 133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5D6CA0">
        <w:rPr>
          <w:b/>
        </w:rPr>
        <w:t xml:space="preserve">Alma </w:t>
      </w:r>
      <w:proofErr w:type="spellStart"/>
      <w:r w:rsidR="005D6CA0">
        <w:rPr>
          <w:b/>
        </w:rPr>
        <w:t>Opačak</w:t>
      </w:r>
      <w:proofErr w:type="spellEnd"/>
      <w:r w:rsidR="005D6CA0">
        <w:rPr>
          <w:b/>
        </w:rPr>
        <w:t xml:space="preserve"> iz Sl. Broda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F1D1A">
        <w:t>8.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5D6CA0" w:rsidR="005D6CA0" w:rsidRPr="005D6CA0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5D6CA0" w:rsidRPr="005D6CA0">
        <w:t xml:space="preserve">Alma </w:t>
      </w:r>
      <w:proofErr w:type="spellStart"/>
      <w:r w:rsidR="005D6CA0" w:rsidRPr="005D6CA0">
        <w:t>Opačak</w:t>
      </w:r>
      <w:proofErr w:type="spellEnd"/>
      <w:r w:rsidR="005D6CA0" w:rsidRPr="005D6CA0">
        <w:t>, Sl. Bord,</w:t>
      </w:r>
      <w:r w:rsidR="005D6CA0">
        <w:t xml:space="preserve"> A. Cesarca 12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  <w:r w:rsidR="00C12D20">
        <w:t xml:space="preserve">RC </w:t>
      </w:r>
      <w:r w:rsidR="005D6CA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4F1D1A">
        <w:t>25</w:t>
      </w:r>
      <w:r w:rsidR="00F82782">
        <w:t>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4B6" w:rsidR="005344B6">
      <w:r>
        <w:separator/>
      </w:r>
    </w:p>
  </w:endnote>
  <w:endnote w:id="0" w:type="continuationSeparator">
    <w:p w:rsidRDefault="005344B6" w:rsidR="00534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4B6" w:rsidR="005344B6">
      <w:r>
        <w:separator/>
      </w:r>
    </w:p>
  </w:footnote>
  <w:footnote w:id="0" w:type="continuationSeparator">
    <w:p w:rsidRDefault="005344B6" w:rsidR="005344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40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240C6"/>
    <w:rsid w:val="005344B6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0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4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0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4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NOGOMETNA UDRUGA SOCCER</izvorni_sadrzaj>
    <derivirana_varijabla naziv="DomainObject.Predmet.ProtustrankaFormated_1">  NOGOMETNA UDRUGA SOCCER</derivirana_varijabla>
  </DomainObject.Predmet.ProtustrankaFormated>
  <DomainObject.Predmet.ProtustrankaFormatedOIB>
    <izvorni_sadrzaj>  NOGOMETNA UDRUGA SOCCER, OIB 49456790450</izvorni_sadrzaj>
    <derivirana_varijabla naziv="DomainObject.Predmet.ProtustrankaFormatedOIB_1">  NOGOMETNA UDRUGA SOCCER, OIB 49456790450</derivirana_varijabla>
  </DomainObject.Predmet.ProtustrankaFormatedOIB>
  <DomainObject.Predmet.ProtustrankaFormatedWithAdress>
    <izvorni_sadrzaj> NOGOMETNA UDRUGA SOCCER, Franje Krežme 22, 31000 Osijek</izvorni_sadrzaj>
    <derivirana_varijabla naziv="DomainObject.Predmet.ProtustrankaFormatedWithAdress_1"> NOGOMETNA UDRUGA SOCCER, Franje Krežme 22, 31000 Osijek</derivirana_varijabla>
  </DomainObject.Predmet.ProtustrankaFormatedWithAdress>
  <DomainObject.Predmet.ProtustrankaFormatedWithAdressOIB>
    <izvorni_sadrzaj> NOGOMETNA UDRUGA SOCCER, OIB 49456790450, Franje Krežme 22, 31000 Osijek</izvorni_sadrzaj>
    <derivirana_varijabla naziv="DomainObject.Predmet.ProtustrankaFormatedWithAdressOIB_1"> NOGOMETNA UDRUGA SOCCER, OIB 49456790450, Franje Krežme 22, 31000 Osijek</derivirana_varijabla>
  </DomainObject.Predmet.ProtustrankaFormatedWithAdressOIB>
  <DomainObject.Predmet.ProtustrankaWithAdress>
    <izvorni_sadrzaj>NOGOMETNA UDRUGA SOCCER Franje Krežme 22, 31000 Osijek</izvorni_sadrzaj>
    <derivirana_varijabla naziv="DomainObject.Predmet.ProtustrankaWithAdress_1">NOGOMETNA UDRUGA SOCCER Franje Krežme 22, 31000 Osijek</derivirana_varijabla>
  </DomainObject.Predmet.ProtustrankaWithAdress>
  <DomainObject.Predmet.ProtustrankaWithAdressOIB>
    <izvorni_sadrzaj>NOGOMETNA UDRUGA SOCCER, OIB 49456790450, Franje Krežme 22, 31000 Osijek</izvorni_sadrzaj>
    <derivirana_varijabla naziv="DomainObject.Predmet.ProtustrankaWithAdressOIB_1">NOGOMETNA UDRUGA SOCCER, OIB 49456790450, Franje Krežme 22, 31000 Osijek</derivirana_varijabla>
  </DomainObject.Predmet.ProtustrankaWithAdressOIB>
  <DomainObject.Predmet.ProtustrankaNazivFormated>
    <izvorni_sadrzaj>NOGOMETNA UDRUGA SOCCER</izvorni_sadrzaj>
    <derivirana_varijabla naziv="DomainObject.Predmet.ProtustrankaNazivFormated_1">NOGOMETNA UDRUGA SOCCER</derivirana_varijabla>
  </DomainObject.Predmet.ProtustrankaNazivFormated>
  <DomainObject.Predmet.ProtustrankaNazivFormatedOIB>
    <izvorni_sadrzaj>NOGOMETNA UDRUGA SOCCER, OIB 49456790450</izvorni_sadrzaj>
    <derivirana_varijabla naziv="DomainObject.Predmet.ProtustrankaNazivFormatedOIB_1">NOGOMETNA UDRUGA SOCCER, OIB 49456790450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NOGOMETNA UDRUGA SOCCER</item>
    </izvorni_sadrzaj>
    <derivirana_varijabla naziv="DomainObject.Predmet.ProtuStrankaListFormated_1">
      <item>NOGOMETNA UDRUGA SOCCER</item>
    </derivirana_varijabla>
  </DomainObject.Predmet.ProtuStrankaListFormated>
  <DomainObject.Predmet.ProtuStrankaListFormatedOIB>
    <izvorni_sadrzaj>
      <item>NOGOMETNA UDRUGA SOCCER, OIB 49456790450</item>
    </izvorni_sadrzaj>
    <derivirana_varijabla naziv="DomainObject.Predmet.ProtuStrankaListFormatedOIB_1">
      <item>NOGOMETNA UDRUGA SOCCER, OIB 49456790450</item>
    </derivirana_varijabla>
  </DomainObject.Predmet.ProtuStrankaListFormatedOIB>
  <DomainObject.Predmet.ProtuStrankaListFormatedWithAdress>
    <izvorni_sadrzaj>
      <item>NOGOMETNA UDRUGA SOCCER, Franje Krežme 22, 31000 Osijek</item>
    </izvorni_sadrzaj>
    <derivirana_varijabla naziv="DomainObject.Predmet.ProtuStrankaListFormatedWithAdress_1">
      <item>NOGOMETNA UDRUGA SOCCER, Franje Krežme 22, 31000 Osijek</item>
    </derivirana_varijabla>
  </DomainObject.Predmet.ProtuStrankaListFormatedWithAdress>
  <DomainObject.Predmet.ProtuStrankaListFormatedWithAdressOIB>
    <izvorni_sadrzaj>
      <item>NOGOMETNA UDRUGA SOCCER, OIB 49456790450, Franje Krežme 22, 31000 Osijek</item>
    </izvorni_sadrzaj>
    <derivirana_varijabla naziv="DomainObject.Predmet.ProtuStrankaListFormatedWithAdressOIB_1">
      <item>NOGOMETNA UDRUGA SOCCER, OIB 49456790450, Franje Krežme 22, 31000 Osijek</item>
    </derivirana_varijabla>
  </DomainObject.Predmet.ProtuStrankaListFormatedWithAdressOIB>
  <DomainObject.Predmet.ProtuStrankaListNazivFormated>
    <izvorni_sadrzaj>
      <item>NOGOMETNA UDRUGA SOCCER</item>
    </izvorni_sadrzaj>
    <derivirana_varijabla naziv="DomainObject.Predmet.ProtuStrankaListNazivFormated_1">
      <item>NOGOMETNA UDRUGA SOCCER</item>
    </derivirana_varijabla>
  </DomainObject.Predmet.ProtuStrankaListNazivFormated>
  <DomainObject.Predmet.ProtuStrankaListNazivFormatedOIB>
    <izvorni_sadrzaj>
      <item>NOGOMETNA UDRUGA SOCCER, OIB 49456790450</item>
    </izvorni_sadrzaj>
    <derivirana_varijabla naziv="DomainObject.Predmet.ProtuStrankaListNazivFormatedOIB_1">
      <item>NOGOMETNA UDRUGA SOCCER, OIB 49456790450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NOGOMETNA UDRUGA SOCCER</izvorni_sadrzaj>
    <derivirana_varijabla naziv="DomainObject.Predmet.ProtustrankaIDrugi_1">NOGOMETNA UDRUGA SOCCER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NOGOMETNA UDRUGA SOCCER, OIB 49456790450, Franje Krežme 22, 31000 Osijek</izvorni_sadrzaj>
    <derivirana_varijabla naziv="DomainObject.Predmet.ProtustrankaIDrugiAdressOIB_1">NOGOMETNA UDRUGA SOCCER, OIB 49456790450, Franje Krežme 22,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NOGOMETNA UDRUGA SOCCER</item>
      <item>RH MF PU PODRUČNI URED OSIJEK</item>
    </izvorni_sadrzaj>
    <derivirana_varijabla naziv="DomainObject.Predmet.SudioniciListNaziv_1">
      <item>NOGOMETNA UDRUGA SOCCER</item>
      <item>RH MF PU PODRUČNI URED OSIJEK</item>
    </derivirana_varijabla>
  </DomainObject.Predmet.SudioniciListNaziv>
  <DomainObject.Predmet.SudioniciListAdressOIB>
    <izvorni_sadrzaj>
      <item>NOGOMETNA UDRUGA SOCCER, OIB 49456790450, Franje Krežme 22,31000 Osijek</item>
      <item>RH MF PU PODRUČNI URED OSIJEK, OIB 18683136487</item>
    </izvorni_sadrzaj>
    <derivirana_varijabla naziv="DomainObject.Predmet.SudioniciListAdressOIB_1">
      <item>NOGOMETNA UDRUGA SOCCER, OIB 49456790450, Franje Krežme 22,31000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49456790450</item>
      <item>, OIB 18683136487</item>
    </izvorni_sadrzaj>
    <derivirana_varijabla naziv="DomainObject.Predmet.SudioniciListNazivOIB_1">
      <item>, OIB 49456790450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DB223-5658-47E2-90E0-79BE7BB9F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475</properties:Words>
  <properties:Characters>2542</properties:Characters>
  <properties:Lines>106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2018-02-16T09:42:00Z</dcterms:created>
  <dc:creator>hermanj</dc:creator>
  <cp:lastModifiedBy>Danijela Sekulić</cp:lastModifiedBy>
  <cp:lastPrinted>2018-03-08T08:01:00Z</cp:lastPrinted>
  <dcterms:modified xmlns:xsi="http://www.w3.org/2001/XMLSchema-instance" xsi:type="dcterms:W3CDTF">2018-03-08T08:01:00Z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(ALMA OPAČAK-PU.docx)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