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929b" w14:paraId="2c8929b" w:rsidRDefault="005D4649" w:rsidP="00B96505" w:rsidR="005D4649" w:rsidRPr="00A01A1E">
      <w:pPr>
        <w15:collapsed w:val="false"/>
      </w:pPr>
      <w:bookmarkStart w:name="_GoBack" w:id="0"/>
      <w:bookmarkEnd w:id="0"/>
      <w:r w:rsidRPr="00A01A1E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A01A1E">
      <w:r w:rsidRPr="00A01A1E">
        <w:t>REPUBLIKA HRVATSKA</w:t>
      </w:r>
    </w:p>
    <w:p w:rsidRDefault="00B96505" w:rsidP="00B96505" w:rsidR="00B96505" w:rsidRPr="00A01A1E">
      <w:r w:rsidRPr="00A01A1E">
        <w:t>TRGOVAČKI SUD U ZAGREBU</w:t>
      </w:r>
    </w:p>
    <w:p w:rsidRDefault="00B96505" w:rsidP="00B96505" w:rsidR="00B96505" w:rsidRPr="00A01A1E">
      <w:r w:rsidRPr="00A01A1E">
        <w:t xml:space="preserve">Zagreb, </w:t>
      </w:r>
      <w:proofErr w:type="spellStart"/>
      <w:r w:rsidRPr="00A01A1E">
        <w:t>Amruševa</w:t>
      </w:r>
      <w:proofErr w:type="spellEnd"/>
      <w:r w:rsidRPr="00A01A1E">
        <w:t xml:space="preserve"> 2/II</w:t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760F7" w:rsidRPr="00A01A1E">
        <w:tab/>
      </w:r>
      <w:r w:rsidR="00B760F7" w:rsidRPr="00A01A1E">
        <w:tab/>
      </w:r>
      <w:r w:rsidRPr="00A01A1E">
        <w:t>7 St-</w:t>
      </w:r>
      <w:proofErr w:type="spellStart"/>
      <w:r w:rsidR="00DA5269" w:rsidRPr="00A01A1E">
        <w:t>1137</w:t>
      </w:r>
      <w:proofErr w:type="spellEnd"/>
      <w:r w:rsidR="00DA5269" w:rsidRPr="00A01A1E">
        <w:t>/</w:t>
      </w:r>
      <w:proofErr w:type="spellStart"/>
      <w:r w:rsidR="00DA5269" w:rsidRPr="00A01A1E">
        <w:t>13</w:t>
      </w:r>
      <w:proofErr w:type="spellEnd"/>
    </w:p>
    <w:p w:rsidRDefault="00B96505" w:rsidP="00B96505" w:rsidR="00B96505" w:rsidRPr="00A01A1E">
      <w:r w:rsidRPr="00A01A1E">
        <w:t xml:space="preserve"> </w:t>
      </w:r>
    </w:p>
    <w:p w:rsidRDefault="00B760F7" w:rsidP="00B96505" w:rsidR="00B760F7" w:rsidRPr="00A01A1E">
      <w:pPr>
        <w:jc w:val="center"/>
      </w:pPr>
      <w:r w:rsidRPr="00A01A1E">
        <w:t>R E P U B L I K A  H R V A T S K A</w:t>
      </w:r>
    </w:p>
    <w:p w:rsidRDefault="00B96505" w:rsidP="00B96505" w:rsidR="00B96505" w:rsidRPr="00A01A1E">
      <w:pPr>
        <w:jc w:val="center"/>
      </w:pPr>
      <w:r w:rsidRPr="00A01A1E">
        <w:t>Z A K L J U Č A K  O  P R E D A J I</w:t>
      </w:r>
    </w:p>
    <w:p w:rsidRDefault="00B96505" w:rsidP="00B96505" w:rsidR="00B96505" w:rsidRPr="00A01A1E">
      <w:pPr>
        <w:jc w:val="center"/>
      </w:pPr>
    </w:p>
    <w:p w:rsidRDefault="00B96505" w:rsidP="00BF3B0B" w:rsidR="00E34CF6" w:rsidRPr="00A01A1E">
      <w:pPr>
        <w:jc w:val="both"/>
      </w:pPr>
      <w:r w:rsidRPr="00A01A1E">
        <w:tab/>
      </w:r>
      <w:r w:rsidR="0060530A" w:rsidRPr="00A01A1E">
        <w:rPr>
          <w:lang w:val="pl-PL"/>
        </w:rPr>
        <w:t>TRGOVA</w:t>
      </w:r>
      <w:r w:rsidR="0060530A" w:rsidRPr="00A01A1E">
        <w:t>Č</w:t>
      </w:r>
      <w:r w:rsidR="0060530A" w:rsidRPr="00A01A1E">
        <w:rPr>
          <w:lang w:val="pl-PL"/>
        </w:rPr>
        <w:t>KI</w:t>
      </w:r>
      <w:r w:rsidR="0060530A" w:rsidRPr="00A01A1E">
        <w:t xml:space="preserve"> </w:t>
      </w:r>
      <w:r w:rsidR="0060530A" w:rsidRPr="00A01A1E">
        <w:rPr>
          <w:lang w:val="pl-PL"/>
        </w:rPr>
        <w:t>SUD</w:t>
      </w:r>
      <w:r w:rsidR="0060530A" w:rsidRPr="00A01A1E">
        <w:t xml:space="preserve"> </w:t>
      </w:r>
      <w:r w:rsidR="0060530A" w:rsidRPr="00A01A1E">
        <w:rPr>
          <w:lang w:val="pl-PL"/>
        </w:rPr>
        <w:t>U</w:t>
      </w:r>
      <w:r w:rsidR="0060530A" w:rsidRPr="00A01A1E">
        <w:t xml:space="preserve"> </w:t>
      </w:r>
      <w:r w:rsidR="0060530A" w:rsidRPr="00A01A1E">
        <w:rPr>
          <w:lang w:val="pl-PL"/>
        </w:rPr>
        <w:t>ZAGREBU</w:t>
      </w:r>
      <w:r w:rsidR="0060530A" w:rsidRPr="00A01A1E">
        <w:t xml:space="preserve"> </w:t>
      </w:r>
      <w:r w:rsidR="0060530A" w:rsidRPr="00A01A1E">
        <w:rPr>
          <w:lang w:val="pl-PL"/>
        </w:rPr>
        <w:t>po</w:t>
      </w:r>
      <w:r w:rsidR="0060530A" w:rsidRPr="00A01A1E">
        <w:t xml:space="preserve"> </w:t>
      </w:r>
      <w:r w:rsidR="0060530A" w:rsidRPr="00A01A1E">
        <w:rPr>
          <w:lang w:val="pl-PL"/>
        </w:rPr>
        <w:t>sucu</w:t>
      </w:r>
      <w:r w:rsidR="0060530A" w:rsidRPr="00A01A1E">
        <w:t xml:space="preserve"> </w:t>
      </w:r>
      <w:r w:rsidR="0060530A" w:rsidRPr="00A01A1E">
        <w:rPr>
          <w:lang w:val="pl-PL"/>
        </w:rPr>
        <w:t>pojedincu</w:t>
      </w:r>
      <w:r w:rsidR="0060530A" w:rsidRPr="00A01A1E">
        <w:t xml:space="preserve"> </w:t>
      </w:r>
      <w:r w:rsidR="0060530A" w:rsidRPr="00A01A1E">
        <w:rPr>
          <w:lang w:val="pl-PL"/>
        </w:rPr>
        <w:t>Vesni</w:t>
      </w:r>
      <w:r w:rsidR="0060530A" w:rsidRPr="00A01A1E">
        <w:t xml:space="preserve"> </w:t>
      </w:r>
      <w:r w:rsidR="0060530A" w:rsidRPr="00A01A1E">
        <w:rPr>
          <w:lang w:val="pl-PL"/>
        </w:rPr>
        <w:t>Malenica</w:t>
      </w:r>
      <w:r w:rsidR="0060530A" w:rsidRPr="00A01A1E">
        <w:t xml:space="preserve"> </w:t>
      </w:r>
      <w:r w:rsidR="0060530A" w:rsidRPr="00A01A1E">
        <w:rPr>
          <w:lang w:val="pl-PL"/>
        </w:rPr>
        <w:t>kao</w:t>
      </w:r>
      <w:r w:rsidR="0060530A" w:rsidRPr="00A01A1E">
        <w:t xml:space="preserve"> </w:t>
      </w:r>
      <w:r w:rsidR="0060530A" w:rsidRPr="00A01A1E">
        <w:rPr>
          <w:lang w:val="pl-PL"/>
        </w:rPr>
        <w:t>ste</w:t>
      </w:r>
      <w:r w:rsidR="0060530A" w:rsidRPr="00A01A1E">
        <w:t>č</w:t>
      </w:r>
      <w:r w:rsidR="0060530A" w:rsidRPr="00A01A1E">
        <w:rPr>
          <w:lang w:val="pl-PL"/>
        </w:rPr>
        <w:t>ajnom</w:t>
      </w:r>
      <w:r w:rsidR="0060530A" w:rsidRPr="00A01A1E">
        <w:t xml:space="preserve"> </w:t>
      </w:r>
      <w:r w:rsidR="0060530A" w:rsidRPr="00A01A1E">
        <w:rPr>
          <w:lang w:val="pl-PL"/>
        </w:rPr>
        <w:t>sucu</w:t>
      </w:r>
      <w:r w:rsidR="0060530A" w:rsidRPr="00A01A1E">
        <w:t xml:space="preserve"> </w:t>
      </w:r>
      <w:r w:rsidR="0060530A" w:rsidRPr="00A01A1E">
        <w:rPr>
          <w:lang w:val="pl-PL"/>
        </w:rPr>
        <w:t>u</w:t>
      </w:r>
      <w:r w:rsidR="0060530A" w:rsidRPr="00A01A1E">
        <w:t xml:space="preserve"> </w:t>
      </w:r>
      <w:r w:rsidR="0060530A" w:rsidRPr="00A01A1E">
        <w:rPr>
          <w:lang w:val="pl-PL"/>
        </w:rPr>
        <w:t>ste</w:t>
      </w:r>
      <w:r w:rsidR="0060530A" w:rsidRPr="00A01A1E">
        <w:t>č</w:t>
      </w:r>
      <w:r w:rsidR="0060530A" w:rsidRPr="00A01A1E">
        <w:rPr>
          <w:lang w:val="pl-PL"/>
        </w:rPr>
        <w:t>ajnom</w:t>
      </w:r>
      <w:r w:rsidR="0060530A" w:rsidRPr="00A01A1E">
        <w:t xml:space="preserve"> </w:t>
      </w:r>
      <w:r w:rsidR="0060530A" w:rsidRPr="00A01A1E">
        <w:rPr>
          <w:lang w:val="pl-PL"/>
        </w:rPr>
        <w:t>postupku</w:t>
      </w:r>
      <w:r w:rsidR="0060530A" w:rsidRPr="00A01A1E">
        <w:t xml:space="preserve"> </w:t>
      </w:r>
      <w:r w:rsidR="0060530A" w:rsidRPr="00A01A1E">
        <w:rPr>
          <w:lang w:val="pl-PL"/>
        </w:rPr>
        <w:t>nad</w:t>
      </w:r>
      <w:r w:rsidR="0060530A" w:rsidRPr="00A01A1E">
        <w:t xml:space="preserve"> </w:t>
      </w:r>
      <w:r w:rsidR="0060530A" w:rsidRPr="00A01A1E">
        <w:rPr>
          <w:lang w:val="pl-PL"/>
        </w:rPr>
        <w:t>du</w:t>
      </w:r>
      <w:r w:rsidR="0060530A" w:rsidRPr="00A01A1E">
        <w:t>ž</w:t>
      </w:r>
      <w:r w:rsidR="0060530A" w:rsidRPr="00A01A1E">
        <w:rPr>
          <w:lang w:val="pl-PL"/>
        </w:rPr>
        <w:t>nikom</w:t>
      </w:r>
      <w:r w:rsidR="00640913" w:rsidRPr="00A01A1E">
        <w:rPr>
          <w:lang w:val="pl-PL"/>
        </w:rPr>
        <w:t xml:space="preserve"> </w:t>
      </w:r>
      <w:r w:rsidR="00E34CF6" w:rsidRPr="00A01A1E">
        <w:t xml:space="preserve">JUL TIM d. o. o. u stečaju, J. Novosela </w:t>
      </w:r>
      <w:proofErr w:type="spellStart"/>
      <w:r w:rsidR="00E34CF6" w:rsidRPr="00A01A1E">
        <w:t>32</w:t>
      </w:r>
      <w:proofErr w:type="spellEnd"/>
      <w:r w:rsidR="00E34CF6" w:rsidRPr="00A01A1E">
        <w:t xml:space="preserve">, </w:t>
      </w:r>
      <w:proofErr w:type="spellStart"/>
      <w:r w:rsidR="00E34CF6" w:rsidRPr="00A01A1E">
        <w:t>Oborovo</w:t>
      </w:r>
      <w:proofErr w:type="spellEnd"/>
      <w:r w:rsidR="00E34CF6" w:rsidRPr="00A01A1E">
        <w:t xml:space="preserve"> </w:t>
      </w:r>
      <w:proofErr w:type="spellStart"/>
      <w:r w:rsidR="00E34CF6" w:rsidRPr="00A01A1E">
        <w:t>Bistransko</w:t>
      </w:r>
      <w:proofErr w:type="spellEnd"/>
      <w:r w:rsidR="00E34CF6" w:rsidRPr="00A01A1E">
        <w:t xml:space="preserve">, </w:t>
      </w:r>
      <w:proofErr w:type="spellStart"/>
      <w:r w:rsidR="00E34CF6" w:rsidRPr="00A01A1E">
        <w:t>OIB</w:t>
      </w:r>
      <w:proofErr w:type="spellEnd"/>
      <w:r w:rsidR="00E34CF6" w:rsidRPr="00A01A1E">
        <w:t xml:space="preserve"> </w:t>
      </w:r>
      <w:proofErr w:type="spellStart"/>
      <w:r w:rsidR="00E34CF6" w:rsidRPr="00A01A1E">
        <w:t>62893541982</w:t>
      </w:r>
      <w:proofErr w:type="spellEnd"/>
      <w:r w:rsidR="00E34CF6" w:rsidRPr="00A01A1E">
        <w:t xml:space="preserve">, </w:t>
      </w:r>
      <w:r w:rsidR="00E108A8">
        <w:t>8</w:t>
      </w:r>
      <w:r w:rsidR="006F5749" w:rsidRPr="00A01A1E">
        <w:t>. s</w:t>
      </w:r>
      <w:r w:rsidR="008756E1">
        <w:t>tudenog</w:t>
      </w:r>
      <w:r w:rsidR="00E34CF6" w:rsidRPr="00A01A1E">
        <w:t xml:space="preserve"> </w:t>
      </w:r>
      <w:proofErr w:type="spellStart"/>
      <w:r w:rsidR="00E34CF6" w:rsidRPr="00A01A1E">
        <w:t>2016</w:t>
      </w:r>
      <w:proofErr w:type="spellEnd"/>
      <w:r w:rsidR="00E34CF6" w:rsidRPr="00A01A1E">
        <w:t>.</w:t>
      </w:r>
    </w:p>
    <w:p w:rsidRDefault="00BF3B0B" w:rsidP="00BF3B0B" w:rsidR="00BF3B0B" w:rsidRPr="00A01A1E">
      <w:pPr>
        <w:jc w:val="both"/>
      </w:pPr>
      <w:r w:rsidRPr="00A01A1E">
        <w:tab/>
      </w:r>
    </w:p>
    <w:p w:rsidRDefault="00BF3B0B" w:rsidP="00BF3B0B" w:rsidR="00BF3B0B" w:rsidRPr="00A01A1E">
      <w:pPr>
        <w:jc w:val="center"/>
      </w:pPr>
      <w:r w:rsidRPr="00A01A1E">
        <w:t>z a k l j u č i o  j e</w:t>
      </w:r>
    </w:p>
    <w:p w:rsidRDefault="00FC69D2" w:rsidP="00BF3B0B" w:rsidR="00FC69D2" w:rsidRPr="00A01A1E">
      <w:pPr>
        <w:jc w:val="center"/>
      </w:pPr>
    </w:p>
    <w:p w:rsidRDefault="00FC69D2" w:rsidP="006F5749" w:rsidR="006F5749" w:rsidRPr="00A01A1E">
      <w:pPr>
        <w:jc w:val="both"/>
      </w:pPr>
      <w:r w:rsidRPr="00A01A1E">
        <w:tab/>
      </w:r>
      <w:r w:rsidR="00B96505" w:rsidRPr="00A01A1E">
        <w:t>1.</w:t>
      </w:r>
      <w:r w:rsidR="00522C84" w:rsidRPr="00A01A1E">
        <w:t xml:space="preserve"> </w:t>
      </w:r>
      <w:r w:rsidR="00B96505" w:rsidRPr="00A01A1E">
        <w:t>Kupcu</w:t>
      </w:r>
      <w:r w:rsidR="00E34CF6" w:rsidRPr="00A01A1E">
        <w:t xml:space="preserve"> </w:t>
      </w:r>
      <w:r w:rsidR="008756E1" w:rsidRPr="00945336">
        <w:t xml:space="preserve">Mario </w:t>
      </w:r>
      <w:proofErr w:type="spellStart"/>
      <w:r w:rsidR="008756E1" w:rsidRPr="00945336">
        <w:t>Bogić</w:t>
      </w:r>
      <w:proofErr w:type="spellEnd"/>
      <w:r w:rsidR="008756E1" w:rsidRPr="00945336">
        <w:t xml:space="preserve">, Zagreb, Gračanska cesta </w:t>
      </w:r>
      <w:proofErr w:type="spellStart"/>
      <w:r w:rsidR="008756E1" w:rsidRPr="00945336">
        <w:t>153a</w:t>
      </w:r>
      <w:proofErr w:type="spellEnd"/>
      <w:r w:rsidR="008756E1" w:rsidRPr="00945336">
        <w:t xml:space="preserve">, </w:t>
      </w:r>
      <w:proofErr w:type="spellStart"/>
      <w:r w:rsidR="008756E1" w:rsidRPr="00945336">
        <w:t>OIB</w:t>
      </w:r>
      <w:proofErr w:type="spellEnd"/>
      <w:r w:rsidR="008756E1" w:rsidRPr="00945336">
        <w:t xml:space="preserve"> </w:t>
      </w:r>
      <w:proofErr w:type="spellStart"/>
      <w:r w:rsidR="008756E1" w:rsidRPr="00945336">
        <w:t>49969303611</w:t>
      </w:r>
      <w:proofErr w:type="spellEnd"/>
      <w:r w:rsidR="006F5749" w:rsidRPr="00A01A1E">
        <w:t xml:space="preserve">, predaje se nekretnina stečajnog dužnika upisana kod </w:t>
      </w:r>
      <w:r w:rsidR="00CB38B6" w:rsidRPr="00945336">
        <w:t xml:space="preserve">Općinskog građanskog suda u Zagrebu, u </w:t>
      </w:r>
      <w:proofErr w:type="spellStart"/>
      <w:r w:rsidR="00CB38B6" w:rsidRPr="00945336">
        <w:t>zk</w:t>
      </w:r>
      <w:proofErr w:type="spellEnd"/>
      <w:r w:rsidR="00CB38B6" w:rsidRPr="00945336">
        <w:t xml:space="preserve"> odjelu Dugo Selo, k. o. Dugo Selo I., u </w:t>
      </w:r>
      <w:proofErr w:type="spellStart"/>
      <w:r w:rsidR="00CB38B6" w:rsidRPr="00945336">
        <w:t>zk</w:t>
      </w:r>
      <w:proofErr w:type="spellEnd"/>
      <w:r w:rsidR="00CB38B6" w:rsidRPr="00945336">
        <w:t xml:space="preserve">. ul. br. </w:t>
      </w:r>
      <w:proofErr w:type="spellStart"/>
      <w:r w:rsidR="00CB38B6" w:rsidRPr="00945336">
        <w:t>229</w:t>
      </w:r>
      <w:proofErr w:type="spellEnd"/>
      <w:r w:rsidR="00CB38B6" w:rsidRPr="00945336">
        <w:t xml:space="preserve">, </w:t>
      </w:r>
      <w:proofErr w:type="spellStart"/>
      <w:r w:rsidR="00CB38B6" w:rsidRPr="00945336">
        <w:t>zk</w:t>
      </w:r>
      <w:proofErr w:type="spellEnd"/>
      <w:r w:rsidR="00CB38B6" w:rsidRPr="00945336">
        <w:t xml:space="preserve">. č. br. </w:t>
      </w:r>
      <w:proofErr w:type="spellStart"/>
      <w:r w:rsidR="00CB38B6" w:rsidRPr="00945336">
        <w:t>794</w:t>
      </w:r>
      <w:proofErr w:type="spellEnd"/>
      <w:r w:rsidR="00CB38B6" w:rsidRPr="00945336">
        <w:t xml:space="preserve">, oranica, površine </w:t>
      </w:r>
      <w:proofErr w:type="spellStart"/>
      <w:r w:rsidR="00CB38B6" w:rsidRPr="00945336">
        <w:t>9.086</w:t>
      </w:r>
      <w:proofErr w:type="spellEnd"/>
      <w:r w:rsidR="00CB38B6" w:rsidRPr="00945336">
        <w:t xml:space="preserve"> </w:t>
      </w:r>
      <w:proofErr w:type="spellStart"/>
      <w:r w:rsidR="00CB38B6" w:rsidRPr="00945336">
        <w:t>m</w:t>
      </w:r>
      <w:r w:rsidR="00CB38B6" w:rsidRPr="00945336">
        <w:rPr>
          <w:vertAlign w:val="superscript"/>
        </w:rPr>
        <w:t>2</w:t>
      </w:r>
      <w:proofErr w:type="spellEnd"/>
      <w:r w:rsidR="00CB38B6">
        <w:t>.</w:t>
      </w:r>
    </w:p>
    <w:p w:rsidRDefault="00BF3B0B" w:rsidP="00640913" w:rsidR="005D4649" w:rsidRPr="00A01A1E">
      <w:pPr>
        <w:ind w:right="48"/>
        <w:jc w:val="both"/>
      </w:pPr>
      <w:r w:rsidRPr="00A01A1E">
        <w:tab/>
      </w:r>
      <w:r w:rsidR="00B96505" w:rsidRPr="00A01A1E">
        <w:t>2</w:t>
      </w:r>
      <w:r w:rsidR="007911C5" w:rsidRPr="00A01A1E">
        <w:rPr>
          <w:b/>
        </w:rPr>
        <w:t>.</w:t>
      </w:r>
      <w:r w:rsidR="007911C5" w:rsidRPr="00A01A1E">
        <w:t xml:space="preserve"> Rješenje o dosudi postalo je pravomoćno </w:t>
      </w:r>
      <w:r w:rsidR="00CB38B6">
        <w:t>1. studenog</w:t>
      </w:r>
      <w:r w:rsidR="006279F1">
        <w:t xml:space="preserve"> </w:t>
      </w:r>
      <w:proofErr w:type="spellStart"/>
      <w:r w:rsidR="006279F1">
        <w:t>2016</w:t>
      </w:r>
      <w:proofErr w:type="spellEnd"/>
      <w:r w:rsidR="006279F1">
        <w:t>.</w:t>
      </w:r>
      <w:r w:rsidR="00B96505" w:rsidRPr="00A01A1E">
        <w:t xml:space="preserve"> </w:t>
      </w:r>
      <w:r w:rsidR="007911C5" w:rsidRPr="00A01A1E">
        <w:t xml:space="preserve">te </w:t>
      </w:r>
      <w:r w:rsidR="00B96505" w:rsidRPr="00A01A1E">
        <w:t>je kupac</w:t>
      </w:r>
      <w:r w:rsidR="007911C5" w:rsidRPr="00A01A1E">
        <w:t xml:space="preserve"> u </w:t>
      </w:r>
      <w:r w:rsidR="00B96505" w:rsidRPr="00A01A1E">
        <w:t>cijelosti platio</w:t>
      </w:r>
      <w:r w:rsidR="007911C5" w:rsidRPr="00A01A1E">
        <w:t xml:space="preserve"> </w:t>
      </w:r>
      <w:r w:rsidR="00AD4421" w:rsidRPr="00A01A1E">
        <w:t>iz</w:t>
      </w:r>
      <w:r w:rsidR="00B760F7" w:rsidRPr="00A01A1E">
        <w:t xml:space="preserve">nos određen u rješenju o dosudi tj. kupoprodajnu cijenu u iznosu od </w:t>
      </w:r>
      <w:proofErr w:type="spellStart"/>
      <w:r w:rsidR="00CB38B6">
        <w:t>375.300</w:t>
      </w:r>
      <w:proofErr w:type="spellEnd"/>
      <w:r w:rsidR="00CB38B6">
        <w:t>,</w:t>
      </w:r>
      <w:proofErr w:type="spellStart"/>
      <w:r w:rsidR="00CB38B6">
        <w:t>00</w:t>
      </w:r>
      <w:proofErr w:type="spellEnd"/>
      <w:r w:rsidR="00640913" w:rsidRPr="00A01A1E">
        <w:t xml:space="preserve"> </w:t>
      </w:r>
      <w:r w:rsidR="00B760F7" w:rsidRPr="00A01A1E">
        <w:t>kn.</w:t>
      </w:r>
      <w:r w:rsidR="005D4649" w:rsidRPr="00A01A1E">
        <w:t xml:space="preserve"> </w:t>
      </w:r>
    </w:p>
    <w:p w:rsidRDefault="005D4649" w:rsidP="00CB38B6" w:rsidR="00CB38B6" w:rsidRPr="00945336">
      <w:pPr>
        <w:jc w:val="both"/>
      </w:pPr>
      <w:r w:rsidRPr="00A01A1E">
        <w:tab/>
        <w:t>3. Nalaže se</w:t>
      </w:r>
      <w:r w:rsidR="00341847" w:rsidRPr="00A01A1E">
        <w:t xml:space="preserve"> </w:t>
      </w:r>
      <w:r w:rsidR="00A01A1E" w:rsidRPr="00DD7699">
        <w:t xml:space="preserve">Općinskom </w:t>
      </w:r>
      <w:r w:rsidR="00CB38B6">
        <w:t xml:space="preserve">građanskom </w:t>
      </w:r>
      <w:r w:rsidR="00A01A1E" w:rsidRPr="00DD7699">
        <w:t xml:space="preserve">sudu </w:t>
      </w:r>
      <w:r w:rsidR="00A01A1E" w:rsidRPr="003C6212">
        <w:t xml:space="preserve">u </w:t>
      </w:r>
      <w:r w:rsidR="00A01A1E">
        <w:t>Z</w:t>
      </w:r>
      <w:r w:rsidR="00CB38B6">
        <w:t>agrebu</w:t>
      </w:r>
      <w:r w:rsidR="00A01A1E" w:rsidRPr="003C6212">
        <w:t xml:space="preserve">, </w:t>
      </w:r>
      <w:r w:rsidR="00CB38B6" w:rsidRPr="00945336">
        <w:t xml:space="preserve">zemljišnoknjižni odjel Dugo Selo, </w:t>
      </w:r>
      <w:r w:rsidR="00CB38B6" w:rsidRPr="00DD7699">
        <w:t xml:space="preserve">upis prava vlasništva na nekretnini iz točke 1. ovog rješenja u korist kupca </w:t>
      </w:r>
      <w:r w:rsidR="00CB38B6" w:rsidRPr="00945336">
        <w:t xml:space="preserve">Mario </w:t>
      </w:r>
      <w:proofErr w:type="spellStart"/>
      <w:r w:rsidR="00CB38B6" w:rsidRPr="00945336">
        <w:t>Bogić</w:t>
      </w:r>
      <w:proofErr w:type="spellEnd"/>
      <w:r w:rsidR="00CB38B6" w:rsidRPr="00945336">
        <w:t xml:space="preserve">, Zagreb, Gračanska cesta </w:t>
      </w:r>
      <w:proofErr w:type="spellStart"/>
      <w:r w:rsidR="00CB38B6" w:rsidRPr="00945336">
        <w:t>153a</w:t>
      </w:r>
      <w:proofErr w:type="spellEnd"/>
      <w:r w:rsidR="00CB38B6" w:rsidRPr="00945336">
        <w:t xml:space="preserve">, </w:t>
      </w:r>
      <w:proofErr w:type="spellStart"/>
      <w:r w:rsidR="00CB38B6" w:rsidRPr="00945336">
        <w:t>OIB</w:t>
      </w:r>
      <w:proofErr w:type="spellEnd"/>
      <w:r w:rsidR="00CB38B6" w:rsidRPr="00945336">
        <w:t xml:space="preserve"> </w:t>
      </w:r>
      <w:proofErr w:type="spellStart"/>
      <w:r w:rsidR="00CB38B6" w:rsidRPr="00945336">
        <w:t>49969303611</w:t>
      </w:r>
      <w:proofErr w:type="spellEnd"/>
      <w:r w:rsidR="00CB38B6">
        <w:t xml:space="preserve">, te </w:t>
      </w:r>
      <w:r w:rsidR="00CB38B6" w:rsidRPr="00945336">
        <w:t>brisanje prava i tereta na nekretnini koji prestaju njezinom prodajom i to upisanih u zemljišnu knjigu pod brojem Z-</w:t>
      </w:r>
      <w:proofErr w:type="spellStart"/>
      <w:r w:rsidR="00CB38B6" w:rsidRPr="00945336">
        <w:t>1385</w:t>
      </w:r>
      <w:proofErr w:type="spellEnd"/>
      <w:r w:rsidR="00CB38B6" w:rsidRPr="00945336">
        <w:t>/</w:t>
      </w:r>
      <w:proofErr w:type="spellStart"/>
      <w:r w:rsidR="00CB38B6" w:rsidRPr="00945336">
        <w:t>14</w:t>
      </w:r>
      <w:proofErr w:type="spellEnd"/>
      <w:r w:rsidR="00CB38B6" w:rsidRPr="00945336">
        <w:t>, Z-</w:t>
      </w:r>
      <w:proofErr w:type="spellStart"/>
      <w:r w:rsidR="00CB38B6" w:rsidRPr="00945336">
        <w:t>2576</w:t>
      </w:r>
      <w:proofErr w:type="spellEnd"/>
      <w:r w:rsidR="00CB38B6" w:rsidRPr="00945336">
        <w:t>/</w:t>
      </w:r>
      <w:proofErr w:type="spellStart"/>
      <w:r w:rsidR="00CB38B6" w:rsidRPr="00945336">
        <w:t>07</w:t>
      </w:r>
      <w:proofErr w:type="spellEnd"/>
      <w:r w:rsidR="00CB38B6" w:rsidRPr="00945336">
        <w:t>, Z-</w:t>
      </w:r>
      <w:proofErr w:type="spellStart"/>
      <w:r w:rsidR="00CB38B6" w:rsidRPr="00945336">
        <w:t>732</w:t>
      </w:r>
      <w:proofErr w:type="spellEnd"/>
      <w:r w:rsidR="00CB38B6" w:rsidRPr="00945336">
        <w:t>/</w:t>
      </w:r>
      <w:proofErr w:type="spellStart"/>
      <w:r w:rsidR="00CB38B6" w:rsidRPr="00945336">
        <w:t>11</w:t>
      </w:r>
      <w:proofErr w:type="spellEnd"/>
      <w:r w:rsidR="00CB38B6" w:rsidRPr="00945336">
        <w:t xml:space="preserve"> i Z-</w:t>
      </w:r>
      <w:proofErr w:type="spellStart"/>
      <w:r w:rsidR="00CB38B6" w:rsidRPr="00945336">
        <w:t>121</w:t>
      </w:r>
      <w:proofErr w:type="spellEnd"/>
      <w:r w:rsidR="00CB38B6" w:rsidRPr="00945336">
        <w:t>/</w:t>
      </w:r>
      <w:proofErr w:type="spellStart"/>
      <w:r w:rsidR="00CB38B6" w:rsidRPr="00945336">
        <w:t>13</w:t>
      </w:r>
      <w:proofErr w:type="spellEnd"/>
      <w:r w:rsidR="00CB38B6" w:rsidRPr="00945336">
        <w:t>.</w:t>
      </w:r>
    </w:p>
    <w:p w:rsidRDefault="00BF3B0B" w:rsidP="00341847" w:rsidR="00BF3B0B" w:rsidRPr="00A01A1E">
      <w:pPr>
        <w:ind w:right="565"/>
        <w:jc w:val="both"/>
      </w:pPr>
    </w:p>
    <w:p w:rsidRDefault="00BF3B0B" w:rsidP="00BF3B0B" w:rsidR="00BF3B0B" w:rsidRPr="00A01A1E">
      <w:pPr>
        <w:jc w:val="center"/>
      </w:pPr>
      <w:r w:rsidRPr="00A01A1E">
        <w:t>Obrazloženje</w:t>
      </w:r>
    </w:p>
    <w:p w:rsidRDefault="00BF3B0B" w:rsidP="00BF3B0B" w:rsidR="00BF3B0B" w:rsidRPr="00A01A1E">
      <w:pPr>
        <w:jc w:val="center"/>
      </w:pPr>
    </w:p>
    <w:p w:rsidRDefault="00BF3B0B" w:rsidP="00BF3B0B" w:rsidR="00B760F7" w:rsidRPr="00A01A1E">
      <w:pPr>
        <w:jc w:val="both"/>
      </w:pPr>
      <w:r w:rsidRPr="00A01A1E">
        <w:tab/>
      </w:r>
      <w:r w:rsidR="00B760F7" w:rsidRPr="00A01A1E">
        <w:t>R</w:t>
      </w:r>
      <w:r w:rsidRPr="00A01A1E">
        <w:t xml:space="preserve">ješenje o dosudi postalo pravomoćno </w:t>
      </w:r>
      <w:r w:rsidR="00CB38B6">
        <w:t>1. studenog</w:t>
      </w:r>
      <w:r w:rsidR="006279F1">
        <w:t xml:space="preserve"> </w:t>
      </w:r>
      <w:proofErr w:type="spellStart"/>
      <w:r w:rsidR="006279F1">
        <w:t>2016</w:t>
      </w:r>
      <w:proofErr w:type="spellEnd"/>
      <w:r w:rsidR="006279F1">
        <w:t>.</w:t>
      </w:r>
    </w:p>
    <w:p w:rsidRDefault="00B760F7" w:rsidP="00B760F7" w:rsidR="00B760F7" w:rsidRPr="00A01A1E">
      <w:pPr>
        <w:ind w:firstLine="708"/>
        <w:jc w:val="both"/>
      </w:pPr>
      <w:r w:rsidRPr="00A01A1E">
        <w:t>K</w:t>
      </w:r>
      <w:r w:rsidR="00742D06" w:rsidRPr="00A01A1E">
        <w:t>upac je</w:t>
      </w:r>
      <w:r w:rsidRPr="00A01A1E">
        <w:t xml:space="preserve"> za </w:t>
      </w:r>
      <w:r w:rsidR="00CB38B6">
        <w:t xml:space="preserve">sedmu </w:t>
      </w:r>
      <w:r w:rsidR="00640913" w:rsidRPr="00A01A1E">
        <w:t xml:space="preserve">usmenu javnu </w:t>
      </w:r>
      <w:r w:rsidRPr="00A01A1E">
        <w:t xml:space="preserve">dražbu održanu </w:t>
      </w:r>
      <w:proofErr w:type="spellStart"/>
      <w:r w:rsidR="00CB38B6">
        <w:t>12</w:t>
      </w:r>
      <w:proofErr w:type="spellEnd"/>
      <w:r w:rsidR="00CB38B6">
        <w:t xml:space="preserve">. listopada </w:t>
      </w:r>
      <w:proofErr w:type="spellStart"/>
      <w:r w:rsidR="00CB38B6">
        <w:t>2016</w:t>
      </w:r>
      <w:proofErr w:type="spellEnd"/>
      <w:r w:rsidRPr="00A01A1E">
        <w:t xml:space="preserve">., uplatio jamčevinu u iznosu od </w:t>
      </w:r>
      <w:proofErr w:type="spellStart"/>
      <w:r w:rsidR="00CB38B6">
        <w:t>19.000</w:t>
      </w:r>
      <w:proofErr w:type="spellEnd"/>
      <w:r w:rsidR="00CB38B6">
        <w:t>,</w:t>
      </w:r>
      <w:proofErr w:type="spellStart"/>
      <w:r w:rsidR="00CB38B6">
        <w:t>00</w:t>
      </w:r>
      <w:proofErr w:type="spellEnd"/>
      <w:r w:rsidRPr="00A01A1E">
        <w:t xml:space="preserve"> kn.</w:t>
      </w:r>
    </w:p>
    <w:p w:rsidRDefault="00B760F7" w:rsidP="00B760F7" w:rsidR="00B760F7" w:rsidRPr="00A01A1E">
      <w:pPr>
        <w:ind w:firstLine="708"/>
        <w:jc w:val="both"/>
      </w:pPr>
      <w:r w:rsidRPr="00A01A1E">
        <w:t>Nakon što je prihvaćena njegova ponuda a temeljem rješenja o dosudi broj St-</w:t>
      </w:r>
      <w:proofErr w:type="spellStart"/>
      <w:r w:rsidR="00341847" w:rsidRPr="00A01A1E">
        <w:t>1137</w:t>
      </w:r>
      <w:proofErr w:type="spellEnd"/>
      <w:r w:rsidR="00341847" w:rsidRPr="00A01A1E">
        <w:t>/</w:t>
      </w:r>
      <w:proofErr w:type="spellStart"/>
      <w:r w:rsidR="00341847" w:rsidRPr="00A01A1E">
        <w:t>13</w:t>
      </w:r>
      <w:proofErr w:type="spellEnd"/>
      <w:r w:rsidRPr="00A01A1E">
        <w:t xml:space="preserve"> od </w:t>
      </w:r>
      <w:proofErr w:type="spellStart"/>
      <w:r w:rsidR="00CB38B6">
        <w:t>13</w:t>
      </w:r>
      <w:proofErr w:type="spellEnd"/>
      <w:r w:rsidR="00CB38B6">
        <w:t>. listopada</w:t>
      </w:r>
      <w:r w:rsidR="00341847" w:rsidRPr="00A01A1E">
        <w:t xml:space="preserve"> </w:t>
      </w:r>
      <w:proofErr w:type="spellStart"/>
      <w:r w:rsidR="00341847" w:rsidRPr="00A01A1E">
        <w:t>2016</w:t>
      </w:r>
      <w:proofErr w:type="spellEnd"/>
      <w:r w:rsidRPr="00A01A1E">
        <w:t>., kupac je  u</w:t>
      </w:r>
      <w:r w:rsidR="00742D06" w:rsidRPr="00A01A1E">
        <w:t>plat</w:t>
      </w:r>
      <w:r w:rsidR="0060530A" w:rsidRPr="00A01A1E">
        <w:t>i</w:t>
      </w:r>
      <w:r w:rsidR="00742D06" w:rsidRPr="00A01A1E">
        <w:t>o</w:t>
      </w:r>
      <w:r w:rsidR="00E9247C" w:rsidRPr="00A01A1E">
        <w:t xml:space="preserve"> </w:t>
      </w:r>
      <w:r w:rsidRPr="00A01A1E">
        <w:t xml:space="preserve">razliku kupoprodajne </w:t>
      </w:r>
      <w:r w:rsidR="00AD4421" w:rsidRPr="00A01A1E">
        <w:t>cijene</w:t>
      </w:r>
      <w:r w:rsidRPr="00A01A1E">
        <w:t xml:space="preserve"> u iznosu od </w:t>
      </w:r>
      <w:proofErr w:type="spellStart"/>
      <w:r w:rsidR="00CB38B6">
        <w:t>356.300</w:t>
      </w:r>
      <w:proofErr w:type="spellEnd"/>
      <w:r w:rsidR="00CB38B6">
        <w:t>,</w:t>
      </w:r>
      <w:proofErr w:type="spellStart"/>
      <w:r w:rsidR="00CB38B6">
        <w:t>00</w:t>
      </w:r>
      <w:proofErr w:type="spellEnd"/>
      <w:r w:rsidR="00CB38B6">
        <w:t xml:space="preserve"> kn</w:t>
      </w:r>
      <w:r w:rsidRPr="00A01A1E">
        <w:t>.</w:t>
      </w:r>
    </w:p>
    <w:p w:rsidRDefault="00B760F7" w:rsidP="00B760F7" w:rsidR="00A54711" w:rsidRPr="00A01A1E">
      <w:pPr>
        <w:ind w:firstLine="708"/>
        <w:jc w:val="both"/>
      </w:pPr>
      <w:r w:rsidRPr="00A01A1E">
        <w:t xml:space="preserve">Na taj način kupac je uplatio </w:t>
      </w:r>
      <w:proofErr w:type="spellStart"/>
      <w:r w:rsidRPr="00A01A1E">
        <w:t>kupovn</w:t>
      </w:r>
      <w:r w:rsidR="00A54711" w:rsidRPr="00A01A1E">
        <w:t>inu</w:t>
      </w:r>
      <w:proofErr w:type="spellEnd"/>
      <w:r w:rsidR="00A54711" w:rsidRPr="00A01A1E">
        <w:t xml:space="preserve"> u iznosu od </w:t>
      </w:r>
      <w:proofErr w:type="spellStart"/>
      <w:r w:rsidR="00CB38B6">
        <w:t>375.300</w:t>
      </w:r>
      <w:proofErr w:type="spellEnd"/>
      <w:r w:rsidR="00CB38B6">
        <w:t>,</w:t>
      </w:r>
      <w:proofErr w:type="spellStart"/>
      <w:r w:rsidR="00CB38B6">
        <w:t>00</w:t>
      </w:r>
      <w:proofErr w:type="spellEnd"/>
      <w:r w:rsidR="00A54711" w:rsidRPr="00A01A1E">
        <w:t xml:space="preserve"> kn.</w:t>
      </w:r>
    </w:p>
    <w:p w:rsidRDefault="00A54711" w:rsidP="00B760F7" w:rsidR="00BF3B0B" w:rsidRPr="00A01A1E">
      <w:pPr>
        <w:ind w:firstLine="708"/>
        <w:jc w:val="both"/>
      </w:pPr>
      <w:r w:rsidRPr="00A01A1E">
        <w:t xml:space="preserve">Stoga je temeljem odredbe čl. </w:t>
      </w:r>
      <w:proofErr w:type="spellStart"/>
      <w:r w:rsidR="00C1359C" w:rsidRPr="00A01A1E">
        <w:t>108</w:t>
      </w:r>
      <w:proofErr w:type="spellEnd"/>
      <w:r w:rsidR="00C1359C" w:rsidRPr="00A01A1E">
        <w:t xml:space="preserve">, čl. </w:t>
      </w:r>
      <w:proofErr w:type="spellStart"/>
      <w:r w:rsidR="004E2419" w:rsidRPr="00A01A1E">
        <w:t>151</w:t>
      </w:r>
      <w:proofErr w:type="spellEnd"/>
      <w:r w:rsidR="004E2419" w:rsidRPr="00A01A1E">
        <w:t xml:space="preserve"> i čl. </w:t>
      </w:r>
      <w:proofErr w:type="spellStart"/>
      <w:r w:rsidR="004E2419" w:rsidRPr="00A01A1E">
        <w:t>168</w:t>
      </w:r>
      <w:proofErr w:type="spellEnd"/>
      <w:r w:rsidR="004E2419" w:rsidRPr="00A01A1E">
        <w:t xml:space="preserve"> Ovršnog zakona u svezi s čl. </w:t>
      </w:r>
      <w:proofErr w:type="spellStart"/>
      <w:r w:rsidR="004E2419" w:rsidRPr="00A01A1E">
        <w:t>164</w:t>
      </w:r>
      <w:proofErr w:type="spellEnd"/>
      <w:r w:rsidR="004E2419" w:rsidRPr="00A01A1E">
        <w:t xml:space="preserve"> Stečajnog zakona valjalo riješiti kao u izreci.</w:t>
      </w:r>
    </w:p>
    <w:p w:rsidRDefault="002516ED" w:rsidP="002516ED" w:rsidR="002516ED" w:rsidRPr="00A01A1E">
      <w:pPr>
        <w:jc w:val="center"/>
      </w:pPr>
      <w:r w:rsidRPr="00A01A1E">
        <w:t xml:space="preserve">Zagreb, </w:t>
      </w:r>
      <w:r w:rsidR="00E108A8">
        <w:t>8</w:t>
      </w:r>
      <w:r w:rsidR="00A01A1E">
        <w:t xml:space="preserve">. </w:t>
      </w:r>
      <w:r w:rsidR="00CB38B6">
        <w:t>studeni</w:t>
      </w:r>
      <w:r w:rsidR="00341847" w:rsidRPr="00A01A1E">
        <w:t xml:space="preserve"> </w:t>
      </w:r>
      <w:proofErr w:type="spellStart"/>
      <w:r w:rsidR="00341847" w:rsidRPr="00A01A1E">
        <w:t>2016</w:t>
      </w:r>
      <w:proofErr w:type="spellEnd"/>
      <w:r w:rsidR="00341847" w:rsidRPr="00A01A1E">
        <w:t>.</w:t>
      </w:r>
    </w:p>
    <w:p w:rsidRDefault="002516ED" w:rsidP="002516ED" w:rsidR="002516ED" w:rsidRPr="00A01A1E">
      <w:pPr>
        <w:jc w:val="both"/>
      </w:pPr>
    </w:p>
    <w:p w:rsidRDefault="002516ED" w:rsidR="00B96505" w:rsidRPr="00A01A1E">
      <w:pPr>
        <w:jc w:val="both"/>
        <w:rPr>
          <w:lang w:val="pl-PL"/>
        </w:rPr>
      </w:pP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96505" w:rsidRPr="00A01A1E">
        <w:rPr>
          <w:lang w:val="pl-PL"/>
        </w:rPr>
        <w:t>SUDAC:</w:t>
      </w:r>
    </w:p>
    <w:p w:rsidRDefault="00B96505" w:rsidP="002516ED" w:rsidR="00A444B4" w:rsidRPr="00A01A1E">
      <w:pPr>
        <w:jc w:val="both"/>
        <w:rPr>
          <w:lang w:val="pl-PL"/>
        </w:rPr>
      </w:pP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  <w:t>Vesna Malenica</w:t>
      </w:r>
      <w:r w:rsidR="00990AF0">
        <w:rPr>
          <w:lang w:val="pl-PL"/>
        </w:rPr>
        <w:t xml:space="preserve"> v. r. </w:t>
      </w:r>
      <w:r w:rsidRPr="00A01A1E">
        <w:rPr>
          <w:lang w:val="pl-PL"/>
        </w:rPr>
        <w:t xml:space="preserve"> </w:t>
      </w:r>
    </w:p>
    <w:p w:rsidRDefault="001C7FB2" w:rsidP="002516ED" w:rsidR="002516ED" w:rsidRPr="00A01A1E">
      <w:pPr>
        <w:jc w:val="both"/>
      </w:pPr>
      <w:r w:rsidRPr="00A01A1E">
        <w:t>POUKA O PRAVNOM LIJEKU:</w:t>
      </w:r>
    </w:p>
    <w:p w:rsidRDefault="001C7FB2" w:rsidP="002516ED" w:rsidR="001C7FB2" w:rsidRPr="00A01A1E">
      <w:pPr>
        <w:jc w:val="both"/>
      </w:pPr>
      <w:r w:rsidRPr="00A01A1E">
        <w:tab/>
        <w:t>Protiv zaključka nije dopušten pravni lijek.</w:t>
      </w:r>
    </w:p>
    <w:p w:rsidRDefault="001C7FB2" w:rsidP="002516ED" w:rsidR="001C7FB2">
      <w:pPr>
        <w:jc w:val="both"/>
      </w:pPr>
    </w:p>
    <w:p w:rsidRDefault="00990AF0" w:rsidP="00AB7A2F" w:rsidR="00990AF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90AF0" w:rsidP="00995CE9" w:rsidR="00990AF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990AF0" w:rsidP="002516ED" w:rsidR="00990AF0" w:rsidRPr="00A01A1E">
      <w:pPr>
        <w:jc w:val="both"/>
      </w:pPr>
    </w:p>
    <w:sectPr w:rsidSect="005D4649" w:rsidR="00990AF0" w:rsidRPr="00A01A1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A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proofErr w:type="spellStart"/>
    <w:r w:rsidR="00FC394D">
      <w:rPr>
        <w:rFonts w:hAnsi="Verdana" w:ascii="Verdana"/>
        <w:sz w:val="22"/>
        <w:szCs w:val="22"/>
      </w:rPr>
      <w:t>1137</w:t>
    </w:r>
    <w:proofErr w:type="spellEnd"/>
    <w:r w:rsidR="00FC394D">
      <w:rPr>
        <w:rFonts w:hAnsi="Verdana" w:ascii="Verdana"/>
        <w:sz w:val="22"/>
        <w:szCs w:val="22"/>
      </w:rPr>
      <w:t>/</w:t>
    </w:r>
    <w:proofErr w:type="spellStart"/>
    <w:r w:rsidR="00FC394D">
      <w:rPr>
        <w:rFonts w:hAnsi="Verdana" w:ascii="Verdana"/>
        <w:sz w:val="22"/>
        <w:szCs w:val="22"/>
      </w:rPr>
      <w:t>13</w:t>
    </w:r>
    <w:proofErr w:type="spellEnd"/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B53A1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187D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4184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624A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279F1"/>
    <w:rsid w:val="0064012B"/>
    <w:rsid w:val="00640913"/>
    <w:rsid w:val="00652CD9"/>
    <w:rsid w:val="00663E6C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6F5749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6E1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0AF0"/>
    <w:rsid w:val="00993BF7"/>
    <w:rsid w:val="009B7633"/>
    <w:rsid w:val="009D65C8"/>
    <w:rsid w:val="009E74ED"/>
    <w:rsid w:val="009F2342"/>
    <w:rsid w:val="00A00624"/>
    <w:rsid w:val="00A01A1E"/>
    <w:rsid w:val="00A0244B"/>
    <w:rsid w:val="00A073BC"/>
    <w:rsid w:val="00A1238B"/>
    <w:rsid w:val="00A13141"/>
    <w:rsid w:val="00A15131"/>
    <w:rsid w:val="00A21FD8"/>
    <w:rsid w:val="00A26ED6"/>
    <w:rsid w:val="00A3120F"/>
    <w:rsid w:val="00A43BB7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0373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B38B6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403A"/>
    <w:rsid w:val="00D55D88"/>
    <w:rsid w:val="00D65446"/>
    <w:rsid w:val="00D9035A"/>
    <w:rsid w:val="00D90C4C"/>
    <w:rsid w:val="00DA218E"/>
    <w:rsid w:val="00DA2BC4"/>
    <w:rsid w:val="00DA3B30"/>
    <w:rsid w:val="00DA5269"/>
    <w:rsid w:val="00DC295A"/>
    <w:rsid w:val="00DC5C9A"/>
    <w:rsid w:val="00DD4B57"/>
    <w:rsid w:val="00DD6C95"/>
    <w:rsid w:val="00DE3ACF"/>
    <w:rsid w:val="00E015A8"/>
    <w:rsid w:val="00E108A8"/>
    <w:rsid w:val="00E25FE2"/>
    <w:rsid w:val="00E34CF6"/>
    <w:rsid w:val="00E41C7C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1F93"/>
    <w:rsid w:val="00EA3757"/>
    <w:rsid w:val="00EA61CB"/>
    <w:rsid w:val="00EB2CC4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394D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MARIO BOGIĆ</izvorni_sadrzaj>
    <derivirana_varijabla naziv="DomainObject.Primjedba_1">o predaji MARIO BOGIĆ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Bajza; Mario Bogić</izvorni_sadrzaj>
    <derivirana_varijabla naziv="DomainObject.Predmet.StrankaFormated_1">  FINA ZAGREB; ODVJETNIČKO DRUŠTVO ŠUSTER ŠVERKO; RAIFFEISENBANK ST. STEFAN; M.I.-HEL. d.o.o. za građevinarstvo i trgovinu; Branko Bajza; Mario Bogić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49605692719; Mario Bogić, OIB 49969303611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49605692719; Mario Bogić, OIB 49969303611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derivirana_varijabla>
  </DomainObject.Predmet.StrankaWithAdressOIB>
  <DomainObject.Predmet.StrankaNazivFormated>
    <izvorni_sadrzaj>FINA ZAGREB,ODVJETNIČKO DRUŠTVO ŠUSTER ŠVERKO,RAIFFEISENBANK ST. STEFAN,M.I.-HEL. d.o.o. za građevinarstvo i trgovinu,Branko Bajza,Mario Bogić</izvorni_sadrzaj>
    <derivirana_varijabla naziv="DomainObject.Predmet.StrankaNazivFormated_1">FINA ZAGREB,ODVJETNIČKO DRUŠTVO ŠUSTER ŠVERKO,RAIFFEISENBANK ST. STEFAN,M.I.-HEL. d.o.o. za građevinarstvo i trgovinu,Branko Bajza,Mario Bogić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49605692719,Mario Bogić, OIB 49969303611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49605692719,Mario Bogić, OIB 49969303611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Verica Šuster, Poljička 5,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1594</properties:Characters>
  <properties:Lines>45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2016-11-07T10:37:00Z</dcterms:created>
  <dc:creator>Korisnik</dc:creator>
  <cp:lastModifiedBy>Kristina Švajger</cp:lastModifiedBy>
  <cp:lastPrinted>2016-11-08T09:37:00Z</cp:lastPrinted>
  <dcterms:modified xmlns:xsi="http://www.w3.org/2001/XMLSchema-instance" xsi:type="dcterms:W3CDTF">2016-11-08T09:37:00Z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