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567c6" w14:paraId="38567c6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40A93" w:rsidP="00140A93" w:rsidR="00140A93" w:rsidRPr="00140A93">
      <w:pPr>
        <w:spacing w:after="0"/>
        <w:rPr>
          <w:rFonts w:cs="Times New Roman" w:eastAsia="Times New Roman"/>
          <w:lang w:eastAsia="hr-HR"/>
        </w:rPr>
      </w:pPr>
      <w:r w:rsidRPr="00140A93">
        <w:rPr>
          <w:rFonts w:cs="Times New Roman" w:eastAsia="Times New Roman"/>
          <w:lang w:eastAsia="hr-HR"/>
        </w:rPr>
        <w:t>REPUBLIKA HRVATSKA</w:t>
      </w:r>
    </w:p>
    <w:p w:rsidRDefault="00140A93" w:rsidP="00140A93" w:rsidR="00140A93" w:rsidRPr="00140A93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40A93">
        <w:rPr>
          <w:rFonts w:cs="Times New Roman" w:eastAsia="Times New Roman"/>
          <w:lang w:eastAsia="hr-HR"/>
        </w:rPr>
        <w:t>TRGOVAČKI SUD U SPLITU                                      Poslovni broj:  14. St-848/2018-4</w:t>
      </w:r>
    </w:p>
    <w:p w:rsidRDefault="00140A93" w:rsidP="00140A93" w:rsidR="00140A93" w:rsidRPr="00140A93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40A93">
        <w:rPr>
          <w:rFonts w:cs="Times New Roman" w:eastAsia="Times New Roman"/>
          <w:szCs w:val="20"/>
          <w:lang w:eastAsia="hr-HR"/>
        </w:rPr>
        <w:t xml:space="preserve">  Sukoišanska 6.</w:t>
      </w:r>
      <w:r w:rsidRPr="00140A93">
        <w:rPr>
          <w:rFonts w:cs="Times New Roman" w:eastAsia="Times New Roman"/>
          <w:lang w:eastAsia="hr-HR"/>
        </w:rPr>
        <w:t xml:space="preserve"> –</w:t>
      </w:r>
      <w:r w:rsidRPr="00140A93">
        <w:rPr>
          <w:rFonts w:cs="Times New Roman" w:eastAsia="Times New Roman"/>
          <w:szCs w:val="20"/>
          <w:lang w:eastAsia="hr-HR"/>
        </w:rPr>
        <w:t xml:space="preserve"> 21 000  Split</w:t>
      </w:r>
    </w:p>
    <w:p w:rsidRDefault="00140A93" w:rsidP="00140A93" w:rsidR="00140A93" w:rsidRPr="00140A93">
      <w:pPr>
        <w:spacing w:after="0"/>
        <w:rPr>
          <w:rFonts w:cs="Times New Roman" w:eastAsia="Times New Roman"/>
          <w:lang w:eastAsia="hr-HR"/>
        </w:rPr>
      </w:pPr>
    </w:p>
    <w:p w:rsidRDefault="00140A93" w:rsidP="00140A93" w:rsidR="00140A93" w:rsidRPr="00140A93">
      <w:pPr>
        <w:spacing w:after="0"/>
        <w:rPr>
          <w:rFonts w:cs="Times New Roman" w:eastAsia="Times New Roman"/>
          <w:lang w:eastAsia="hr-HR"/>
        </w:rPr>
      </w:pPr>
    </w:p>
    <w:p w:rsidRDefault="00140A93" w:rsidP="00140A93" w:rsidR="00140A93" w:rsidRPr="00140A93">
      <w:pPr>
        <w:spacing w:after="0"/>
        <w:jc w:val="center"/>
        <w:rPr>
          <w:rFonts w:cs="Times New Roman" w:eastAsia="Times New Roman"/>
          <w:lang w:eastAsia="hr-HR"/>
        </w:rPr>
      </w:pPr>
      <w:r w:rsidRPr="00140A93">
        <w:rPr>
          <w:rFonts w:cs="Times New Roman" w:eastAsia="Times New Roman"/>
          <w:lang w:eastAsia="hr-HR"/>
        </w:rPr>
        <w:t>R E P U B L I K A   H R V A T S K A</w:t>
      </w:r>
    </w:p>
    <w:p w:rsidRDefault="00140A93" w:rsidP="00140A93" w:rsidR="00140A93" w:rsidRPr="00140A93">
      <w:pPr>
        <w:keepNext/>
        <w:spacing w:after="0"/>
        <w:jc w:val="center"/>
        <w:outlineLvl w:val="0"/>
        <w:rPr>
          <w:rFonts w:cs="Times New Roman" w:eastAsia="Arial Unicode MS"/>
          <w:bCs/>
          <w:lang w:eastAsia="hr-HR"/>
        </w:rPr>
      </w:pPr>
    </w:p>
    <w:p w:rsidRDefault="00140A93" w:rsidP="00140A93" w:rsidR="00140A93" w:rsidRPr="00140A93">
      <w:pPr>
        <w:spacing w:after="0"/>
        <w:jc w:val="center"/>
        <w:rPr>
          <w:rFonts w:cs="Times New Roman" w:eastAsia="Times New Roman"/>
          <w:lang w:eastAsia="hr-HR"/>
        </w:rPr>
      </w:pPr>
      <w:r w:rsidRPr="00140A93">
        <w:rPr>
          <w:rFonts w:cs="Times New Roman" w:eastAsia="Times New Roman"/>
          <w:lang w:eastAsia="hr-HR"/>
        </w:rPr>
        <w:t>R J E Š E NJ E</w:t>
      </w:r>
    </w:p>
    <w:p w:rsidRDefault="00140A93" w:rsidP="00140A93" w:rsidR="00140A93" w:rsidRPr="00140A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0A93" w:rsidP="00140A93" w:rsidR="00140A93" w:rsidRPr="00140A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0A93" w:rsidP="00140A93" w:rsidR="00140A93" w:rsidRPr="00140A93">
      <w:pPr>
        <w:spacing w:after="0"/>
        <w:jc w:val="both"/>
        <w:rPr>
          <w:rFonts w:cs="Times New Roman" w:eastAsia="Times New Roman"/>
          <w:lang w:eastAsia="hr-HR"/>
        </w:rPr>
      </w:pPr>
      <w:r w:rsidRPr="00140A93">
        <w:rPr>
          <w:rFonts w:cs="Times New Roman" w:eastAsia="Times New Roman"/>
          <w:lang w:eastAsia="hr-HR"/>
        </w:rPr>
        <w:tab/>
        <w:t xml:space="preserve">Trgovački sud u Splitu, po sudcu Jozi Ćaleti, u stečajnom postupku nad stečajnom masom iza bivšega stečajnog Dužnika: </w:t>
      </w:r>
      <w:r w:rsidRPr="00140A93">
        <w:rPr>
          <w:rFonts w:cs="Times New Roman" w:eastAsia="Times New Roman"/>
          <w:lang w:eastAsia="hr-HR" w:val="en-US"/>
        </w:rPr>
        <w:t xml:space="preserve">BIAGIONI d.o.o. za poslovanje nekretninama i usluge, u stečaju, Split, Domovinskog rata 10/1, OIB: 61256340274, </w:t>
      </w:r>
      <w:r w:rsidRPr="00140A93">
        <w:rPr>
          <w:rFonts w:cs="Times New Roman" w:eastAsia="Times New Roman"/>
          <w:lang w:eastAsia="hr-HR"/>
        </w:rPr>
        <w:t xml:space="preserve">koju zastupa stečajna upraviteljica Daniela Kovač, Cesta dr. Franje Tuđmana 238A, Kaštel Sućurac, OIB: </w:t>
      </w:r>
      <w:r w:rsidRPr="00140A93">
        <w:rPr>
          <w:rFonts w:cs="Times New Roman" w:eastAsia="Calibri"/>
        </w:rPr>
        <w:t>73917202839,</w:t>
      </w:r>
      <w:r w:rsidRPr="00140A93">
        <w:rPr>
          <w:rFonts w:cs="Times New Roman" w:eastAsia="Times New Roman"/>
          <w:lang w:eastAsia="hr-HR"/>
        </w:rPr>
        <w:t xml:space="preserve"> po službenoj dužnosti, 11. prosinca 2018, izvanraspravno,</w:t>
      </w:r>
    </w:p>
    <w:p w:rsidRDefault="00140A93" w:rsidP="00140A93" w:rsidR="00140A93" w:rsidRPr="00140A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0A93" w:rsidP="00140A93" w:rsidR="00140A93" w:rsidRPr="00140A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0A93" w:rsidP="00140A93" w:rsidR="00140A93" w:rsidRPr="00140A93">
      <w:pPr>
        <w:spacing w:after="0"/>
        <w:jc w:val="center"/>
        <w:rPr>
          <w:rFonts w:cs="Times New Roman" w:eastAsia="Times New Roman"/>
          <w:lang w:eastAsia="hr-HR"/>
        </w:rPr>
      </w:pPr>
      <w:r w:rsidRPr="00140A93">
        <w:rPr>
          <w:rFonts w:cs="Times New Roman" w:eastAsia="Times New Roman"/>
          <w:lang w:eastAsia="hr-HR"/>
        </w:rPr>
        <w:t>r i j e š i o     j e</w:t>
      </w:r>
    </w:p>
    <w:p w:rsidRDefault="00140A93" w:rsidP="00140A93" w:rsidR="00140A93" w:rsidRPr="00140A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0A93" w:rsidP="00140A93" w:rsidR="00140A93" w:rsidRPr="00140A93">
      <w:pPr>
        <w:spacing w:after="0"/>
        <w:jc w:val="both"/>
        <w:rPr>
          <w:rFonts w:cs="Times New Roman" w:eastAsia="Times New Roman"/>
          <w:lang w:eastAsia="hr-HR"/>
        </w:rPr>
      </w:pPr>
      <w:r w:rsidRPr="00140A93">
        <w:rPr>
          <w:rFonts w:cs="Times New Roman" w:eastAsia="Times New Roman"/>
          <w:lang w:eastAsia="hr-HR"/>
        </w:rPr>
        <w:t xml:space="preserve">I/   Određuje se nastavljanje postupka radi naknadne diobe novopronađene stečajne mase u zaključenome stečajnom postupku nad bivšim stečajnim dužnikom: </w:t>
      </w:r>
      <w:r w:rsidRPr="00140A93">
        <w:rPr>
          <w:rFonts w:cs="Times New Roman" w:eastAsia="Times New Roman"/>
          <w:lang w:eastAsia="hr-HR" w:val="en-US"/>
        </w:rPr>
        <w:t>BIAGIONI d.o.o. za poslovanje nekretninama i usluge, u stečaju, Split, Domovinskog rata 10/1, OIB: 61256340274</w:t>
      </w:r>
      <w:r w:rsidRPr="00140A93">
        <w:rPr>
          <w:rFonts w:cs="Times New Roman" w:eastAsia="Times New Roman"/>
          <w:lang w:eastAsia="hr-HR"/>
        </w:rPr>
        <w:t>. Stečajni se postupak nastavlja u odnosu na stečajnu masu.</w:t>
      </w:r>
    </w:p>
    <w:p w:rsidRDefault="00140A93" w:rsidP="00140A93" w:rsidR="00140A93" w:rsidRPr="00140A93">
      <w:pPr>
        <w:spacing w:after="0"/>
        <w:jc w:val="both"/>
        <w:rPr>
          <w:rFonts w:cs="Times New Roman" w:eastAsia="Times New Roman"/>
          <w:lang w:eastAsia="hr-HR"/>
        </w:rPr>
      </w:pPr>
      <w:r w:rsidRPr="00140A93">
        <w:rPr>
          <w:rFonts w:cs="Times New Roman" w:eastAsia="Times New Roman"/>
          <w:bCs/>
          <w:lang w:eastAsia="hr-HR"/>
        </w:rPr>
        <w:t>II</w:t>
      </w:r>
      <w:r w:rsidRPr="00140A93">
        <w:rPr>
          <w:rFonts w:cs="Times New Roman" w:eastAsia="Times New Roman"/>
          <w:b/>
          <w:bCs/>
          <w:lang w:eastAsia="hr-HR" w:val="de-DE"/>
        </w:rPr>
        <w:t>/</w:t>
      </w:r>
      <w:r w:rsidRPr="00140A93">
        <w:rPr>
          <w:rFonts w:cs="Times New Roman" w:eastAsia="Times New Roman"/>
          <w:lang w:eastAsia="hr-HR" w:val="de-DE"/>
        </w:rPr>
        <w:t xml:space="preserve">  </w:t>
      </w:r>
      <w:r w:rsidRPr="00140A93">
        <w:rPr>
          <w:rFonts w:cs="Times New Roman" w:eastAsia="Times New Roman"/>
          <w:lang w:eastAsia="hr-HR"/>
        </w:rPr>
        <w:t xml:space="preserve">Pozivaju se vjerovnici viših isplatnih redova, u roku od 30. dana nakon proteka osmog dana od objave ovog Rješenja na mrežnoj stranici e-Oglasna ploča sudova, prijaviti vlastite tražbine stečajnoj upraviteljici: Danieli Kovač, Cesta dr. Franje Tuđmana 238A, Kaštel Sućurac, OIB: </w:t>
      </w:r>
      <w:r w:rsidRPr="00140A93">
        <w:rPr>
          <w:rFonts w:cs="Times New Roman" w:eastAsia="Calibri"/>
        </w:rPr>
        <w:t>73917202839,</w:t>
      </w:r>
      <w:r w:rsidRPr="00140A93">
        <w:rPr>
          <w:rFonts w:cs="Times New Roman" w:eastAsia="Times New Roman"/>
          <w:lang w:eastAsia="hr-HR"/>
        </w:rPr>
        <w:t xml:space="preserve"> podneskom u dva primjerka, uz priložene dokaze, sukladno članku 257, Stečajnog zakona ("Narodne novine" br.-i: 71/15. i 104/17., dalje: SZ) o prijavi tražbina. Na prijavu tražbine potrebno je platiti sudsku pristojbu u iznosu od 2% od prijavljene tražbine ali ne više od 500,00 kuna i dokaz o uplati sudske pristojbe dostaviti uz prijavu. Sudska se pristojba uplaćuje u korist: Državni proračun RH, na račun broj: HR1210010051863000160, Model: 64, poziv na broj: 5045-3566-848-18, uz naznaku svrhe plaćanja: "sudska pristojba za prijavu tražbine u predmetu: 14. St-848/2018."</w:t>
      </w:r>
    </w:p>
    <w:p w:rsidRDefault="00140A93" w:rsidP="00140A93" w:rsidR="00140A93" w:rsidRPr="00140A93">
      <w:pPr>
        <w:spacing w:after="0"/>
        <w:jc w:val="both"/>
        <w:rPr>
          <w:rFonts w:cs="Times New Roman" w:eastAsia="Times New Roman"/>
          <w:lang w:eastAsia="hr-HR"/>
        </w:rPr>
      </w:pPr>
      <w:r w:rsidRPr="00140A93">
        <w:rPr>
          <w:rFonts w:cs="Times New Roman" w:eastAsia="Times New Roman"/>
          <w:bCs/>
          <w:lang w:eastAsia="hr-HR"/>
        </w:rPr>
        <w:t>III/</w:t>
      </w:r>
      <w:r w:rsidRPr="00140A93">
        <w:rPr>
          <w:rFonts w:cs="Times New Roman" w:eastAsia="Times New Roman"/>
          <w:lang w:eastAsia="hr-HR"/>
        </w:rPr>
        <w:t xml:space="preserve">  Pozivaju se izlučni i razlučni vjerovnici, u roku od 30. dana nakon proteka osmog dana od objave ovog Rješenja na mrežnoj stranici e-Oglasna ploča sudova, obavijestiti stečajnu upraviteljicu: Danielu Kovač, Cesta dr. Franje Tuđmana 238A, Kaštel Sućurac, OIB: </w:t>
      </w:r>
      <w:r w:rsidRPr="00140A93">
        <w:rPr>
          <w:rFonts w:cs="Times New Roman" w:eastAsia="Calibri"/>
        </w:rPr>
        <w:t>73917202839,</w:t>
      </w:r>
      <w:r w:rsidRPr="00140A93">
        <w:rPr>
          <w:rFonts w:cs="Times New Roman" w:eastAsia="Times New Roman"/>
          <w:lang w:eastAsia="hr-HR"/>
        </w:rPr>
        <w:t xml:space="preserve"> o vlastitim pravima na imovini Dužnika, sukladno odredbi članka 258, SZ. </w:t>
      </w:r>
    </w:p>
    <w:p w:rsidRDefault="00140A93" w:rsidP="00140A93" w:rsidR="00140A93" w:rsidRPr="00140A93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140A93">
        <w:rPr>
          <w:rFonts w:cs="Times New Roman" w:eastAsia="Times New Roman"/>
          <w:bCs/>
          <w:lang w:eastAsia="hr-HR"/>
        </w:rPr>
        <w:t>IV/  Pozivaju se Dužnikovi dužnici svoje obveze prema stečajnom Dužniku bez odgode ispunjavati Stečajnoj upraviteljici za stečajnog Dužnika.</w:t>
      </w:r>
    </w:p>
    <w:p w:rsidRDefault="00140A93" w:rsidP="00140A93" w:rsidR="00140A93" w:rsidRPr="00140A93">
      <w:pPr>
        <w:spacing w:after="0"/>
        <w:jc w:val="both"/>
        <w:rPr>
          <w:rFonts w:cs="Times New Roman" w:eastAsia="Times New Roman"/>
          <w:lang w:eastAsia="hr-HR"/>
        </w:rPr>
      </w:pPr>
      <w:r w:rsidRPr="00140A93">
        <w:rPr>
          <w:rFonts w:cs="Times New Roman" w:eastAsia="Times New Roman"/>
          <w:bCs/>
          <w:lang w:eastAsia="hr-HR"/>
        </w:rPr>
        <w:t>V/</w:t>
      </w:r>
      <w:r w:rsidRPr="00140A93">
        <w:rPr>
          <w:rFonts w:cs="Times New Roman" w:eastAsia="Times New Roman"/>
          <w:lang w:eastAsia="hr-HR"/>
        </w:rPr>
        <w:t xml:space="preserve">  Ispitno i izvještajno ročište, na kojem će se ispitivati prijavljene tražbine i Stečajna upraviteljica podnijeti izvješće, određuje se za dan: četvrtak – 07. veljače 2019. u 09:00</w:t>
      </w:r>
      <w:r w:rsidRPr="00140A93">
        <w:rPr>
          <w:rFonts w:cs="Times New Roman" w:eastAsia="Times New Roman"/>
          <w:b/>
          <w:lang w:eastAsia="hr-HR"/>
        </w:rPr>
        <w:t xml:space="preserve"> </w:t>
      </w:r>
      <w:r w:rsidRPr="00140A93">
        <w:rPr>
          <w:rFonts w:cs="Times New Roman" w:eastAsia="Times New Roman"/>
          <w:lang w:eastAsia="hr-HR"/>
        </w:rPr>
        <w:t>sati,</w:t>
      </w:r>
      <w:r w:rsidRPr="00140A93">
        <w:rPr>
          <w:rFonts w:cs="Times New Roman" w:eastAsia="Times New Roman"/>
          <w:b/>
          <w:lang w:eastAsia="hr-HR"/>
        </w:rPr>
        <w:t xml:space="preserve"> </w:t>
      </w:r>
      <w:r w:rsidRPr="00140A93">
        <w:rPr>
          <w:rFonts w:cs="Times New Roman" w:eastAsia="Times New Roman"/>
          <w:lang w:eastAsia="hr-HR"/>
        </w:rPr>
        <w:t>u sudnici broj: 5, soba broj: 121/ I kat, Trgovačkog suda u Splitu, Sukoišanska 6, Split.</w:t>
      </w:r>
    </w:p>
    <w:p w:rsidRDefault="00140A93" w:rsidP="00140A93" w:rsidR="00140A93" w:rsidRPr="00140A93">
      <w:pPr>
        <w:spacing w:after="0"/>
        <w:jc w:val="both"/>
        <w:rPr>
          <w:rFonts w:cs="Times New Roman" w:eastAsia="Times New Roman"/>
          <w:lang w:eastAsia="hr-HR"/>
        </w:rPr>
      </w:pPr>
      <w:r w:rsidRPr="00140A93">
        <w:rPr>
          <w:rFonts w:cs="Times New Roman" w:eastAsia="Times New Roman"/>
          <w:bCs/>
          <w:lang w:eastAsia="hr-HR"/>
        </w:rPr>
        <w:t>VI/</w:t>
      </w:r>
      <w:r w:rsidRPr="00140A93">
        <w:rPr>
          <w:rFonts w:cs="Times New Roman" w:eastAsia="Times New Roman"/>
          <w:lang w:eastAsia="hr-HR"/>
        </w:rPr>
        <w:t xml:space="preserve"> Određuje se upis stečajne mase iz točke I/ ovog Rješenja u sudski registar pod nazivom: „Stečajna masa iza BIAGIONI  d.o.o., u stečaju“. Sjedište stečajne mase je na adresi Stečajne </w:t>
      </w:r>
    </w:p>
    <w:p w:rsidRDefault="00140A93" w:rsidP="00140A93" w:rsidR="00140A93" w:rsidRPr="00140A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0A93" w:rsidP="00140A93" w:rsidR="00140A93" w:rsidRPr="00140A93">
      <w:pPr>
        <w:spacing w:after="0"/>
        <w:jc w:val="both"/>
        <w:rPr>
          <w:rFonts w:cs="Times New Roman" w:eastAsia="Times New Roman"/>
          <w:lang w:eastAsia="hr-HR"/>
        </w:rPr>
      </w:pPr>
      <w:r w:rsidRPr="00140A93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 - 2 -             Poslovni broj:  14. St-848/2018-4</w:t>
      </w:r>
    </w:p>
    <w:p w:rsidRDefault="00140A93" w:rsidP="00140A93" w:rsidR="00140A93" w:rsidRPr="00140A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0A93" w:rsidP="00140A93" w:rsidR="00140A93" w:rsidRPr="00140A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0A93" w:rsidP="00140A93" w:rsidR="00140A93" w:rsidRPr="00140A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0A93" w:rsidP="00140A93" w:rsidR="00140A93" w:rsidRPr="00140A93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140A93">
        <w:rPr>
          <w:rFonts w:cs="Times New Roman" w:eastAsia="Times New Roman"/>
          <w:lang w:eastAsia="hr-HR"/>
        </w:rPr>
        <w:t>upraviteljice: Cesta dr. Franje Tuđmana 238A, Kaštel Sućurac. Određuje se u sudski registar upisati i stečajnu upraviteljiicu: Daniela Kovač, OIB: 73917202839, Cesta dr. Franje Tuđmana 238A, Kaštel Sućurac kao i ostale podatke koji se za stečajnu masu upisuju u isti registar a koje će sve upise provesti Registarski odjel ovog Suda po službenoj dužnosti nakon primitka ovog Rješenja.</w:t>
      </w:r>
    </w:p>
    <w:p w:rsidRDefault="00140A93" w:rsidP="00140A93" w:rsidR="00140A93" w:rsidRPr="00140A93">
      <w:pPr>
        <w:spacing w:after="0"/>
        <w:jc w:val="both"/>
        <w:rPr>
          <w:rFonts w:cs="Times New Roman" w:eastAsia="Times New Roman"/>
          <w:lang w:eastAsia="hr-HR"/>
        </w:rPr>
      </w:pPr>
      <w:r w:rsidRPr="00140A93">
        <w:rPr>
          <w:rFonts w:cs="Times New Roman" w:eastAsia="Times New Roman"/>
          <w:bCs/>
          <w:lang w:eastAsia="hr-HR"/>
        </w:rPr>
        <w:t>VII/</w:t>
      </w:r>
      <w:r w:rsidRPr="00140A93">
        <w:rPr>
          <w:rFonts w:cs="Times New Roman" w:eastAsia="Times New Roman"/>
          <w:lang w:eastAsia="hr-HR"/>
        </w:rPr>
        <w:t xml:space="preserve"> Određuje se – u Zemljišne knjige Općinskog suda u Splitu, Zemljišnoknjižni odjel Supetar, k.o. Sutivan, na nekretnini označenoj kao kat. čest. 2100/4, DV., ZGRADA, i to baš u listu B-Vlastovnica, upisani </w:t>
      </w:r>
    </w:p>
    <w:p w:rsidRDefault="00140A93" w:rsidP="00140A93" w:rsidR="00140A93" w:rsidRPr="00140A93">
      <w:pPr>
        <w:spacing w:after="0"/>
        <w:jc w:val="both"/>
        <w:rPr>
          <w:rFonts w:cs="Times New Roman" w:eastAsia="Times New Roman"/>
          <w:lang w:eastAsia="hr-HR"/>
        </w:rPr>
      </w:pPr>
      <w:r w:rsidRPr="00140A93">
        <w:rPr>
          <w:rFonts w:cs="Times New Roman" w:eastAsia="Times New Roman"/>
          <w:lang w:eastAsia="hr-HR"/>
        </w:rPr>
        <w:t xml:space="preserve">15. Suvlasnički dio: 467/10000 ETAŽNO VLASNIŠTVO (E-15), </w:t>
      </w:r>
    </w:p>
    <w:p w:rsidRDefault="00140A93" w:rsidP="00140A93" w:rsidR="00140A93" w:rsidRPr="00140A93">
      <w:pPr>
        <w:spacing w:after="0"/>
        <w:jc w:val="both"/>
        <w:rPr>
          <w:rFonts w:cs="Times New Roman" w:eastAsia="Times New Roman"/>
          <w:lang w:eastAsia="hr-HR"/>
        </w:rPr>
      </w:pPr>
      <w:r w:rsidRPr="00140A93">
        <w:rPr>
          <w:rFonts w:cs="Times New Roman" w:eastAsia="Times New Roman"/>
          <w:lang w:eastAsia="hr-HR"/>
        </w:rPr>
        <w:t xml:space="preserve">1. -posebni dio nekretnine- stan 5, u prizemlju zgrade ukupne pov. 49,04m2, u grafičkom prilogu označen brojem 5 i CRVENOM bojom </w:t>
      </w:r>
    </w:p>
    <w:p w:rsidRDefault="00140A93" w:rsidP="00140A93" w:rsidR="00140A93" w:rsidRPr="00140A93">
      <w:pPr>
        <w:spacing w:after="0"/>
        <w:jc w:val="both"/>
        <w:rPr>
          <w:rFonts w:cs="Times New Roman" w:eastAsia="Times New Roman"/>
          <w:lang w:eastAsia="hr-HR"/>
        </w:rPr>
      </w:pPr>
      <w:r w:rsidRPr="00140A93">
        <w:rPr>
          <w:rFonts w:cs="Times New Roman" w:eastAsia="Times New Roman"/>
          <w:lang w:eastAsia="hr-HR"/>
        </w:rPr>
        <w:t xml:space="preserve"> -sporedni dio nekretnine-terasa pov. 8,28m2 označena brojem 5a i CRVENOM bojom, </w:t>
      </w:r>
    </w:p>
    <w:p w:rsidRDefault="00140A93" w:rsidP="00140A93" w:rsidR="00140A93" w:rsidRPr="00140A93">
      <w:pPr>
        <w:spacing w:after="0"/>
        <w:jc w:val="both"/>
        <w:rPr>
          <w:rFonts w:cs="Times New Roman" w:eastAsia="Times New Roman"/>
          <w:lang w:eastAsia="hr-HR"/>
        </w:rPr>
      </w:pPr>
      <w:r w:rsidRPr="00140A93">
        <w:rPr>
          <w:rFonts w:cs="Times New Roman" w:eastAsia="Times New Roman"/>
          <w:lang w:eastAsia="hr-HR"/>
        </w:rPr>
        <w:t xml:space="preserve">na ime BIAGIONI D.O.O., SPLIT, DOMOVINSKOG RATA 10/1, </w:t>
      </w:r>
    </w:p>
    <w:p w:rsidRDefault="00140A93" w:rsidP="00140A93" w:rsidR="00140A93" w:rsidRPr="00140A93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140A93">
        <w:rPr>
          <w:rFonts w:cs="Times New Roman" w:eastAsia="Times New Roman"/>
          <w:lang w:eastAsia="hr-HR"/>
        </w:rPr>
        <w:t xml:space="preserve">– upis zabilježbe kako je Rješenjem ovog Suda </w:t>
      </w:r>
      <w:r w:rsidRPr="00140A93">
        <w:rPr>
          <w:rFonts w:cs="Times New Roman" w:eastAsia="Times New Roman"/>
          <w:lang w:eastAsia="hr-HR" w:val="de-DE"/>
        </w:rPr>
        <w:t xml:space="preserve">od 16. studenog 2017, broj: 14. St-904/2017, otvoren skraćeni stečajni postupak nad stečajnim dužnikom: </w:t>
      </w:r>
      <w:r w:rsidRPr="00140A93">
        <w:rPr>
          <w:rFonts w:cs="Times New Roman" w:eastAsia="Times New Roman"/>
          <w:lang w:eastAsia="hr-HR" w:val="en-US"/>
        </w:rPr>
        <w:t>BIAGIONI d.o.o. za poslovanje nekretninama i usluge, Split, Domovinskog rata 10/1, OIB: 61256340274</w:t>
      </w:r>
      <w:r w:rsidRPr="00140A93">
        <w:rPr>
          <w:rFonts w:cs="Times New Roman" w:eastAsia="Times New Roman"/>
          <w:lang w:eastAsia="hr-HR"/>
        </w:rPr>
        <w:t xml:space="preserve">, za stečajnog je upravitelja imenovana Daniela Kovač, Cesta dr. Franje Tuđmana 238A, Kaštel Sućurac, OIB: </w:t>
      </w:r>
      <w:r w:rsidRPr="00140A93">
        <w:rPr>
          <w:rFonts w:cs="Times New Roman" w:eastAsia="Calibri"/>
        </w:rPr>
        <w:t>73917202839,</w:t>
      </w:r>
      <w:r w:rsidRPr="00140A93">
        <w:rPr>
          <w:rFonts w:cs="Times New Roman" w:eastAsia="Times New Roman"/>
          <w:lang w:eastAsia="hr-HR" w:val="de-DE"/>
        </w:rPr>
        <w:t xml:space="preserve"> zaključen je isti skraćeni stečajni stečajni postupak nad istim Dužnikom i određeno je Dužnika brisati iz sudskog registra </w:t>
      </w:r>
      <w:r w:rsidRPr="00140A93">
        <w:rPr>
          <w:rFonts w:cs="Times New Roman" w:eastAsia="Times New Roman"/>
          <w:lang w:eastAsia="hr-HR"/>
        </w:rPr>
        <w:t xml:space="preserve">kao i upis zabilježbe ovog Rješenja o nastavljanju postupka radi naknadne diobe kao stečajne mase pod nazivom: „Stečajna masa iza BIAGIONI d.o.o., u stečaju“ i upis stečajne upraviteljice: Daniela Kovač, Cesta dr. Franje Tuđmana 238A, Kaštel Sućurac, OIB: </w:t>
      </w:r>
      <w:r w:rsidRPr="00140A93">
        <w:rPr>
          <w:rFonts w:cs="Times New Roman" w:eastAsia="Calibri"/>
        </w:rPr>
        <w:t>73917202839</w:t>
      </w:r>
      <w:r w:rsidRPr="00140A93">
        <w:rPr>
          <w:rFonts w:cs="Times New Roman" w:eastAsia="Times New Roman"/>
          <w:lang w:eastAsia="hr-HR"/>
        </w:rPr>
        <w:t>, koje će sve upise provesti Općinski sud u Splitu, Zemljišnoknjižni odjel Supetar, po službenoj dužnosti i nakon primitka ovog Rješenja.</w:t>
      </w:r>
    </w:p>
    <w:p w:rsidRDefault="00140A93" w:rsidP="00140A93" w:rsidR="00140A93" w:rsidRPr="00140A93">
      <w:pPr>
        <w:spacing w:after="0"/>
        <w:jc w:val="both"/>
        <w:rPr>
          <w:rFonts w:cs="Times New Roman" w:eastAsia="Times New Roman"/>
          <w:lang w:eastAsia="hr-HR"/>
        </w:rPr>
      </w:pPr>
      <w:r w:rsidRPr="00140A93">
        <w:rPr>
          <w:rFonts w:cs="Times New Roman" w:eastAsia="Times New Roman"/>
          <w:bCs/>
          <w:lang w:eastAsia="hr-HR"/>
        </w:rPr>
        <w:t>VIII/</w:t>
      </w:r>
      <w:r w:rsidRPr="00140A93">
        <w:rPr>
          <w:rFonts w:cs="Times New Roman" w:eastAsia="Times New Roman"/>
          <w:lang w:eastAsia="hr-HR"/>
        </w:rPr>
        <w:t xml:space="preserve">   Ovo će se Rješenje objaviti na mrežnoj stranici e-Oglasna ploča sudova.</w:t>
      </w:r>
    </w:p>
    <w:p w:rsidRDefault="00140A93" w:rsidP="00140A93" w:rsidR="00140A93" w:rsidRPr="00140A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0A93" w:rsidP="00140A93" w:rsidR="00140A93" w:rsidRPr="00140A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0A93" w:rsidP="00140A93" w:rsidR="00140A93" w:rsidRPr="00140A93">
      <w:pPr>
        <w:spacing w:after="0"/>
        <w:jc w:val="center"/>
        <w:rPr>
          <w:rFonts w:cs="Times New Roman" w:eastAsia="Times New Roman"/>
          <w:lang w:eastAsia="hr-HR"/>
        </w:rPr>
      </w:pPr>
      <w:r w:rsidRPr="00140A93">
        <w:rPr>
          <w:rFonts w:cs="Times New Roman" w:eastAsia="Times New Roman"/>
          <w:lang w:eastAsia="hr-HR"/>
        </w:rPr>
        <w:t>Obrazloženje</w:t>
      </w:r>
    </w:p>
    <w:p w:rsidRDefault="00140A93" w:rsidP="00140A93" w:rsidR="00140A93" w:rsidRPr="00140A93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140A93" w:rsidP="00140A93" w:rsidR="00140A93" w:rsidRPr="00140A93">
      <w:pPr>
        <w:spacing w:after="0"/>
        <w:jc w:val="both"/>
        <w:rPr>
          <w:rFonts w:cs="Times New Roman" w:eastAsia="Times New Roman"/>
          <w:lang w:eastAsia="hr-HR" w:val="de-DE"/>
        </w:rPr>
      </w:pPr>
      <w:r w:rsidRPr="00140A93">
        <w:rPr>
          <w:rFonts w:cs="Times New Roman" w:eastAsia="Times New Roman"/>
          <w:lang w:eastAsia="hr-HR" w:val="de-DE"/>
        </w:rPr>
        <w:tab/>
        <w:t xml:space="preserve">1. Rješenjem ovog Suda od 16. studenog 2017, broj: 14. St-904/2017, otvoren je skraćeni stečajni postupak nad stečajnim dužnikom: </w:t>
      </w:r>
      <w:r w:rsidRPr="00140A93">
        <w:rPr>
          <w:rFonts w:cs="Times New Roman" w:eastAsia="Times New Roman"/>
          <w:lang w:eastAsia="hr-HR" w:val="en-US"/>
        </w:rPr>
        <w:t>BIAGIONI d.o.o. za poslovanje nekretninama i usluge, Split, Domovinskog rata 10/1, OIB: 61256340274</w:t>
      </w:r>
      <w:r w:rsidRPr="00140A93">
        <w:rPr>
          <w:rFonts w:cs="Times New Roman" w:eastAsia="Times New Roman"/>
          <w:lang w:eastAsia="hr-HR"/>
        </w:rPr>
        <w:t xml:space="preserve">. (Dužnik, stečajni Dužnik), za stečajnog je upravitelja imenovana Daniela Kovač, Cesta dr. Franje Tuđmana 238A, Kaštel Sućurac, OIB: </w:t>
      </w:r>
      <w:r w:rsidRPr="00140A93">
        <w:rPr>
          <w:rFonts w:cs="Times New Roman" w:eastAsia="Calibri"/>
        </w:rPr>
        <w:t>73917202839,</w:t>
      </w:r>
      <w:r w:rsidRPr="00140A93">
        <w:rPr>
          <w:rFonts w:cs="Times New Roman" w:eastAsia="Times New Roman"/>
          <w:lang w:eastAsia="hr-HR" w:val="de-DE"/>
        </w:rPr>
        <w:t xml:space="preserve"> zaključen je isti skraćeni stečajni postupak nad istim Dužnikom i određeno je Dužnika brisati iz sudskog registra te je Dužnik nakon pravomoćnosti tog Rješenja i brisan iz sudskog registra, sve to temeljem članaka 429–432, Stečajnog zakona ("Narodne novine" br.-i: 71/15. i 104/17, dalje: SZ).</w:t>
      </w:r>
    </w:p>
    <w:p w:rsidRDefault="00140A93" w:rsidP="00140A93" w:rsidR="00140A93" w:rsidRPr="00140A93">
      <w:pPr>
        <w:spacing w:after="0"/>
        <w:jc w:val="both"/>
        <w:rPr>
          <w:rFonts w:cs="Times New Roman" w:eastAsia="Times New Roman"/>
          <w:lang w:eastAsia="hr-HR"/>
        </w:rPr>
      </w:pPr>
      <w:r w:rsidRPr="00140A93">
        <w:rPr>
          <w:rFonts w:cs="Times New Roman" w:eastAsia="Times New Roman"/>
          <w:lang w:eastAsia="hr-HR"/>
        </w:rPr>
        <w:t xml:space="preserve">          2. Naknadno je uvidom u spis ovog Suda broj: R1-131/2018, Sud došao do saznanja kako je navedeni iz sudskog registra brisani stečajni dužnik BIAGIONI d.o.o. Split, kao pravna osoba prije brisanja iz registra, upisan u zemljišnim knjigama Općinskog suda u Splitu, Zemljišno knjižni odjel Supetar, vlasnik nekretnine pobliže opisane u točki VII/ izrijeke, kako to proizlazi iz vlasničkog lista ispisanog iz e-zemljišne knjige 17. listopada 2018. a koja nekretnina predstavlja naknadno pronađenu imovinu, stečajnu masu.</w:t>
      </w:r>
    </w:p>
    <w:p w:rsidRDefault="00140A93" w:rsidP="00140A93" w:rsidR="00140A93" w:rsidRPr="00140A93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140A93" w:rsidP="00140A93" w:rsidR="00140A93" w:rsidRPr="00140A93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140A93" w:rsidP="00140A93" w:rsidR="00140A93" w:rsidRPr="00140A93">
      <w:pPr>
        <w:spacing w:after="0"/>
        <w:jc w:val="both"/>
        <w:rPr>
          <w:rFonts w:cs="Times New Roman" w:eastAsia="Times New Roman"/>
          <w:lang w:eastAsia="hr-HR"/>
        </w:rPr>
      </w:pPr>
      <w:r w:rsidRPr="00140A93">
        <w:rPr>
          <w:rFonts w:cs="Times New Roman" w:eastAsia="Times New Roman"/>
          <w:lang w:eastAsia="hr-HR"/>
        </w:rPr>
        <w:t xml:space="preserve">                                                                     - 3 -             Poslovni broj:  14. St-848/2018-4</w:t>
      </w:r>
    </w:p>
    <w:p w:rsidRDefault="00140A93" w:rsidP="00140A93" w:rsidR="00140A93" w:rsidRPr="00140A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0A93" w:rsidP="00140A93" w:rsidR="00140A93" w:rsidRPr="00140A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0A93" w:rsidP="00140A93" w:rsidR="00140A93" w:rsidRPr="00140A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0A93" w:rsidP="00140A93" w:rsidR="00140A93" w:rsidRPr="00140A9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40A93">
        <w:rPr>
          <w:rFonts w:cs="Times New Roman" w:eastAsia="Times New Roman"/>
          <w:lang w:eastAsia="hr-HR"/>
        </w:rPr>
        <w:t>3. Odlučujući o naknadno pronađenoj stečajnoj masi, Sud je prethodno izveo dokaze čitanjem cijelog spisa predmeta, pročitan je Povijesni izvadak iz sudskog registra za bivšega Dužnika, iz spisa ovog Suda broj: R1-131/2018. je preslikana odgovarajuća dokumentacija, pročitan je Izvadak iz zemljišne knjige za u točki VII/ izrijeke navedenu nekretninu pa je nakon tako izvedenih dokaza – temeljem savjesne i brižljive ocjene svakog dokaza zasebno i svih dokaza zajedno a i na temelju rezultata cjelokupnog postupka, sukladno članku 8, Zakona o parničnom postupku ("Narodne novine" br.: 148/11. – pročišćeni tekst, 25/13. i 89/14.-Odluka USRH, br.: U-I-885/2013., dalje: ZPP), u vezi sa člankom 10, SZ – Sud riješio kao u izrijeci ovog Rješenja zbog niže navedenih razloga.</w:t>
      </w:r>
    </w:p>
    <w:p w:rsidRDefault="00140A93" w:rsidP="00140A93" w:rsidR="00140A93" w:rsidRPr="00140A93">
      <w:pPr>
        <w:spacing w:after="0"/>
        <w:jc w:val="both"/>
        <w:rPr>
          <w:rFonts w:cs="Times New Roman" w:eastAsia="Times New Roman"/>
          <w:lang w:eastAsia="hr-HR"/>
        </w:rPr>
      </w:pPr>
      <w:r w:rsidRPr="00140A93">
        <w:rPr>
          <w:rFonts w:cs="Times New Roman" w:eastAsia="Times New Roman"/>
          <w:lang w:eastAsia="hr-HR"/>
        </w:rPr>
        <w:t xml:space="preserve">          4. Člankom 431, stavkom 2, SZ, koji se odnosi na skraćeni stečajni postupak, propisano je: "(...) sud će po službenoj dužnosti donijeti rješenje o otvaranju i zaključenju skraćenoga stečajnog postupka. Odredbe članaka 132. i 133. te članaka 286. – 292. ovoga Zakona primjenit će se na odgovarajući način"</w:t>
      </w:r>
      <w:r w:rsidRPr="00140A93">
        <w:rPr>
          <w:rFonts w:cs="Times New Roman" w:eastAsia="Times New Roman"/>
          <w:i/>
          <w:lang w:eastAsia="hr-HR"/>
        </w:rPr>
        <w:t>.</w:t>
      </w:r>
      <w:r w:rsidRPr="00140A93">
        <w:rPr>
          <w:rFonts w:cs="Times New Roman" w:eastAsia="Times New Roman"/>
          <w:lang w:eastAsia="hr-HR"/>
        </w:rPr>
        <w:t xml:space="preserve"> Člankom 132, stavkom 2, SZ, koji se odnosi na slučajeve u kojima se „redovni“ otvoreni stečajni postupak ne provodi jer je prije otvaranja stečajnog postupka sud utvrdio kako imovina dužnika koja bi ušla u stečajnu masu nije dovoljna za namirenje troškova stečajnog postupka ili je neznatne vrijednosti, propisano je: "(...) sud će donijeti rješenje o otvaranju i zaključenju stečajnoga postupka. Na izbor i imenovanje stečajnoga upravitelja na odgovarajući se način primjenjuju odredbe o izboru i imenovanju stečajnoga upravitelja u skraćenom stečajnom postupku.“ Člankom 432, SZ, koji se odnosi na skraćeni stečajni postupak, propisano je: „Izbor stečajnoga upravitelja u skraćenom stečajnom postupku obavlja se metodom slučajnoga odabira s liste A stečajnih upravitelja i s liste B stečajnih upravitelja za područje nadležnoga suda." Člankom 133, stavkom 1. 5. i 6. u vezi sa člankom 132, SZ i u vezi sa člankom 431, stavkom 2, in fine SZ, propisano je: "(1) Nakon zaključenja stečajnoga postupka (...) stečajni upravitelj može u ime i za račun stečajne mase unovčiti imovinu dužnika i prikupljenim sredstvima namiriti nastale troškove stečajnoga postupka, a neiskorišteni iznos uplatiti u Fond (...). (5) Ako se ispune pretpostavke za nastavljanje postupka radi naknadne diobe iz članka 289. stavka 1. ovoga Zakona, sud će rješenjem o nastavljanju postupka pozvati stečajne vjerovnike da u roku od 30 dana stečajnom upravitelju prijave svoje tražbine i zakazati ročište na kojem će se ispitati prijavljene tražbine (ispitno ročište). (6) Ako se stečajni postupak nastavlja zbog pronađene imovine koja ulazi u stečajnu masu, sud će rješenjem iz stavka 5. ovoga članka zakazati istodobno i izvještajno ročište. Na odgovarajući način primjenit će se odredbe članaka 229. – 234. te članaka 247. – 285. ovoga Zakona".</w:t>
      </w:r>
    </w:p>
    <w:p w:rsidRDefault="00140A93" w:rsidP="00140A93" w:rsidR="00140A93" w:rsidRPr="00140A93">
      <w:pPr>
        <w:spacing w:after="0"/>
        <w:jc w:val="both"/>
        <w:rPr>
          <w:rFonts w:cs="Times New Roman" w:eastAsia="Times New Roman"/>
          <w:lang w:eastAsia="hr-HR"/>
        </w:rPr>
      </w:pPr>
      <w:r w:rsidRPr="00140A93">
        <w:rPr>
          <w:rFonts w:cs="Times New Roman" w:eastAsia="Times New Roman"/>
          <w:lang w:eastAsia="hr-HR"/>
        </w:rPr>
        <w:t xml:space="preserve">          5. Također, člankom 289, stavkom 1, točkom 3, SZ, propisano je: "</w:t>
      </w:r>
      <w:r w:rsidRPr="00140A93">
        <w:rPr>
          <w:rFonts w:cs="Times New Roman" w:eastAsia="Times New Roman"/>
          <w:i/>
          <w:lang w:eastAsia="hr-HR"/>
        </w:rPr>
        <w:t xml:space="preserve"> </w:t>
      </w:r>
      <w:r w:rsidRPr="00140A93">
        <w:rPr>
          <w:rFonts w:cs="Times New Roman" w:eastAsia="Times New Roman"/>
          <w:lang w:eastAsia="hr-HR"/>
        </w:rPr>
        <w:t>Sud će na prijedlog stečajnoga upravitelja, (...) ili po službenoj dužnosti odrediti nastavljanje postupka radi naknadne diobe, ako se (…) 3. pronađe imovina koja ulazi u stečajnu masu". Nadalje je istim člankom 289, SZ, propisano kako je takva imovina stečajna masa i na nju se na odgovarajući način primjenjuju odredbe SZ o stečajnom dužniku i njegovim tijelima. U ime i za račun te mase mogu se voditi sporovi (...).  Stečajna masa će se upisati u sudski registar (stavci 4. i 5, članka 289, SZ).</w:t>
      </w:r>
    </w:p>
    <w:p w:rsidRDefault="00140A93" w:rsidP="00140A93" w:rsidR="00140A93" w:rsidRPr="00140A93">
      <w:pPr>
        <w:spacing w:after="0"/>
        <w:jc w:val="both"/>
        <w:rPr>
          <w:rFonts w:cs="Times New Roman" w:eastAsia="Times New Roman"/>
          <w:lang w:eastAsia="hr-HR"/>
        </w:rPr>
      </w:pPr>
      <w:r w:rsidRPr="00140A93">
        <w:rPr>
          <w:rFonts w:cs="Times New Roman" w:eastAsia="Times New Roman"/>
          <w:lang w:eastAsia="hr-HR"/>
        </w:rPr>
        <w:t xml:space="preserve">          6. Sukladno navedenim odredbama SZ i svemu naprijed navedenom, pošto se je nakon otvaranja i istovremenog zaključenja skraćenoga stečajnog postupka nad Dužnikom pronašla </w:t>
      </w:r>
    </w:p>
    <w:p w:rsidRDefault="00140A93" w:rsidP="00140A93" w:rsidR="00140A93" w:rsidRPr="00140A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0A93" w:rsidP="00140A93" w:rsidR="00140A93" w:rsidRPr="00140A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0A93" w:rsidP="00140A93" w:rsidR="00140A93" w:rsidRPr="00140A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0A93" w:rsidP="00140A93" w:rsidR="00140A93" w:rsidRPr="00140A93">
      <w:pPr>
        <w:spacing w:after="0"/>
        <w:jc w:val="right"/>
        <w:rPr>
          <w:rFonts w:cs="Times New Roman" w:eastAsia="Times New Roman"/>
          <w:lang w:eastAsia="hr-HR"/>
        </w:rPr>
      </w:pPr>
      <w:r w:rsidRPr="00140A93">
        <w:rPr>
          <w:rFonts w:cs="Times New Roman" w:eastAsia="Times New Roman"/>
          <w:lang w:eastAsia="hr-HR"/>
        </w:rPr>
        <w:t>- 4 -             Poslovni broj:  14. St-848/2018-4</w:t>
      </w:r>
    </w:p>
    <w:p w:rsidRDefault="00140A93" w:rsidP="00140A93" w:rsidR="00140A93" w:rsidRPr="00140A93">
      <w:pPr>
        <w:spacing w:after="0"/>
        <w:jc w:val="right"/>
        <w:rPr>
          <w:rFonts w:cs="Times New Roman" w:eastAsia="Times New Roman"/>
          <w:lang w:eastAsia="hr-HR"/>
        </w:rPr>
      </w:pPr>
    </w:p>
    <w:p w:rsidRDefault="00140A93" w:rsidP="00140A93" w:rsidR="00140A93" w:rsidRPr="00140A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0A93" w:rsidP="00140A93" w:rsidR="00140A93" w:rsidRPr="00140A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0A93" w:rsidP="00140A93" w:rsidR="00140A93" w:rsidRPr="00140A93">
      <w:pPr>
        <w:spacing w:after="0"/>
        <w:jc w:val="both"/>
        <w:rPr>
          <w:rFonts w:cs="Times New Roman" w:eastAsia="Times New Roman"/>
          <w:lang w:eastAsia="hr-HR"/>
        </w:rPr>
      </w:pPr>
      <w:r w:rsidRPr="00140A93">
        <w:rPr>
          <w:rFonts w:cs="Times New Roman" w:eastAsia="Times New Roman"/>
          <w:lang w:eastAsia="hr-HR"/>
        </w:rPr>
        <w:t>imovina koja ulazi u stečajnu masu – u točki VII/ izrijeke navedena nekretnina – ovaj Sud je po službenoj dužnosti odredio nastavljanje postupka radi naknadne diobe, pozvani su vjerovnici prijaviti vlastite tražbine u stečajni postupak te izlučni i razlučni vjerovnici, određeno je ispitno i izvještajno ročište vjerovnika, radi čega je sve riješeno kao u izrijeci Rješenja, temeljem navedenih odredaba SZ.</w:t>
      </w:r>
    </w:p>
    <w:p w:rsidRDefault="00140A93" w:rsidP="00140A93" w:rsidR="00140A93" w:rsidRPr="00140A93">
      <w:pPr>
        <w:spacing w:after="0"/>
        <w:jc w:val="both"/>
        <w:rPr>
          <w:rFonts w:cs="Times New Roman" w:eastAsia="Times New Roman"/>
          <w:lang w:eastAsia="hr-HR"/>
        </w:rPr>
      </w:pPr>
      <w:r w:rsidRPr="00140A93">
        <w:rPr>
          <w:rFonts w:cs="Times New Roman" w:eastAsia="Times New Roman"/>
          <w:lang w:eastAsia="hr-HR"/>
        </w:rPr>
        <w:t xml:space="preserve">          7. Sud ističe kako nije ponovno imenovao (novoga) stečajnog upravitelja metodom slučajnog odabira a sa liste A stečajnih upravitelja, iako je i dosadašnji stečajni upravitelj Daniela Kovač sada upisana na listi A stečajnih upravitelja. To iz razloga što to ne proizlazi iz navedenih odredaba članaka 132. i 133. u vezi sa odredbama članaka 431, stavka 2. i 432, SZ. Čak, štoviše, Sud zaključuje kako imenovani stečajni upravitelj u skraćenome stečajnom postupku, imenovan temeljem odredbe članka 431, stavka 2. i članka 432, SZ, bez obzira je li izabran i imenovan s liste A ili s liste B, nastavlja obavljati dužnost stečajnog upravitelj i u slučaju određivanja nastavka postupka radi naknadne diobe. Utemeljenje za takav zaključak ovaj Sud nalazi u članku 431, stavku 2, SZ, koja odredba, in fine, upravo upućuje na odredbe članaka 132. i 133, SZ. Ove, pak, odredbe članaka 132. i 133, SZ, omogućuju slučajni odabir i imenovanje stečajnog upravitelja i sa liste A i sa liste B stečajnih upravitelja (članak 132, stavak 2, druga rečenica, SZ) i tako imenovani stečajni upravitelj i nakon zaključenja stečajnog postupka "(...) može u ime i za račun stečajne mase unovčiti imovinu dužnika i prikupljenim sredstvima namiriti nastale troškove stečajnoga postupka, a neiskorišteni iznos uplatiti u Fond (...)". O poduzetim je radnjama tako imenovani stečajni upravitelj dužan sudu podnositi pisana izvješća najmanje jednom u tri mjeseca te može otvoriti i bankovni račun (stavak 3. i 4, članka 133, SZ), bez obzira je li imenovan sa liste A ili sa liste B stečajnih upravitelja. Niti iz odredaba stavaka 5. i 6, članka 133, SZ (kada sud određuje nastavljanje postupka radi naknadne diobe, poziva vjerovnike na prijavljivanje tražbina te zakazuje ispitno i izvještajno ročište), ovaj Sud ne zaključuje kako se treba imenovati novi stečajni upravitelj sa liste A stečajnih upravitelja (pa ni onda ako je prije toga bio imenovan kao stečajni upravitelj sa liste B stečajnih upravitelja). Čak, štoviše, člankom 133, stavkom 5, SZ, propisano je: "(...) sud će rješenjem (...) pozvati stečajne vjerovnike da (...) stečajnom upravitelju prijave (...)", dakle, već imenovanome stečajnom upravitelju, bez obzira je li imenovan sa liste A ili sa liste B stečajnih upravitelja sukladno članku 132, stavku 2, druga rečenica, u vezi sa člankom 432, SZ. Zbog navedenih razloga Sud ovim Rješenjem nije imenovao drugoga stečajnog upravitelja sa liste A stečajnih upravitelja već Sud ovim Rješenjem ranije imenovanu stečajnu upraviteljicu Daniela Kovač, imenovanu u skraćenome stečajnom postupku, smatra imenovanim stečajnim upraviteljem i u ovome nastavljanju postupka radi naknadne diobe po ovom Rješenju Suda. Ista će Stečajna upraviteljica kao takva biti upisan i u sudskom registru kao stečajni upravitelj stečajne mase.</w:t>
      </w:r>
    </w:p>
    <w:p w:rsidRDefault="00140A93" w:rsidP="00140A93" w:rsidR="00140A93" w:rsidRPr="00140A93">
      <w:pPr>
        <w:spacing w:after="0"/>
        <w:jc w:val="both"/>
        <w:rPr>
          <w:rFonts w:cs="Times New Roman" w:eastAsia="Times New Roman"/>
          <w:lang w:eastAsia="hr-HR"/>
        </w:rPr>
      </w:pPr>
      <w:r w:rsidRPr="00140A93">
        <w:rPr>
          <w:rFonts w:cs="Times New Roman" w:eastAsia="Times New Roman"/>
          <w:lang w:eastAsia="hr-HR"/>
        </w:rPr>
        <w:t xml:space="preserve">          8. Točkom VI/ izrijeke Rješenja je Sud odredio upis stečajne mase u sudski registar kao i upis ostalih podataka o stečajnoj masi koji se upisuju u sudski registar, što je utemeljeno na odredbi članaka 437, stavka 2. i 438, SZ. Pri tome je sjedište stečajne mase određeno na adresi Stečajne upraviteljice, što je utemeljeno na članku 438, stavku 1, točki 4, SZ. Točkom VII/ je, također, određeno u zemljišne knjige upisati zabilježbu kako činjenice otvaranja i zaključenja skraćenog stečajnog postupka nad bivšim stečajnim Dužnikom tako i činjenicu</w:t>
      </w:r>
    </w:p>
    <w:p w:rsidRDefault="00140A93" w:rsidP="00140A93" w:rsidR="00140A93" w:rsidRPr="00140A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0A93" w:rsidP="00140A93" w:rsidR="00140A93" w:rsidRPr="00140A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0A93" w:rsidP="00140A93" w:rsidR="00140A93" w:rsidRPr="00140A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0A93" w:rsidP="00140A93" w:rsidR="00140A93" w:rsidRPr="00140A93">
      <w:pPr>
        <w:spacing w:after="0"/>
        <w:jc w:val="right"/>
        <w:rPr>
          <w:rFonts w:cs="Times New Roman" w:eastAsia="Times New Roman"/>
          <w:lang w:eastAsia="hr-HR"/>
        </w:rPr>
      </w:pPr>
      <w:r w:rsidRPr="00140A93">
        <w:rPr>
          <w:rFonts w:cs="Times New Roman" w:eastAsia="Times New Roman"/>
          <w:lang w:eastAsia="hr-HR"/>
        </w:rPr>
        <w:t>- 5 -             Poslovni broj:  14. St-848/2018-4</w:t>
      </w:r>
    </w:p>
    <w:p w:rsidRDefault="00140A93" w:rsidP="00140A93" w:rsidR="00140A93" w:rsidRPr="00140A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0A93" w:rsidP="00140A93" w:rsidR="00140A93" w:rsidRPr="00140A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0A93" w:rsidP="00140A93" w:rsidR="00140A93" w:rsidRPr="00140A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0A93" w:rsidP="00140A93" w:rsidR="00140A93" w:rsidRPr="00140A93">
      <w:pPr>
        <w:spacing w:after="0"/>
        <w:jc w:val="both"/>
        <w:rPr>
          <w:rFonts w:cs="Times New Roman" w:eastAsia="Times New Roman"/>
          <w:lang w:eastAsia="hr-HR"/>
        </w:rPr>
      </w:pPr>
      <w:r w:rsidRPr="00140A93">
        <w:rPr>
          <w:rFonts w:cs="Times New Roman" w:eastAsia="Times New Roman"/>
          <w:lang w:eastAsia="hr-HR"/>
        </w:rPr>
        <w:t>određivanja nastavka postupka radi naknadne diobe nad stečajnom masom kao i upis Stečajne upraviteljice a sve to na nekretnini koje je vlasnik bivši stečajni Dužnik. Iste će upise temeljem ovog Rješenja provesti sudski registar, odnosno, zemljišnoknjižni sud.</w:t>
      </w:r>
    </w:p>
    <w:p w:rsidRDefault="00140A93" w:rsidP="00140A93" w:rsidR="00140A93" w:rsidRPr="00140A93">
      <w:pPr>
        <w:spacing w:after="0"/>
        <w:jc w:val="both"/>
        <w:rPr>
          <w:rFonts w:cs="Times New Roman" w:eastAsia="Times New Roman"/>
          <w:lang w:eastAsia="hr-HR"/>
        </w:rPr>
      </w:pPr>
      <w:r w:rsidRPr="00140A93">
        <w:rPr>
          <w:rFonts w:cs="Times New Roman" w:eastAsia="Times New Roman"/>
          <w:lang w:eastAsia="hr-HR"/>
        </w:rPr>
        <w:t xml:space="preserve">          9. Sukladno svemu navedenom i temeljem navedenih pozitivnih odredaba, riješeno je kao u izrijeci ovog Rješenja.</w:t>
      </w:r>
    </w:p>
    <w:p w:rsidRDefault="00140A93" w:rsidP="00140A93" w:rsidR="00140A93" w:rsidRPr="00140A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0A93" w:rsidP="00140A93" w:rsidR="00140A93" w:rsidRPr="00140A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0A93" w:rsidP="00140A93" w:rsidR="00140A93" w:rsidRPr="00140A93">
      <w:pPr>
        <w:spacing w:after="0"/>
        <w:jc w:val="center"/>
        <w:rPr>
          <w:rFonts w:cs="Times New Roman" w:eastAsia="Times New Roman"/>
          <w:lang w:eastAsia="hr-HR"/>
        </w:rPr>
      </w:pPr>
      <w:r w:rsidRPr="00140A93">
        <w:rPr>
          <w:rFonts w:cs="Times New Roman" w:eastAsia="Times New Roman"/>
          <w:lang w:eastAsia="hr-HR"/>
        </w:rPr>
        <w:t>Split, 11. prosinca 2018.</w:t>
      </w:r>
    </w:p>
    <w:p w:rsidRDefault="00140A93" w:rsidP="00140A93" w:rsidR="00140A93" w:rsidRPr="00140A9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40A93" w:rsidP="00140A93" w:rsidR="00140A93" w:rsidRPr="00140A93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140A93">
        <w:rPr>
          <w:rFonts w:cs="Times New Roman" w:eastAsia="Times New Roman"/>
          <w:lang w:val="en-US"/>
        </w:rPr>
        <w:t>SUDAC</w:t>
      </w:r>
    </w:p>
    <w:p w:rsidRDefault="00140A93" w:rsidP="00140A93" w:rsidR="00140A93" w:rsidRPr="00140A93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140A93" w:rsidP="00140A93" w:rsidR="00140A93" w:rsidRPr="00140A93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140A93">
        <w:rPr>
          <w:rFonts w:cs="Times New Roman" w:eastAsia="Times New Roman"/>
          <w:lang w:val="en-US"/>
        </w:rPr>
        <w:t>Jozo Ćaleta, v.r.</w:t>
      </w:r>
    </w:p>
    <w:p w:rsidRDefault="00140A93" w:rsidP="00140A93" w:rsidR="00140A93" w:rsidRPr="00140A93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140A93">
        <w:rPr>
          <w:rFonts w:cs="Times New Roman" w:eastAsia="Times New Roman"/>
          <w:lang w:val="en-US"/>
        </w:rPr>
        <w:t>za točnost otpravka-ovlašteni službenik</w:t>
      </w:r>
    </w:p>
    <w:p w:rsidRDefault="00140A93" w:rsidP="00140A93" w:rsidR="00140A93" w:rsidRPr="00140A93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140A93">
        <w:rPr>
          <w:rFonts w:cs="Times New Roman" w:eastAsia="Times New Roman"/>
          <w:lang w:val="en-US"/>
        </w:rPr>
        <w:t>Vesna Čargo</w:t>
      </w:r>
    </w:p>
    <w:p w:rsidRDefault="00140A93" w:rsidP="00140A93" w:rsidR="00140A93" w:rsidRPr="00140A93">
      <w:pPr>
        <w:spacing w:after="0"/>
        <w:rPr>
          <w:rFonts w:cs="Times New Roman" w:eastAsia="Times New Roman"/>
          <w:lang w:eastAsia="hr-HR"/>
        </w:rPr>
      </w:pPr>
    </w:p>
    <w:p w:rsidRDefault="00140A93" w:rsidP="00140A93" w:rsidR="00140A93" w:rsidRPr="00140A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0A93" w:rsidP="00140A93" w:rsidR="00140A93" w:rsidRPr="00140A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0A93" w:rsidP="00140A93" w:rsidR="00140A93" w:rsidRPr="00140A93">
      <w:pPr>
        <w:spacing w:after="0"/>
        <w:jc w:val="both"/>
        <w:rPr>
          <w:rFonts w:cs="Times New Roman" w:eastAsia="Times New Roman"/>
          <w:lang w:eastAsia="hr-HR"/>
        </w:rPr>
      </w:pPr>
      <w:r w:rsidRPr="00140A93">
        <w:rPr>
          <w:rFonts w:cs="Times New Roman" w:eastAsia="Times New Roman"/>
          <w:lang w:eastAsia="hr-HR"/>
        </w:rPr>
        <w:t>Pravna pouka:</w:t>
      </w:r>
    </w:p>
    <w:p w:rsidRDefault="00140A93" w:rsidP="00140A93" w:rsidR="00140A93" w:rsidRPr="00140A93">
      <w:pPr>
        <w:spacing w:after="0"/>
        <w:jc w:val="both"/>
        <w:rPr>
          <w:rFonts w:cs="Times New Roman" w:eastAsia="Times New Roman"/>
          <w:lang w:eastAsia="hr-HR"/>
        </w:rPr>
      </w:pPr>
      <w:r w:rsidRPr="00140A93">
        <w:rPr>
          <w:rFonts w:cs="Times New Roman" w:eastAsia="Times New Roman"/>
          <w:lang w:eastAsia="hr-HR"/>
        </w:rPr>
        <w:t>Protiv ovog Rješenja može se izjaviti žalba u roku od osam (8) dana koji rok počinje teći nakon proteka osmog dana od objave Rješenja na mrežnoj stranici e-Oglasna ploča sudova. Žalba se podnosi Trgovačkom sudu u Splitu, Split, Sukoišanska 6, u tri primjerka a o žalbi u drugom stupnju odlučuje Visoki trgovački sud Republike Hrvatske u Zagrebu.</w:t>
      </w:r>
    </w:p>
    <w:p w:rsidRDefault="00140A93" w:rsidP="00140A93" w:rsidR="00140A93" w:rsidRPr="00140A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0A93" w:rsidP="00140A93" w:rsidR="00140A93" w:rsidRPr="00140A93">
      <w:pPr>
        <w:spacing w:after="0"/>
        <w:rPr>
          <w:rFonts w:cs="Times New Roman" w:eastAsia="Times New Roman"/>
          <w:lang w:eastAsia="hr-HR"/>
        </w:rPr>
      </w:pPr>
    </w:p>
    <w:p w:rsidRDefault="00140A93" w:rsidP="00140A93" w:rsidR="00140A93" w:rsidRPr="00140A93">
      <w:pPr>
        <w:spacing w:after="0"/>
        <w:rPr>
          <w:rFonts w:cs="Times New Roman" w:eastAsia="Times New Roman"/>
          <w:lang w:eastAsia="hr-HR"/>
        </w:rPr>
      </w:pPr>
    </w:p>
    <w:p w:rsidRDefault="00140A93" w:rsidP="00140A93" w:rsidR="00140A93" w:rsidRPr="00140A93">
      <w:pPr>
        <w:spacing w:after="0"/>
        <w:rPr>
          <w:rFonts w:cs="Times New Roman" w:eastAsia="Times New Roman"/>
          <w:lang w:eastAsia="hr-HR"/>
        </w:rPr>
      </w:pPr>
    </w:p>
    <w:p w:rsidRDefault="00140A93" w:rsidP="00140A93" w:rsidR="00140A93" w:rsidRPr="00140A93">
      <w:pPr>
        <w:spacing w:after="0"/>
        <w:rPr>
          <w:rFonts w:cs="Times New Roman" w:eastAsia="Times New Roman"/>
          <w:lang w:eastAsia="hr-HR"/>
        </w:rPr>
      </w:pPr>
    </w:p>
    <w:p w:rsidRDefault="00140A93" w:rsidP="00140A93" w:rsidR="00140A93" w:rsidRPr="00140A93">
      <w:pPr>
        <w:spacing w:after="0"/>
        <w:rPr>
          <w:rFonts w:cs="Times New Roman" w:eastAsia="Times New Roman"/>
          <w:lang w:eastAsia="hr-HR"/>
        </w:rPr>
      </w:pPr>
    </w:p>
    <w:p w:rsidRDefault="00140A93" w:rsidP="00140A93" w:rsidR="00140A93" w:rsidRPr="00140A93">
      <w:pPr>
        <w:spacing w:after="0"/>
        <w:rPr>
          <w:rFonts w:cs="Times New Roman" w:eastAsia="Times New Roman"/>
          <w:lang w:eastAsia="hr-HR"/>
        </w:rPr>
      </w:pPr>
    </w:p>
    <w:p w:rsidRDefault="00140A93" w:rsidP="00140A93" w:rsidR="00140A93" w:rsidRPr="00140A93">
      <w:pPr>
        <w:spacing w:after="0"/>
        <w:rPr>
          <w:rFonts w:cs="Times New Roman" w:eastAsia="Times New Roman"/>
          <w:lang w:eastAsia="hr-HR"/>
        </w:rPr>
      </w:pPr>
    </w:p>
    <w:p w:rsidRDefault="00140A93" w:rsidP="00140A93" w:rsidR="00140A93" w:rsidRPr="00140A93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0A93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780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St-848/2018-4</izvorni_sadrzaj>
    <derivirana_varijabla naziv="DomainObject.Oznaka_1">St-848/2018-4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</izvorni_sadrzaj>
    <derivirana_varijabla naziv="DomainObject.Predmet.Broj_1">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St-848/2018</izvorni_sadrzaj>
    <derivirana_varijabla naziv="DomainObject.Predmet.OznakaBroj_1">St-848/2018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BIAGIONI d.o.o.</izvorni_sadrzaj>
    <derivirana_varijabla naziv="DomainObject.Predmet.ProtustrankaFormated_1">  Stečajna masa iza BIAGIONI d.o.o.</derivirana_varijabla>
  </DomainObject.Predmet.ProtustrankaFormated>
  <DomainObject.Predmet.ProtustrankaFormatedOIB>
    <izvorni_sadrzaj>  Stečajna masa iza BIAGIONI d.o.o., OIB 10000000000</izvorni_sadrzaj>
    <derivirana_varijabla naziv="DomainObject.Predmet.ProtustrankaFormatedOIB_1">  Stečajna masa iza BIAGIONI d.o.o., OIB 10000000000</derivirana_varijabla>
  </DomainObject.Predmet.ProtustrankaFormatedOIB>
  <DomainObject.Predmet.ProtustrankaFormatedWithAdress>
    <izvorni_sadrzaj> Stečajna masa iza BIAGIONI d.o.o.</izvorni_sadrzaj>
    <derivirana_varijabla naziv="DomainObject.Predmet.ProtustrankaFormatedWithAdress_1"> Stečajna masa iza BIAGIONI d.o.o.</derivirana_varijabla>
  </DomainObject.Predmet.ProtustrankaFormatedWithAdress>
  <DomainObject.Predmet.ProtustrankaFormatedWithAdressOIB>
    <izvorni_sadrzaj> Stečajna masa iza BIAGIONI d.o.o., OIB 10000000000</izvorni_sadrzaj>
    <derivirana_varijabla naziv="DomainObject.Predmet.ProtustrankaFormatedWithAdressOIB_1"> Stečajna masa iza BIAGIONI d.o.o., OIB 10000000000</derivirana_varijabla>
  </DomainObject.Predmet.ProtustrankaFormatedWithAdressOIB>
  <DomainObject.Predmet.ProtustrankaWithAdress>
    <izvorni_sadrzaj>Stečajna masa iza BIAGIONI d.o.o. </izvorni_sadrzaj>
    <derivirana_varijabla naziv="DomainObject.Predmet.ProtustrankaWithAdress_1">Stečajna masa iza BIAGIONI d.o.o. </derivirana_varijabla>
  </DomainObject.Predmet.ProtustrankaWithAdress>
  <DomainObject.Predmet.ProtustrankaWithAdressOIB>
    <izvorni_sadrzaj>Stečajna masa iza BIAGIONI d.o.o., OIB 10000000000</izvorni_sadrzaj>
    <derivirana_varijabla naziv="DomainObject.Predmet.ProtustrankaWithAdressOIB_1">Stečajna masa iza BIAGIONI d.o.o., OIB 10000000000</derivirana_varijabla>
  </DomainObject.Predmet.ProtustrankaWithAdressOIB>
  <DomainObject.Predmet.ProtustrankaNazivFormated>
    <izvorni_sadrzaj>Stečajna masa iza BIAGIONI d.o.o.</izvorni_sadrzaj>
    <derivirana_varijabla naziv="DomainObject.Predmet.ProtustrankaNazivFormated_1">Stečajna masa iza BIAGIONI d.o.o.</derivirana_varijabla>
  </DomainObject.Predmet.ProtustrankaNazivFormated>
  <DomainObject.Predmet.ProtustrankaNazivFormatedOIB>
    <izvorni_sadrzaj>Stečajna masa iza BIAGIONI d.o.o., OIB 10000000000</izvorni_sadrzaj>
    <derivirana_varijabla naziv="DomainObject.Predmet.ProtustrankaNazivFormatedOIB_1">Stečajna masa iza BIAGIONI d.o.o.,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BIAGIONI d.o.o.</item>
    </izvorni_sadrzaj>
    <derivirana_varijabla naziv="DomainObject.Predmet.ProtuStrankaListFormated_1">
      <item>Stečajna masa iza BIAGIONI d.o.o.</item>
    </derivirana_varijabla>
  </DomainObject.Predmet.ProtuStrankaListFormated>
  <DomainObject.Predmet.ProtuStrankaListFormatedOIB>
    <izvorni_sadrzaj>
      <item>Stečajna masa iza BIAGIONI d.o.o., OIB 10000000000</item>
    </izvorni_sadrzaj>
    <derivirana_varijabla naziv="DomainObject.Predmet.ProtuStrankaListFormatedOIB_1">
      <item>Stečajna masa iza BIAGIONI d.o.o., OIB 10000000000</item>
    </derivirana_varijabla>
  </DomainObject.Predmet.ProtuStrankaListFormatedOIB>
  <DomainObject.Predmet.ProtuStrankaListFormatedWithAdress>
    <izvorni_sadrzaj>
      <item>Stečajna masa iza BIAGIONI d.o.o.</item>
    </izvorni_sadrzaj>
    <derivirana_varijabla naziv="DomainObject.Predmet.ProtuStrankaListFormatedWithAdress_1">
      <item>Stečajna masa iza BIAGIONI d.o.o.</item>
    </derivirana_varijabla>
  </DomainObject.Predmet.ProtuStrankaListFormatedWithAdress>
  <DomainObject.Predmet.ProtuStrankaListFormatedWithAdressOIB>
    <izvorni_sadrzaj>
      <item>Stečajna masa iza BIAGIONI d.o.o., OIB 10000000000</item>
    </izvorni_sadrzaj>
    <derivirana_varijabla naziv="DomainObject.Predmet.ProtuStrankaListFormatedWithAdressOIB_1">
      <item>Stečajna masa iza BIAGIONI d.o.o., OIB 10000000000</item>
    </derivirana_varijabla>
  </DomainObject.Predmet.ProtuStrankaListFormatedWithAdressOIB>
  <DomainObject.Predmet.ProtuStrankaListNazivFormated>
    <izvorni_sadrzaj>
      <item>Stečajna masa iza BIAGIONI d.o.o.</item>
    </izvorni_sadrzaj>
    <derivirana_varijabla naziv="DomainObject.Predmet.ProtuStrankaListNazivFormated_1">
      <item>Stečajna masa iza BIAGIONI d.o.o.</item>
    </derivirana_varijabla>
  </DomainObject.Predmet.ProtuStrankaListNazivFormated>
  <DomainObject.Predmet.ProtuStrankaListNazivFormatedOIB>
    <izvorni_sadrzaj>
      <item>Stečajna masa iza BIAGIONI d.o.o., OIB 10000000000</item>
    </izvorni_sadrzaj>
    <derivirana_varijabla naziv="DomainObject.Predmet.ProtuStrankaListNazivFormatedOIB_1">
      <item>Stečajna masa iza BIAGIONI d.o.o., OIB 10000000000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>St-848/2018-4</izvorni_sadrzaj>
    <derivirana_varijabla naziv="DomainObject.PoslovniBrojDokumenta_1">St-848/2018-4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BIAGIONI d.o.o.</izvorni_sadrzaj>
    <derivirana_varijabla naziv="DomainObject.Predmet.ProtustrankaIDrugi_1">Stečajna masa iza BIAGIONI d.o.o.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BIAGIONI d.o.o., OIB 10000000000</izvorni_sadrzaj>
    <derivirana_varijabla naziv="DomainObject.Predmet.ProtustrankaIDrugiAdressOIB_1">Stečajna masa iza BIAGIONI d.o.o., OIB 10000000000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BIAGIONI d.o.o.</item>
    </izvorni_sadrzaj>
    <derivirana_varijabla naziv="DomainObject.Predmet.SudioniciListNaziv_1">
      <item>Stečajna masa iza BIAGIONI d.o.o.</item>
    </derivirana_varijabla>
  </DomainObject.Predmet.SudioniciListNaziv>
  <DomainObject.Predmet.SudioniciListAdressOIB>
    <izvorni_sadrzaj>
      <item>Stečajna masa iza BIAGIONI d.o.o., OIB 10000000000</item>
    </izvorni_sadrzaj>
    <derivirana_varijabla naziv="DomainObject.Predmet.SudioniciListAdressOIB_1">
      <item>Stečajna masa iza BIAGIONI d.o.o., OIB 10000000000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44C2CC-23B5-438C-93F9-B5C1B86963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2145</properties:Words>
  <properties:Characters>12034</properties:Characters>
  <properties:Lines>229</properties:Lines>
  <properties:Paragraphs>44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2018-12-11T12:07:00Z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St-848/2018-4 / Odluka - Rješenje - nastavak postupka zbog naknadne diobe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