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bfaa7" w14:paraId="02bfaa7" w:rsidRDefault="000B2F7E" w:rsidP="000B2F7E" w:rsidR="000B2F7E">
      <w:pPr>
        <w:jc w:val="right"/>
        <w15:collapsed w:val="false"/>
      </w:pPr>
      <w:r w:rsidRPr="00D96782">
        <w:t>6 St-</w:t>
      </w:r>
      <w:r w:rsidR="003626EA">
        <w:t>173/15-</w:t>
      </w:r>
      <w:r w:rsidR="00210301">
        <w:t>127</w:t>
      </w:r>
    </w:p>
    <w:p w:rsidRDefault="003626EA" w:rsidP="003626EA" w:rsidR="003626EA">
      <w:r>
        <w:rPr>
          <w:rStyle w:val="Naglaeno"/>
        </w:rPr>
        <w:t xml:space="preserve">             </w:t>
      </w:r>
      <w:r w:rsidR="0021030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26EA" w:rsidP="003626EA" w:rsidR="003626EA" w:rsidRPr="00D21A2C"/>
    <w:p w:rsidRDefault="003626EA" w:rsidP="003626EA" w:rsidR="003626E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626EA" w:rsidP="003626EA" w:rsidR="003626E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626EA" w:rsidP="000B2F7E" w:rsidR="003626EA" w:rsidRPr="00D96782">
      <w:pPr>
        <w:jc w:val="right"/>
      </w:pPr>
    </w:p>
    <w:p w:rsidRDefault="000B2F7E" w:rsidP="003626EA" w:rsidR="000B2F7E" w:rsidRPr="00D96782"/>
    <w:p w:rsidRDefault="00D96782" w:rsidP="000B2F7E" w:rsidR="000B2F7E">
      <w:pPr>
        <w:jc w:val="center"/>
      </w:pPr>
      <w:r w:rsidRPr="00D96782">
        <w:t>R E P U B L I K A  H R V A T S K A</w:t>
      </w:r>
    </w:p>
    <w:p w:rsidRDefault="00D96782" w:rsidP="000B2F7E" w:rsidR="00D96782" w:rsidRPr="00D96782">
      <w:pPr>
        <w:jc w:val="center"/>
      </w:pPr>
    </w:p>
    <w:p w:rsidRDefault="00D96782" w:rsidP="000B2F7E" w:rsidR="00D96782" w:rsidRPr="00D96782">
      <w:pPr>
        <w:jc w:val="center"/>
      </w:pPr>
      <w:r w:rsidRPr="00D96782">
        <w:t xml:space="preserve">R J E Š E N J E </w:t>
      </w:r>
    </w:p>
    <w:p w:rsidRDefault="000B2F7E" w:rsidP="000B2F7E" w:rsidR="000B2F7E">
      <w:pPr>
        <w:rPr>
          <w:b/>
        </w:rPr>
      </w:pPr>
    </w:p>
    <w:p w:rsidRDefault="0006275D" w:rsidP="000B2F7E" w:rsidR="0006275D" w:rsidRPr="00D96782">
      <w:pPr>
        <w:rPr>
          <w:b/>
        </w:rPr>
      </w:pPr>
    </w:p>
    <w:p w:rsidRDefault="000B2F7E" w:rsidP="000B2F7E" w:rsidR="000B2F7E" w:rsidRPr="00D96782">
      <w:pPr>
        <w:rPr>
          <w:b/>
        </w:rPr>
      </w:pPr>
    </w:p>
    <w:p w:rsidRDefault="000B2F7E" w:rsidP="00C94F0A" w:rsidR="00C94F0A" w:rsidRPr="00D96782">
      <w:pPr>
        <w:jc w:val="both"/>
      </w:pPr>
      <w:r w:rsidRPr="00D96782">
        <w:tab/>
        <w:t xml:space="preserve">Trgovački sud u Osijeku, </w:t>
      </w:r>
      <w:r w:rsidR="00210301">
        <w:t>stečajnoj sutkinji Nadi Roso</w:t>
      </w:r>
      <w:r w:rsidRPr="00D96782">
        <w:t xml:space="preserve">, u stečajnom predmetu </w:t>
      </w:r>
      <w:r w:rsidR="003626EA" w:rsidRPr="003626EA">
        <w:rPr>
          <w:b/>
        </w:rPr>
        <w:t>TRGOVAČKI CENTAR AGRAM d.o.o. Osijek, Kapucinska 33/III, OIB: 67873394798, MBS: 080406654</w:t>
      </w:r>
      <w:r w:rsidR="00C94F0A" w:rsidRPr="00D96782">
        <w:rPr>
          <w:b/>
        </w:rPr>
        <w:t xml:space="preserve">, </w:t>
      </w:r>
      <w:r w:rsidR="00C94F0A" w:rsidRPr="00D96782">
        <w:t xml:space="preserve">dana </w:t>
      </w:r>
      <w:r w:rsidR="00210301">
        <w:t>22. siječnja 2018. g.,</w:t>
      </w:r>
    </w:p>
    <w:p w:rsidRDefault="00C94F0A" w:rsidP="00C94F0A" w:rsidR="00C94F0A" w:rsidRPr="00D96782">
      <w:pPr>
        <w:jc w:val="both"/>
      </w:pPr>
    </w:p>
    <w:p w:rsidRDefault="00C94F0A" w:rsidP="00C94F0A" w:rsidR="00C94F0A" w:rsidRPr="00D96782">
      <w:pPr>
        <w:jc w:val="both"/>
      </w:pPr>
    </w:p>
    <w:p w:rsidRDefault="00D96782" w:rsidP="00C94F0A" w:rsidR="00C94F0A" w:rsidRPr="00D96782">
      <w:pPr>
        <w:jc w:val="center"/>
      </w:pPr>
      <w:r w:rsidRPr="00D96782">
        <w:t>r i j e š i o  j e :</w:t>
      </w:r>
    </w:p>
    <w:p w:rsidRDefault="00C94F0A" w:rsidP="00C94F0A" w:rsidR="00C94F0A" w:rsidRPr="00D96782">
      <w:pPr>
        <w:jc w:val="both"/>
      </w:pPr>
      <w:r w:rsidRPr="00D96782">
        <w:t xml:space="preserve"> </w:t>
      </w:r>
    </w:p>
    <w:p w:rsidRDefault="00C94F0A" w:rsidP="00C94F0A" w:rsidR="00C94F0A" w:rsidRPr="00D96782">
      <w:pPr>
        <w:jc w:val="both"/>
        <w:rPr>
          <w:b/>
        </w:rPr>
      </w:pPr>
    </w:p>
    <w:p w:rsidRDefault="00D96782" w:rsidP="00674327" w:rsidR="0006275D">
      <w:pPr>
        <w:ind w:firstLine="708"/>
        <w:jc w:val="both"/>
      </w:pPr>
      <w:r>
        <w:t>I   Ispravlja se</w:t>
      </w:r>
      <w:r w:rsidR="0006275D">
        <w:t xml:space="preserve"> izreka i obrazloženje</w:t>
      </w:r>
      <w:r>
        <w:t xml:space="preserve"> </w:t>
      </w:r>
      <w:r w:rsidR="0006275D">
        <w:t>rješenja</w:t>
      </w:r>
      <w:r>
        <w:t xml:space="preserve"> Trgovačkog suda u Osijeku poslovni broj </w:t>
      </w:r>
      <w:r w:rsidR="0006275D">
        <w:t xml:space="preserve">6 </w:t>
      </w:r>
      <w:r>
        <w:t>St-</w:t>
      </w:r>
      <w:r w:rsidR="007E4EBE">
        <w:t>173/15</w:t>
      </w:r>
      <w:r w:rsidR="0006275D">
        <w:t>-120</w:t>
      </w:r>
      <w:r w:rsidR="007E4EBE">
        <w:t xml:space="preserve"> od </w:t>
      </w:r>
      <w:r w:rsidR="0006275D">
        <w:t>3. siječnja 2018. g. u odnosu na ime ponuditelja – kupca tako da umjesto:</w:t>
      </w:r>
    </w:p>
    <w:p w:rsidRDefault="0006275D" w:rsidP="00674327" w:rsidR="007E4EBE">
      <w:pPr>
        <w:ind w:firstLine="708"/>
        <w:jc w:val="both"/>
      </w:pPr>
      <w:r>
        <w:t>„</w:t>
      </w:r>
      <w:proofErr w:type="spellStart"/>
      <w:r w:rsidRPr="0006275D">
        <w:rPr>
          <w:b/>
        </w:rPr>
        <w:t>Giani</w:t>
      </w:r>
      <w:proofErr w:type="spellEnd"/>
      <w:r>
        <w:t xml:space="preserve"> Nuši, Dugo selo, Josipa Zorića 90, OIB: </w:t>
      </w:r>
      <w:r w:rsidRPr="00A905DC">
        <w:t>20628491692</w:t>
      </w:r>
      <w:r>
        <w:t>“</w:t>
      </w:r>
      <w:r w:rsidR="007E4EBE">
        <w:t xml:space="preserve"> </w:t>
      </w:r>
    </w:p>
    <w:p w:rsidRDefault="0006275D" w:rsidP="00674327" w:rsidR="0006275D">
      <w:pPr>
        <w:ind w:firstLine="708"/>
        <w:jc w:val="both"/>
      </w:pPr>
    </w:p>
    <w:p w:rsidRDefault="00D96782" w:rsidP="007E4EBE" w:rsidR="007E4EBE">
      <w:pPr>
        <w:pStyle w:val="Naslov1"/>
        <w:shd w:fill="FFFFFF" w:color="auto" w:val="clear"/>
        <w:spacing w:afterAutospacing="false" w:after="0" w:beforeAutospacing="false" w:before="0"/>
        <w:ind w:left="720"/>
        <w:jc w:val="both"/>
        <w:rPr>
          <w:b w:val="false"/>
          <w:sz w:val="24"/>
          <w:szCs w:val="24"/>
        </w:rPr>
      </w:pPr>
      <w:r w:rsidRPr="0006275D">
        <w:rPr>
          <w:sz w:val="24"/>
          <w:szCs w:val="24"/>
        </w:rPr>
        <w:t>IMA PISATI</w:t>
      </w:r>
      <w:r w:rsidR="007E4EBE" w:rsidRPr="0006275D">
        <w:rPr>
          <w:b w:val="false"/>
          <w:sz w:val="24"/>
          <w:szCs w:val="24"/>
        </w:rPr>
        <w:t>:</w:t>
      </w:r>
    </w:p>
    <w:p w:rsidRDefault="0006275D" w:rsidP="007E4EBE" w:rsidR="0006275D" w:rsidRPr="0006275D">
      <w:pPr>
        <w:pStyle w:val="Naslov1"/>
        <w:shd w:fill="FFFFFF" w:color="auto" w:val="clear"/>
        <w:spacing w:afterAutospacing="false" w:after="0" w:beforeAutospacing="false" w:before="0"/>
        <w:ind w:left="720"/>
        <w:jc w:val="both"/>
        <w:rPr>
          <w:b w:val="false"/>
          <w:sz w:val="24"/>
          <w:szCs w:val="24"/>
        </w:rPr>
      </w:pPr>
    </w:p>
    <w:p w:rsidRDefault="007E4EBE" w:rsidP="007E4EBE" w:rsidR="00337EA9" w:rsidRPr="0006275D">
      <w:pPr>
        <w:pStyle w:val="Naslov1"/>
        <w:shd w:fill="FFFFFF" w:color="auto" w:val="clear"/>
        <w:spacing w:afterAutospacing="false" w:after="0" w:beforeAutospacing="false" w:before="0"/>
        <w:ind w:left="720"/>
        <w:jc w:val="both"/>
        <w:rPr>
          <w:b w:val="false"/>
          <w:color w:val="000000"/>
          <w:sz w:val="24"/>
          <w:szCs w:val="24"/>
        </w:rPr>
      </w:pPr>
      <w:r w:rsidRPr="0006275D">
        <w:rPr>
          <w:b w:val="false"/>
          <w:sz w:val="24"/>
          <w:szCs w:val="24"/>
        </w:rPr>
        <w:t>„</w:t>
      </w:r>
      <w:proofErr w:type="spellStart"/>
      <w:r w:rsidR="0006275D" w:rsidRPr="0006275D">
        <w:rPr>
          <w:sz w:val="24"/>
          <w:szCs w:val="24"/>
        </w:rPr>
        <w:t>G</w:t>
      </w:r>
      <w:r w:rsidR="0006275D">
        <w:rPr>
          <w:sz w:val="24"/>
          <w:szCs w:val="24"/>
        </w:rPr>
        <w:t>j</w:t>
      </w:r>
      <w:r w:rsidR="0006275D" w:rsidRPr="0006275D">
        <w:rPr>
          <w:sz w:val="24"/>
          <w:szCs w:val="24"/>
        </w:rPr>
        <w:t>ani</w:t>
      </w:r>
      <w:proofErr w:type="spellEnd"/>
      <w:r w:rsidR="0006275D" w:rsidRPr="0006275D">
        <w:rPr>
          <w:sz w:val="24"/>
          <w:szCs w:val="24"/>
        </w:rPr>
        <w:t xml:space="preserve"> </w:t>
      </w:r>
      <w:r w:rsidR="0006275D" w:rsidRPr="0006275D">
        <w:rPr>
          <w:b w:val="false"/>
          <w:sz w:val="24"/>
          <w:szCs w:val="24"/>
        </w:rPr>
        <w:t>Nuši</w:t>
      </w:r>
      <w:r w:rsidR="0006275D" w:rsidRPr="0006275D">
        <w:rPr>
          <w:sz w:val="24"/>
          <w:szCs w:val="24"/>
        </w:rPr>
        <w:t xml:space="preserve">, </w:t>
      </w:r>
      <w:r w:rsidR="0006275D" w:rsidRPr="0006275D">
        <w:rPr>
          <w:b w:val="false"/>
          <w:sz w:val="24"/>
          <w:szCs w:val="24"/>
        </w:rPr>
        <w:t>Dugo selo, Josipa Zorića 90, OIB: 20628491692</w:t>
      </w:r>
      <w:r w:rsidRPr="0006275D">
        <w:rPr>
          <w:b w:val="false"/>
          <w:color w:val="000000"/>
          <w:sz w:val="24"/>
          <w:szCs w:val="24"/>
        </w:rPr>
        <w:t xml:space="preserve"> “</w:t>
      </w:r>
      <w:r w:rsidR="00D96782" w:rsidRPr="0006275D">
        <w:rPr>
          <w:b w:val="false"/>
          <w:sz w:val="24"/>
          <w:szCs w:val="24"/>
        </w:rPr>
        <w:t xml:space="preserve">dok u ostalom dijelu </w:t>
      </w:r>
      <w:r w:rsidR="0006275D">
        <w:rPr>
          <w:b w:val="false"/>
          <w:sz w:val="24"/>
          <w:szCs w:val="24"/>
        </w:rPr>
        <w:t>izreka i obrazloženje navedenog Rješenja</w:t>
      </w:r>
      <w:r w:rsidR="00D96782" w:rsidRPr="0006275D">
        <w:rPr>
          <w:b w:val="false"/>
          <w:sz w:val="24"/>
          <w:szCs w:val="24"/>
        </w:rPr>
        <w:t xml:space="preserve"> ostaj</w:t>
      </w:r>
      <w:r w:rsidR="0006275D">
        <w:rPr>
          <w:b w:val="false"/>
          <w:sz w:val="24"/>
          <w:szCs w:val="24"/>
        </w:rPr>
        <w:t>u</w:t>
      </w:r>
      <w:r w:rsidR="00D96782" w:rsidRPr="0006275D">
        <w:rPr>
          <w:b w:val="false"/>
          <w:sz w:val="24"/>
          <w:szCs w:val="24"/>
        </w:rPr>
        <w:t xml:space="preserve"> nepromijenjen</w:t>
      </w:r>
      <w:r w:rsidR="0006275D">
        <w:rPr>
          <w:b w:val="false"/>
          <w:sz w:val="24"/>
          <w:szCs w:val="24"/>
        </w:rPr>
        <w:t>i</w:t>
      </w:r>
      <w:r w:rsidR="00D96782" w:rsidRPr="0006275D">
        <w:rPr>
          <w:b w:val="false"/>
          <w:sz w:val="24"/>
          <w:szCs w:val="24"/>
        </w:rPr>
        <w:t>.</w:t>
      </w:r>
    </w:p>
    <w:p w:rsidRDefault="007E4EBE" w:rsidP="007E4EBE" w:rsidR="00337EA9" w:rsidRPr="0006275D">
      <w:pPr>
        <w:tabs>
          <w:tab w:pos="5670" w:val="left"/>
        </w:tabs>
        <w:jc w:val="both"/>
      </w:pPr>
      <w:r w:rsidRPr="0006275D">
        <w:tab/>
      </w:r>
    </w:p>
    <w:p w:rsidRDefault="00337EA9" w:rsidP="00337EA9" w:rsidR="00337EA9" w:rsidRPr="00D96782">
      <w:pPr>
        <w:jc w:val="center"/>
      </w:pPr>
      <w:r w:rsidRPr="00D96782">
        <w:t>Obrazloženje</w:t>
      </w:r>
    </w:p>
    <w:p w:rsidRDefault="00337EA9" w:rsidP="00337EA9" w:rsidR="00337EA9" w:rsidRPr="00D96782">
      <w:pPr>
        <w:jc w:val="both"/>
      </w:pPr>
      <w:r w:rsidRPr="00D96782">
        <w:t xml:space="preserve">  </w:t>
      </w:r>
    </w:p>
    <w:p w:rsidRDefault="00337EA9" w:rsidP="00337EA9" w:rsidR="00337EA9" w:rsidRPr="00D96782">
      <w:pPr>
        <w:jc w:val="both"/>
      </w:pPr>
    </w:p>
    <w:p w:rsidRDefault="0006275D" w:rsidP="0006275D" w:rsidR="0006275D">
      <w:pPr>
        <w:ind w:firstLine="708"/>
        <w:jc w:val="both"/>
      </w:pPr>
      <w:r>
        <w:t xml:space="preserve">Podneskom od 16. siječnja 2018. g. ponuditelj – kupac </w:t>
      </w:r>
      <w:proofErr w:type="spellStart"/>
      <w:r>
        <w:t>Gjani</w:t>
      </w:r>
      <w:proofErr w:type="spellEnd"/>
      <w:r>
        <w:t xml:space="preserve"> Nuši, Dugo selo, Josipa Zorića 90, OIB: </w:t>
      </w:r>
      <w:r w:rsidRPr="00A905DC">
        <w:t>20628491692</w:t>
      </w:r>
      <w:r>
        <w:t xml:space="preserve"> predložio je ispravak Rješenja o dosudi ovoga suda od 3.1.2018. g. te je uz podnesak dostavio i presliku osobne iskaznice (str. 820 i 821 spisa). </w:t>
      </w:r>
    </w:p>
    <w:p w:rsidRDefault="0006275D" w:rsidP="0006275D" w:rsidR="0006275D">
      <w:pPr>
        <w:ind w:firstLine="708"/>
        <w:jc w:val="both"/>
      </w:pPr>
    </w:p>
    <w:p w:rsidRDefault="00337EA9" w:rsidP="0006275D" w:rsidR="0006275D">
      <w:pPr>
        <w:ind w:firstLine="708"/>
        <w:jc w:val="both"/>
      </w:pPr>
      <w:r w:rsidRPr="00D96782">
        <w:t xml:space="preserve">Budući da je sud </w:t>
      </w:r>
      <w:r w:rsidR="0006275D">
        <w:t xml:space="preserve">izreci i obrazloženju </w:t>
      </w:r>
      <w:r w:rsidR="00D96782">
        <w:t xml:space="preserve"> </w:t>
      </w:r>
      <w:r w:rsidR="007E4EBE">
        <w:t>Rješenja</w:t>
      </w:r>
      <w:r w:rsidR="00D96782">
        <w:t xml:space="preserve"> ovoga suda poslovni broj </w:t>
      </w:r>
      <w:r w:rsidR="0006275D">
        <w:t xml:space="preserve">6 </w:t>
      </w:r>
      <w:r w:rsidR="00D96782">
        <w:t>St-</w:t>
      </w:r>
      <w:r w:rsidR="007E4EBE">
        <w:t>173/15</w:t>
      </w:r>
      <w:r w:rsidR="0006275D">
        <w:t>-120</w:t>
      </w:r>
      <w:r w:rsidR="007E4EBE">
        <w:t xml:space="preserve"> od </w:t>
      </w:r>
      <w:r w:rsidR="0006275D">
        <w:t>3. siječnja 2018. g.</w:t>
      </w:r>
      <w:r w:rsidR="00D96782">
        <w:t xml:space="preserve"> </w:t>
      </w:r>
      <w:r w:rsidRPr="00D96782">
        <w:t>omaškom naveo</w:t>
      </w:r>
      <w:r w:rsidR="0006275D">
        <w:t xml:space="preserve"> ime kupca - ponuditelja</w:t>
      </w:r>
      <w:r w:rsidRPr="00D96782">
        <w:t xml:space="preserve">  </w:t>
      </w:r>
      <w:r w:rsidR="00D96782">
        <w:t>„</w:t>
      </w:r>
      <w:proofErr w:type="spellStart"/>
      <w:r w:rsidR="0006275D">
        <w:t>Giani</w:t>
      </w:r>
      <w:proofErr w:type="spellEnd"/>
      <w:r w:rsidR="0006275D">
        <w:t xml:space="preserve"> Nuši, Dugo selo, Josipa Zorića 90, OIB: </w:t>
      </w:r>
      <w:r w:rsidR="0006275D" w:rsidRPr="00A905DC">
        <w:t>20628491692</w:t>
      </w:r>
      <w:r w:rsidR="007E4EBE">
        <w:t xml:space="preserve">“ </w:t>
      </w:r>
      <w:r w:rsidR="0006275D">
        <w:t xml:space="preserve">a da ima pisati </w:t>
      </w:r>
      <w:proofErr w:type="spellStart"/>
      <w:r w:rsidR="0006275D">
        <w:t>Gjani</w:t>
      </w:r>
      <w:proofErr w:type="spellEnd"/>
      <w:r w:rsidR="0006275D">
        <w:t xml:space="preserve"> Nuši, Dugo selo, Josipa Zorića 90, OIB: </w:t>
      </w:r>
      <w:r w:rsidR="0006275D" w:rsidRPr="00A905DC">
        <w:t>20628491692</w:t>
      </w:r>
      <w:r w:rsidR="0006275D">
        <w:t xml:space="preserve"> </w:t>
      </w:r>
      <w:r w:rsidR="00674327">
        <w:t>dok u ostalom dijelu izreka</w:t>
      </w:r>
      <w:r w:rsidR="0006275D">
        <w:t xml:space="preserve"> i obrazloženje navedenog</w:t>
      </w:r>
      <w:r w:rsidR="00674327">
        <w:t xml:space="preserve"> </w:t>
      </w:r>
      <w:r w:rsidR="007E4EBE">
        <w:t>rješenja</w:t>
      </w:r>
      <w:r w:rsidR="00674327">
        <w:t xml:space="preserve"> ostaj</w:t>
      </w:r>
      <w:r w:rsidR="0006275D">
        <w:t>u</w:t>
      </w:r>
      <w:r w:rsidR="00674327">
        <w:t xml:space="preserve"> nepromijenjen</w:t>
      </w:r>
      <w:r w:rsidR="0006275D">
        <w:t>i</w:t>
      </w:r>
      <w:r w:rsidR="00674327">
        <w:t xml:space="preserve"> valjalo </w:t>
      </w:r>
      <w:r w:rsidR="0006275D">
        <w:t>je</w:t>
      </w:r>
      <w:r w:rsidR="00674327">
        <w:t xml:space="preserve"> odlučiti kao u izreci</w:t>
      </w:r>
      <w:r w:rsidR="007E4EBE">
        <w:t xml:space="preserve"> a sukladno čl. 342 st. 1  Zakona o parničnom postupku („Narodne novine“ broj 53/91, 91/92, 112/99, 88/01, </w:t>
      </w:r>
    </w:p>
    <w:p w:rsidRDefault="0006275D" w:rsidP="0006275D" w:rsidR="0006275D">
      <w:pPr>
        <w:jc w:val="both"/>
      </w:pPr>
    </w:p>
    <w:p w:rsidRDefault="0006275D" w:rsidP="0006275D" w:rsidR="0006275D">
      <w:pPr>
        <w:jc w:val="both"/>
      </w:pPr>
    </w:p>
    <w:p w:rsidRDefault="0006275D" w:rsidP="0006275D" w:rsidR="0006275D">
      <w:pPr>
        <w:jc w:val="both"/>
      </w:pPr>
    </w:p>
    <w:p w:rsidRDefault="0006275D" w:rsidP="0006275D" w:rsidR="0006275D">
      <w:pPr>
        <w:jc w:val="both"/>
      </w:pPr>
    </w:p>
    <w:p w:rsidRDefault="0006275D" w:rsidP="0006275D" w:rsidR="0006275D">
      <w:pPr>
        <w:jc w:val="both"/>
      </w:pPr>
    </w:p>
    <w:p w:rsidRDefault="0006275D" w:rsidP="0006275D" w:rsidR="0006275D">
      <w:pPr>
        <w:jc w:val="both"/>
      </w:pPr>
    </w:p>
    <w:p w:rsidRDefault="0006275D" w:rsidP="0006275D" w:rsidR="0006275D">
      <w:pPr>
        <w:jc w:val="right"/>
      </w:pPr>
      <w:r w:rsidRPr="00D96782">
        <w:t>6 St-</w:t>
      </w:r>
      <w:r>
        <w:t>173/15-127</w:t>
      </w:r>
    </w:p>
    <w:p w:rsidRDefault="0006275D" w:rsidP="0006275D" w:rsidR="0006275D">
      <w:pPr>
        <w:jc w:val="both"/>
      </w:pPr>
    </w:p>
    <w:p w:rsidRDefault="0006275D" w:rsidP="0006275D" w:rsidR="0006275D">
      <w:pPr>
        <w:jc w:val="both"/>
      </w:pPr>
    </w:p>
    <w:p w:rsidRDefault="0006275D" w:rsidP="0006275D" w:rsidR="0006275D">
      <w:pPr>
        <w:jc w:val="both"/>
      </w:pPr>
    </w:p>
    <w:p w:rsidRDefault="007E4EBE" w:rsidP="0006275D" w:rsidR="007E4EBE">
      <w:pPr>
        <w:jc w:val="both"/>
      </w:pPr>
      <w:r>
        <w:t>117/03, 84/08, 123/08 , 57/11, 148/11 i 25/13 u daljnjem tekstu ZPP) u vezi s čl. 347 ZPP i čl. 6 Stečajnog zakona („Narodne novine“ broj 44/96, 29/99, 129/00, 123/03, 197/03  187/04, 82/06,  116/10, 25/12, 133/12, 45/13 i 71/15).</w:t>
      </w:r>
      <w:r w:rsidRPr="00D96782">
        <w:t xml:space="preserve"> </w:t>
      </w:r>
    </w:p>
    <w:p w:rsidRDefault="00674327" w:rsidP="00674327" w:rsidR="00337EA9">
      <w:pPr>
        <w:ind w:firstLine="720"/>
        <w:jc w:val="both"/>
      </w:pPr>
      <w:r w:rsidRPr="00D96782">
        <w:t xml:space="preserve"> </w:t>
      </w:r>
    </w:p>
    <w:p w:rsidRDefault="00674327" w:rsidP="00674327" w:rsidR="00674327" w:rsidRPr="00D96782">
      <w:pPr>
        <w:ind w:firstLine="720"/>
        <w:jc w:val="both"/>
      </w:pPr>
    </w:p>
    <w:p w:rsidRDefault="00337EA9" w:rsidP="00337EA9" w:rsidR="00337EA9" w:rsidRPr="00D96782">
      <w:pPr>
        <w:jc w:val="both"/>
      </w:pPr>
    </w:p>
    <w:p w:rsidRDefault="00A54C07" w:rsidP="00A54C07" w:rsidR="00C94F0A" w:rsidRPr="00D96782">
      <w:pPr>
        <w:tabs>
          <w:tab w:pos="4392" w:val="center"/>
          <w:tab w:pos="6225" w:val="left"/>
        </w:tabs>
      </w:pPr>
      <w:r>
        <w:tab/>
      </w:r>
      <w:r w:rsidR="00C94F0A" w:rsidRPr="00D96782">
        <w:t xml:space="preserve">U Osijeku </w:t>
      </w:r>
      <w:r w:rsidR="00210301">
        <w:t>22. siječnja 2018. g.</w:t>
      </w:r>
    </w:p>
    <w:p w:rsidRDefault="00C94F0A" w:rsidP="00C94F0A" w:rsidR="00C94F0A" w:rsidRPr="00D96782">
      <w:pPr>
        <w:jc w:val="center"/>
      </w:pPr>
    </w:p>
    <w:p w:rsidRDefault="00C94F0A" w:rsidP="00C94F0A" w:rsidR="00C94F0A" w:rsidRPr="00D96782">
      <w:pPr>
        <w:jc w:val="both"/>
      </w:pPr>
    </w:p>
    <w:p w:rsidRDefault="00C94F0A" w:rsidP="00C94F0A" w:rsidR="00C94F0A" w:rsidRPr="00D96782">
      <w:pPr>
        <w:jc w:val="both"/>
      </w:pPr>
    </w:p>
    <w:p w:rsidRDefault="00A54C07" w:rsidP="00A54C07" w:rsidR="00A54C07" w:rsidRPr="000D6F64">
      <w:pPr>
        <w:pStyle w:val="Bezproreda"/>
        <w:rPr>
          <w:rStyle w:val="Istaknuto"/>
          <w:i w:val="false"/>
        </w:rPr>
      </w:pPr>
      <w:r w:rsidRPr="000D6F64">
        <w:rPr>
          <w:rStyle w:val="Istaknuto"/>
          <w:i w:val="false"/>
        </w:rPr>
        <w:t>Zapisničar</w:t>
      </w:r>
    </w:p>
    <w:p w:rsidRDefault="00A54C07" w:rsidP="00A54C07" w:rsidR="00A54C07" w:rsidRPr="000D6F64">
      <w:pPr>
        <w:pStyle w:val="Bezproreda"/>
        <w:rPr>
          <w:rStyle w:val="Istaknuto"/>
          <w:i w:val="false"/>
        </w:rPr>
      </w:pPr>
      <w:r w:rsidRPr="000D6F64">
        <w:rPr>
          <w:rStyle w:val="Istaknuto"/>
          <w:i w:val="false"/>
        </w:rPr>
        <w:t>Danijela Sekulić</w:t>
      </w:r>
    </w:p>
    <w:p w:rsidRDefault="00A54C07" w:rsidP="00A54C07" w:rsidR="00A54C07" w:rsidRPr="000D6F64">
      <w:pPr>
        <w:pStyle w:val="Bezproreda"/>
        <w:rPr>
          <w:rStyle w:val="Istaknuto"/>
          <w:i w:val="false"/>
        </w:rPr>
      </w:pPr>
      <w:r w:rsidRPr="000D6F64">
        <w:rPr>
          <w:rStyle w:val="Istaknuto"/>
          <w:i w:val="false"/>
        </w:rPr>
        <w:tab/>
      </w:r>
      <w:r w:rsidRPr="000D6F64">
        <w:rPr>
          <w:rStyle w:val="Istaknuto"/>
          <w:i w:val="false"/>
        </w:rPr>
        <w:tab/>
      </w:r>
      <w:r w:rsidRPr="000D6F64">
        <w:rPr>
          <w:rStyle w:val="Istaknuto"/>
          <w:i w:val="false"/>
        </w:rPr>
        <w:tab/>
      </w:r>
      <w:r w:rsidRPr="000D6F64">
        <w:rPr>
          <w:rStyle w:val="Istaknuto"/>
          <w:i w:val="false"/>
        </w:rPr>
        <w:tab/>
      </w:r>
      <w:r w:rsidRPr="000D6F64">
        <w:rPr>
          <w:rStyle w:val="Istaknuto"/>
          <w:i w:val="false"/>
        </w:rPr>
        <w:tab/>
      </w:r>
      <w:r w:rsidRPr="000D6F64">
        <w:rPr>
          <w:rStyle w:val="Istaknuto"/>
          <w:i w:val="false"/>
        </w:rPr>
        <w:tab/>
      </w:r>
      <w:r w:rsidRPr="000D6F64">
        <w:rPr>
          <w:rStyle w:val="Istaknuto"/>
          <w:i w:val="false"/>
        </w:rPr>
        <w:tab/>
      </w:r>
      <w:r w:rsidRPr="000D6F64">
        <w:rPr>
          <w:rStyle w:val="Istaknuto"/>
          <w:i w:val="false"/>
        </w:rPr>
        <w:tab/>
        <w:t xml:space="preserve">          </w:t>
      </w:r>
      <w:r w:rsidR="00210301">
        <w:rPr>
          <w:rStyle w:val="Istaknuto"/>
          <w:i w:val="false"/>
        </w:rPr>
        <w:t>STEČAJNA SUTKINJA</w:t>
      </w:r>
    </w:p>
    <w:p w:rsidRDefault="00A54C07" w:rsidP="00A54C07" w:rsidR="00A54C07" w:rsidRPr="000D6F64">
      <w:pPr>
        <w:pStyle w:val="Bezproreda"/>
        <w:rPr>
          <w:rStyle w:val="Istaknuto"/>
          <w:i w:val="false"/>
        </w:rPr>
      </w:pPr>
      <w:r w:rsidRPr="000D6F64">
        <w:rPr>
          <w:rStyle w:val="Istaknuto"/>
          <w:i w:val="false"/>
        </w:rPr>
        <w:tab/>
      </w:r>
      <w:r w:rsidRPr="000D6F64">
        <w:rPr>
          <w:rStyle w:val="Istaknuto"/>
          <w:i w:val="false"/>
        </w:rPr>
        <w:tab/>
      </w:r>
      <w:r w:rsidRPr="000D6F64">
        <w:rPr>
          <w:rStyle w:val="Istaknuto"/>
          <w:i w:val="false"/>
        </w:rPr>
        <w:tab/>
      </w:r>
      <w:r w:rsidRPr="000D6F64">
        <w:rPr>
          <w:rStyle w:val="Istaknuto"/>
          <w:i w:val="false"/>
        </w:rPr>
        <w:tab/>
      </w:r>
      <w:r w:rsidRPr="000D6F64">
        <w:rPr>
          <w:rStyle w:val="Istaknuto"/>
          <w:i w:val="false"/>
        </w:rPr>
        <w:tab/>
      </w:r>
      <w:r w:rsidRPr="000D6F64">
        <w:rPr>
          <w:rStyle w:val="Istaknuto"/>
          <w:i w:val="false"/>
        </w:rPr>
        <w:tab/>
      </w:r>
      <w:r w:rsidRPr="000D6F64">
        <w:rPr>
          <w:rStyle w:val="Istaknuto"/>
          <w:i w:val="false"/>
        </w:rPr>
        <w:tab/>
        <w:t xml:space="preserve">   </w:t>
      </w:r>
      <w:r w:rsidRPr="000D6F64">
        <w:rPr>
          <w:rStyle w:val="Istaknuto"/>
          <w:i w:val="false"/>
        </w:rPr>
        <w:tab/>
        <w:t xml:space="preserve">                   </w:t>
      </w:r>
      <w:r w:rsidR="00210301">
        <w:rPr>
          <w:rStyle w:val="Istaknuto"/>
          <w:i w:val="false"/>
        </w:rPr>
        <w:t xml:space="preserve">   </w:t>
      </w:r>
      <w:r w:rsidRPr="000D6F64">
        <w:rPr>
          <w:rStyle w:val="Istaknuto"/>
          <w:i w:val="false"/>
        </w:rPr>
        <w:t>Nada Roso</w:t>
      </w:r>
    </w:p>
    <w:p w:rsidRDefault="00A54C07" w:rsidP="00A54C07" w:rsidR="00A54C07" w:rsidRPr="00650737">
      <w:pPr>
        <w:pStyle w:val="Bezproreda"/>
      </w:pPr>
    </w:p>
    <w:p w:rsidRDefault="00A54C07" w:rsidP="00A54C07" w:rsidR="00A54C07" w:rsidRPr="00650737">
      <w:pPr>
        <w:jc w:val="both"/>
      </w:pPr>
      <w:r w:rsidRPr="00650737">
        <w:t>POUKA O PRAVNOM LIJEKU:</w:t>
      </w:r>
    </w:p>
    <w:p w:rsidRDefault="00A54C07" w:rsidP="00A54C07" w:rsidR="00A54C07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A54C07" w:rsidP="00A54C07" w:rsidR="00A54C07">
      <w:pPr>
        <w:pStyle w:val="Tijeloteksta"/>
      </w:pPr>
    </w:p>
    <w:p w:rsidRDefault="00A54C07" w:rsidP="00A54C07" w:rsidR="00A54C07">
      <w:pPr>
        <w:pStyle w:val="Tijeloteksta"/>
      </w:pPr>
      <w:r>
        <w:t>DNA</w:t>
      </w:r>
    </w:p>
    <w:p w:rsidRDefault="0006275D" w:rsidP="00A54C07" w:rsidR="0006275D">
      <w:pPr>
        <w:pStyle w:val="Tijeloteksta"/>
        <w:numPr>
          <w:ilvl w:val="0"/>
          <w:numId w:val="17"/>
        </w:numPr>
        <w:jc w:val="left"/>
      </w:pPr>
      <w:proofErr w:type="spellStart"/>
      <w:r>
        <w:t>Gjani</w:t>
      </w:r>
      <w:proofErr w:type="spellEnd"/>
      <w:r>
        <w:t xml:space="preserve"> Nuši, Dugo selo, Josipa Zorića 90</w:t>
      </w:r>
    </w:p>
    <w:p w:rsidRDefault="0006275D" w:rsidP="00A54C07" w:rsidR="0006275D">
      <w:pPr>
        <w:pStyle w:val="Tijeloteksta"/>
        <w:numPr>
          <w:ilvl w:val="0"/>
          <w:numId w:val="17"/>
        </w:numPr>
        <w:jc w:val="left"/>
      </w:pPr>
      <w:proofErr w:type="spellStart"/>
      <w:r>
        <w:t>zk</w:t>
      </w:r>
      <w:proofErr w:type="spellEnd"/>
      <w:r>
        <w:t xml:space="preserve">. odjel Dugo Selo po pravomoćnosti uz </w:t>
      </w:r>
      <w:proofErr w:type="spellStart"/>
      <w:r>
        <w:t>rj</w:t>
      </w:r>
      <w:proofErr w:type="spellEnd"/>
      <w:r>
        <w:t>. o dosudi od 3.1.2018. g. (podbroj 120) s potvrdom pravomoćnosti</w:t>
      </w:r>
    </w:p>
    <w:p w:rsidRDefault="00A54C07" w:rsidP="00A54C07" w:rsidR="00A54C07">
      <w:pPr>
        <w:pStyle w:val="Tijeloteksta"/>
        <w:numPr>
          <w:ilvl w:val="0"/>
          <w:numId w:val="17"/>
        </w:numPr>
        <w:jc w:val="left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A54C07" w:rsidP="00A54C07" w:rsidR="00A54C07">
      <w:pPr>
        <w:pStyle w:val="Tijeloteksta"/>
        <w:numPr>
          <w:ilvl w:val="0"/>
          <w:numId w:val="17"/>
        </w:numPr>
        <w:jc w:val="left"/>
      </w:pPr>
      <w:r>
        <w:t>R-</w:t>
      </w:r>
      <w:r w:rsidR="0006275D">
        <w:t>7.3.</w:t>
      </w:r>
    </w:p>
    <w:p w:rsidRDefault="00A54C07" w:rsidP="00A54C07" w:rsidR="00A54C07">
      <w:pPr>
        <w:pStyle w:val="Tijeloteksta"/>
      </w:pPr>
    </w:p>
    <w:p w:rsidRDefault="00693F81" w:rsidP="000B2F7E" w:rsidR="00693F81" w:rsidRPr="00D96782"/>
    <w:p w:rsidRDefault="00693F81" w:rsidP="000B2F7E" w:rsidR="00693F81" w:rsidRPr="00D96782"/>
    <w:p w:rsidRDefault="00693F81" w:rsidP="000B2F7E" w:rsidR="00693F81" w:rsidRPr="00D96782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1C008B" w:rsidR="001C008B" w:rsidRPr="00D96782"/>
    <w:p w:rsidRDefault="001C008B" w:rsidP="001C008B" w:rsidR="001C008B" w:rsidRPr="00D96782">
      <w:pPr>
        <w:pStyle w:val="Tijeloteksta"/>
        <w:ind w:left="360"/>
        <w:jc w:val="left"/>
      </w:pPr>
    </w:p>
    <w:p w:rsidRDefault="001C008B" w:rsidP="002B7701" w:rsidR="001C008B" w:rsidRPr="00D96782">
      <w:pPr>
        <w:jc w:val="both"/>
      </w:pPr>
      <w:r w:rsidRPr="00D96782">
        <w:t xml:space="preserve">                                                                                          </w:t>
      </w:r>
      <w:bookmarkStart w:name="_GoBack" w:id="0"/>
      <w:bookmarkEnd w:id="0"/>
    </w:p>
    <w:p w:rsidRDefault="001C008B" w:rsidP="001C008B" w:rsidR="001C008B" w:rsidRPr="00D96782"/>
    <w:p w:rsidRDefault="001C008B" w:rsidP="001C008B" w:rsidR="001C008B" w:rsidRPr="00D96782"/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2557" w:rsidP="0006275D" w:rsidR="00922557">
      <w:r>
        <w:separator/>
      </w:r>
    </w:p>
  </w:endnote>
  <w:endnote w:id="0" w:type="continuationSeparator">
    <w:p w:rsidRDefault="00922557" w:rsidP="0006275D" w:rsidR="009225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2557" w:rsidP="0006275D" w:rsidR="00922557">
      <w:r>
        <w:separator/>
      </w:r>
    </w:p>
  </w:footnote>
  <w:footnote w:id="0" w:type="continuationSeparator">
    <w:p w:rsidRDefault="00922557" w:rsidP="0006275D" w:rsidR="009225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87539"/>
      <w:docPartObj>
        <w:docPartGallery w:val="Page Numbers (Top of Page)"/>
        <w:docPartUnique/>
      </w:docPartObj>
    </w:sdtPr>
    <w:sdtEndPr/>
    <w:sdtContent>
      <w:p w:rsidRDefault="0006275D" w:rsidR="0006275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7701">
          <w:rPr>
            <w:noProof/>
          </w:rPr>
          <w:t>2</w:t>
        </w:r>
        <w:r>
          <w:fldChar w:fldCharType="end"/>
        </w:r>
      </w:p>
    </w:sdtContent>
  </w:sdt>
  <w:p w:rsidRDefault="0006275D" w:rsidR="0006275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4"/>
  </w:num>
  <w:num w:numId="3">
    <w:abstractNumId w:val="16"/>
  </w:num>
  <w:num w:numId="4">
    <w:abstractNumId w:val="1"/>
  </w:num>
  <w:num w:numId="5">
    <w:abstractNumId w:val="0"/>
  </w:num>
  <w:num w:numId="6">
    <w:abstractNumId w:val="15"/>
  </w:num>
  <w:num w:numId="7">
    <w:abstractNumId w:val="5"/>
  </w:num>
  <w:num w:numId="8">
    <w:abstractNumId w:val="10"/>
  </w:num>
  <w:num w:numId="9">
    <w:abstractNumId w:val="14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535EA"/>
    <w:rsid w:val="0006275D"/>
    <w:rsid w:val="00077C9D"/>
    <w:rsid w:val="00091B4B"/>
    <w:rsid w:val="000B2F7E"/>
    <w:rsid w:val="000E4C7F"/>
    <w:rsid w:val="000E762A"/>
    <w:rsid w:val="00102060"/>
    <w:rsid w:val="001437B2"/>
    <w:rsid w:val="00173F18"/>
    <w:rsid w:val="001B1688"/>
    <w:rsid w:val="001C008B"/>
    <w:rsid w:val="001C73F4"/>
    <w:rsid w:val="001C7F1E"/>
    <w:rsid w:val="001E375C"/>
    <w:rsid w:val="00210301"/>
    <w:rsid w:val="00232B4D"/>
    <w:rsid w:val="00267D26"/>
    <w:rsid w:val="0027408E"/>
    <w:rsid w:val="002A2AF5"/>
    <w:rsid w:val="002B7701"/>
    <w:rsid w:val="002C3EEA"/>
    <w:rsid w:val="002D2610"/>
    <w:rsid w:val="002F66FE"/>
    <w:rsid w:val="00302983"/>
    <w:rsid w:val="00337EA9"/>
    <w:rsid w:val="00342079"/>
    <w:rsid w:val="003612A7"/>
    <w:rsid w:val="003626EA"/>
    <w:rsid w:val="00375C7E"/>
    <w:rsid w:val="003924AF"/>
    <w:rsid w:val="003C08F8"/>
    <w:rsid w:val="003D02B1"/>
    <w:rsid w:val="003F064D"/>
    <w:rsid w:val="0041638D"/>
    <w:rsid w:val="00421D71"/>
    <w:rsid w:val="00457175"/>
    <w:rsid w:val="004638F5"/>
    <w:rsid w:val="0046632E"/>
    <w:rsid w:val="004826B8"/>
    <w:rsid w:val="00482F57"/>
    <w:rsid w:val="0048747B"/>
    <w:rsid w:val="004A5E91"/>
    <w:rsid w:val="004B21C1"/>
    <w:rsid w:val="004C3969"/>
    <w:rsid w:val="004D2CFD"/>
    <w:rsid w:val="004D5A26"/>
    <w:rsid w:val="004E466C"/>
    <w:rsid w:val="004F5FE8"/>
    <w:rsid w:val="00506C35"/>
    <w:rsid w:val="0053545A"/>
    <w:rsid w:val="005437AE"/>
    <w:rsid w:val="00550133"/>
    <w:rsid w:val="00556098"/>
    <w:rsid w:val="005931E7"/>
    <w:rsid w:val="005B59B6"/>
    <w:rsid w:val="005D7EC1"/>
    <w:rsid w:val="005E0CFB"/>
    <w:rsid w:val="00632865"/>
    <w:rsid w:val="00652724"/>
    <w:rsid w:val="00674327"/>
    <w:rsid w:val="00693F81"/>
    <w:rsid w:val="0069656A"/>
    <w:rsid w:val="006C079D"/>
    <w:rsid w:val="00721BE4"/>
    <w:rsid w:val="00723D92"/>
    <w:rsid w:val="0073010A"/>
    <w:rsid w:val="00766D29"/>
    <w:rsid w:val="0077329E"/>
    <w:rsid w:val="0078009A"/>
    <w:rsid w:val="00796AED"/>
    <w:rsid w:val="007A4540"/>
    <w:rsid w:val="007E4EBE"/>
    <w:rsid w:val="00814537"/>
    <w:rsid w:val="00817C66"/>
    <w:rsid w:val="00826FA9"/>
    <w:rsid w:val="00860129"/>
    <w:rsid w:val="00863895"/>
    <w:rsid w:val="00875548"/>
    <w:rsid w:val="008A66B9"/>
    <w:rsid w:val="008C6627"/>
    <w:rsid w:val="008C6D5E"/>
    <w:rsid w:val="008D462B"/>
    <w:rsid w:val="00901EF5"/>
    <w:rsid w:val="009120D2"/>
    <w:rsid w:val="00922557"/>
    <w:rsid w:val="00937840"/>
    <w:rsid w:val="00956241"/>
    <w:rsid w:val="00980E4D"/>
    <w:rsid w:val="009A412B"/>
    <w:rsid w:val="009B40D7"/>
    <w:rsid w:val="009B46D8"/>
    <w:rsid w:val="009C670C"/>
    <w:rsid w:val="00A07CA2"/>
    <w:rsid w:val="00A10C19"/>
    <w:rsid w:val="00A46436"/>
    <w:rsid w:val="00A54C07"/>
    <w:rsid w:val="00A834B1"/>
    <w:rsid w:val="00AA6B6E"/>
    <w:rsid w:val="00B24B41"/>
    <w:rsid w:val="00B659E8"/>
    <w:rsid w:val="00B82540"/>
    <w:rsid w:val="00B95B20"/>
    <w:rsid w:val="00BE111B"/>
    <w:rsid w:val="00BE33FF"/>
    <w:rsid w:val="00C2016D"/>
    <w:rsid w:val="00C56F9E"/>
    <w:rsid w:val="00C81C0A"/>
    <w:rsid w:val="00C94F0A"/>
    <w:rsid w:val="00CA01EF"/>
    <w:rsid w:val="00D24D2F"/>
    <w:rsid w:val="00D278CB"/>
    <w:rsid w:val="00D47D59"/>
    <w:rsid w:val="00D96782"/>
    <w:rsid w:val="00D97782"/>
    <w:rsid w:val="00DA4636"/>
    <w:rsid w:val="00E03CFE"/>
    <w:rsid w:val="00E12DAD"/>
    <w:rsid w:val="00E23AF8"/>
    <w:rsid w:val="00E60C19"/>
    <w:rsid w:val="00E96356"/>
    <w:rsid w:val="00EA028A"/>
    <w:rsid w:val="00ED4C16"/>
    <w:rsid w:val="00F36B85"/>
    <w:rsid w:val="00F44208"/>
    <w:rsid w:val="00F46E60"/>
    <w:rsid w:val="00F65B43"/>
    <w:rsid w:val="00F73514"/>
    <w:rsid w:val="00F82537"/>
    <w:rsid w:val="00F83779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7E4EBE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3626EA"/>
    <w:rPr>
      <w:b/>
      <w:bCs/>
    </w:rPr>
  </w:style>
  <w:style w:customStyle="true" w:styleId="Naslov1Char" w:type="character">
    <w:name w:val="Naslov 1 Char"/>
    <w:link w:val="Naslov1"/>
    <w:rsid w:val="007E4EBE"/>
    <w:rPr>
      <w:b/>
      <w:bCs/>
      <w:kern w:val="36"/>
      <w:sz w:val="48"/>
      <w:szCs w:val="48"/>
    </w:rPr>
  </w:style>
  <w:style w:styleId="Istaknuto" w:type="character">
    <w:name w:val="Emphasis"/>
    <w:qFormat/>
    <w:rsid w:val="00A54C07"/>
    <w:rPr>
      <w:i/>
      <w:iCs/>
    </w:rPr>
  </w:style>
  <w:style w:styleId="Bezproreda" w:type="paragraph">
    <w:name w:val="No Spacing"/>
    <w:uiPriority w:val="1"/>
    <w:qFormat/>
    <w:rsid w:val="00A54C07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0627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6275D"/>
    <w:rPr>
      <w:sz w:val="24"/>
      <w:szCs w:val="24"/>
    </w:rPr>
  </w:style>
  <w:style w:styleId="Podnoje" w:type="paragraph">
    <w:name w:val="footer"/>
    <w:basedOn w:val="Normal"/>
    <w:link w:val="PodnojeChar"/>
    <w:rsid w:val="000627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6275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77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77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7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7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7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7E4EBE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3626EA"/>
    <w:rPr>
      <w:b/>
      <w:bCs/>
    </w:rPr>
  </w:style>
  <w:style w:customStyle="1" w:styleId="Naslov1Char" w:type="character">
    <w:name w:val="Naslov 1 Char"/>
    <w:link w:val="Naslov1"/>
    <w:rsid w:val="007E4EBE"/>
    <w:rPr>
      <w:b/>
      <w:bCs/>
      <w:kern w:val="36"/>
      <w:sz w:val="48"/>
      <w:szCs w:val="48"/>
    </w:rPr>
  </w:style>
  <w:style w:styleId="Istaknuto" w:type="character">
    <w:name w:val="Emphasis"/>
    <w:qFormat/>
    <w:rsid w:val="00A54C07"/>
    <w:rPr>
      <w:i/>
      <w:iCs/>
    </w:rPr>
  </w:style>
  <w:style w:styleId="Bezproreda" w:type="paragraph">
    <w:name w:val="No Spacing"/>
    <w:uiPriority w:val="1"/>
    <w:qFormat/>
    <w:rsid w:val="00A54C07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0627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6275D"/>
    <w:rPr>
      <w:sz w:val="24"/>
      <w:szCs w:val="24"/>
    </w:rPr>
  </w:style>
  <w:style w:styleId="Podnoje" w:type="paragraph">
    <w:name w:val="footer"/>
    <w:basedOn w:val="Normal"/>
    <w:link w:val="PodnojeChar"/>
    <w:rsid w:val="000627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6275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77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77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7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7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7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St-173/2015</izvorni_sadrzaj>
    <derivirana_varijabla naziv="DomainObject.Predmet.OznakaBroj_1">St-173/2015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Trgovački centar Agram društvo s ograničenom odgovornošću za promet nekretnina</izvorni_sadrzaj>
    <derivirana_varijabla naziv="DomainObject.Predmet.ProtustrankaFormated_1">  Trgovački centar Agram društvo s ograničenom odgovornošću za promet nekretnina</derivirana_varijabla>
  </DomainObject.Predmet.ProtustrankaFormated>
  <DomainObject.Predmet.ProtustrankaFormatedOIB>
    <izvorni_sadrzaj>  Trgovački centar Agram društvo s ograničenom odgovornošću za promet nekretnina, OIB 67873394798</izvorni_sadrzaj>
    <derivirana_varijabla naziv="DomainObject.Predmet.ProtustrankaFormatedOIB_1">  Trgovački centar Agram društvo s ograničenom odgovornošću za promet nekretnina, OIB 67873394798</derivirana_varijabla>
  </DomainObject.Predmet.ProtustrankaFormatedOIB>
  <DomainObject.Predmet.ProtustrankaFormatedWithAdress>
    <izvorni_sadrzaj> Trgovački centar Agram društvo s ograničenom odgovornošću za promet nekretnina, Kapucinska 33/III, 31000 Osijek</izvorni_sadrzaj>
    <derivirana_varijabla naziv="DomainObject.Predmet.ProtustrankaFormatedWithAdress_1"> Trgovački centar Agram društvo s ograničenom odgovornošću za promet nekretnina, Kapucinska 33/III, 31000 Osijek</derivirana_varijabla>
  </DomainObject.Predmet.ProtustrankaFormatedWithAdress>
  <DomainObject.Predmet.ProtustrankaFormatedWithAdressOIB>
    <izvorni_sadrzaj> Trgovački centar Agram društvo s ograničenom odgovornošću za promet nekretnina, OIB 67873394798, Kapucinska 33/III, 31000 Osijek</izvorni_sadrzaj>
    <derivirana_varijabla naziv="DomainObject.Predmet.ProtustrankaFormatedWithAdressOIB_1"> Trgovački centar Agram društvo s ograničenom odgovornošću za promet nekretnina, OIB 67873394798, Kapucinska 33/III, 31000 Osijek</derivirana_varijabla>
  </DomainObject.Predmet.ProtustrankaFormatedWithAdressOIB>
  <DomainObject.Predmet.ProtustrankaWithAdress>
    <izvorni_sadrzaj>Trgovački centar Agram društvo s ograničenom odgovornošću za promet nekretnina Kapucinska 33/III, 31000 Osijek</izvorni_sadrzaj>
    <derivirana_varijabla naziv="DomainObject.Predmet.ProtustrankaWithAdress_1">Trgovački centar Agram društvo s ograničenom odgovornošću za promet nekretnina Kapucinska 33/III, 31000 Osijek</derivirana_varijabla>
  </DomainObject.Predmet.ProtustrankaWithAdress>
  <DomainObject.Predmet.ProtustrankaWithAdressOIB>
    <izvorni_sadrzaj>Trgovački centar Agram društvo s ograničenom odgovornošću za promet nekretnina, OIB 67873394798, Kapucinska 33/III, 31000 Osijek</izvorni_sadrzaj>
    <derivirana_varijabla naziv="DomainObject.Predmet.ProtustrankaWithAdressOIB_1">Trgovački centar Agram društvo s ograničenom odgovornošću za promet nekretnina, OIB 67873394798, Kapucinska 33/III, 31000 Osijek</derivirana_varijabla>
  </DomainObject.Predmet.ProtustrankaWithAdressOIB>
  <DomainObject.Predmet.ProtustrankaNazivFormated>
    <izvorni_sadrzaj>Trgovački centar Agram društvo s ograničenom odgovornošću za promet nekretnina</izvorni_sadrzaj>
    <derivirana_varijabla naziv="DomainObject.Predmet.ProtustrankaNazivFormated_1">Trgovački centar Agram društvo s ograničenom odgovornošću za promet nekretnina</derivirana_varijabla>
  </DomainObject.Predmet.ProtustrankaNazivFormated>
  <DomainObject.Predmet.ProtustrankaNazivFormatedOIB>
    <izvorni_sadrzaj>Trgovački centar Agram društvo s ograničenom odgovornošću za promet nekretnina, OIB 67873394798</izvorni_sadrzaj>
    <derivirana_varijabla naziv="DomainObject.Predmet.ProtustrankaNazivFormatedOIB_1">Trgovački centar Agram društvo s ograničenom odgovornošću za promet nekretnina, OIB 67873394798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</izvorni_sadrzaj>
    <derivirana_varijabla naziv="DomainObject.Predmet.StrankaFormatedWithAdressOIB_1"> FINA Regionalni centar Zagreb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</izvorni_sadrzaj>
    <derivirana_varijabla naziv="DomainObject.Predmet.StrankaWithAdressOIB_1">FINA Regionalni centar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</item>
    </izvorni_sadrzaj>
    <derivirana_varijabla naziv="DomainObject.Predmet.StrankaListFormatedWithAdressOIB_1">
      <item>FINA Regionalni centar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Trgovački centar Agram društvo s ograničenom odgovornošću za promet nekretnina</item>
    </izvorni_sadrzaj>
    <derivirana_varijabla naziv="DomainObject.Predmet.ProtuStrankaListFormated_1">
      <item>Trgovački centar Agram društvo s ograničenom odgovornošću za promet nekretnina</item>
    </derivirana_varijabla>
  </DomainObject.Predmet.ProtuStrankaListFormated>
  <DomainObject.Predmet.ProtuStrankaListFormatedOIB>
    <izvorni_sadrzaj>
      <item>Trgovački centar Agram društvo s ograničenom odgovornošću za promet nekretnina, OIB 67873394798</item>
    </izvorni_sadrzaj>
    <derivirana_varijabla naziv="DomainObject.Predmet.ProtuStrankaListFormatedOIB_1">
      <item>Trgovački centar Agram društvo s ograničenom odgovornošću za promet nekretnina, OIB 67873394798</item>
    </derivirana_varijabla>
  </DomainObject.Predmet.ProtuStrankaListFormatedOIB>
  <DomainObject.Predmet.ProtuStrankaListFormatedWithAdress>
    <izvorni_sadrzaj>
      <item>Trgovački centar Agram društvo s ograničenom odgovornošću za promet nekretnina, Kapucinska 33/III, 31000 Osijek</item>
    </izvorni_sadrzaj>
    <derivirana_varijabla naziv="DomainObject.Predmet.ProtuStrankaListFormatedWithAdress_1">
      <item>Trgovački centar Agram društvo s ograničenom odgovornošću za promet nekretnina, Kapucinska 33/III, 31000 Osijek</item>
    </derivirana_varijabla>
  </DomainObject.Predmet.ProtuStrankaListFormatedWithAdress>
  <DomainObject.Predmet.ProtuStrankaListFormatedWithAdressOIB>
    <izvorni_sadrzaj>
      <item>Trgovački centar Agram društvo s ograničenom odgovornošću za promet nekretnina, OIB 67873394798, Kapucinska 33/III, 31000 Osijek</item>
    </izvorni_sadrzaj>
    <derivirana_varijabla naziv="DomainObject.Predmet.ProtuStrankaListFormatedWithAdressOIB_1">
      <item>Trgovački centar Agram društvo s ograničenom odgovornošću za promet nekretnina, OIB 67873394798, Kapucinska 33/III, 31000 Osijek</item>
    </derivirana_varijabla>
  </DomainObject.Predmet.ProtuStrankaListFormatedWithAdressOIB>
  <DomainObject.Predmet.ProtuStrankaListNazivFormated>
    <izvorni_sadrzaj>
      <item>Trgovački centar Agram društvo s ograničenom odgovornošću za promet nekretnina</item>
    </izvorni_sadrzaj>
    <derivirana_varijabla naziv="DomainObject.Predmet.ProtuStrankaListNazivFormated_1">
      <item>Trgovački centar Agram društvo s ograničenom odgovornošću za promet nekretnina</item>
    </derivirana_varijabla>
  </DomainObject.Predmet.ProtuStrankaListNazivFormated>
  <DomainObject.Predmet.ProtuStrankaListNazivFormatedOIB>
    <izvorni_sadrzaj>
      <item>Trgovački centar Agram društvo s ograničenom odgovornošću za promet nekretnina, OIB 67873394798</item>
    </izvorni_sadrzaj>
    <derivirana_varijabla naziv="DomainObject.Predmet.ProtuStrankaListNazivFormatedOIB_1">
      <item>Trgovački centar Agram društvo s ograničenom odgovornošću za promet nekretnina, OIB 67873394798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Trgovački centar Agram društvo s ograničenom odgovornošću za promet nekretnina</izvorni_sadrzaj>
    <derivirana_varijabla naziv="DomainObject.Predmet.ProtustrankaIDrugi_1">Trgovački centar Agram društvo s ograničenom odgovornošću za promet nekretnina</derivirana_varijabla>
  </DomainObject.Predmet.ProtustrankaIDrugi>
  <DomainObject.Predmet.StrankaIDrugiAdressOIB>
    <izvorni_sadrzaj>FINA Regionalni centar Zagreb</izvorni_sadrzaj>
    <derivirana_varijabla naziv="DomainObject.Predmet.StrankaIDrugiAdressOIB_1">FINA Regionalni centar Zagreb</derivirana_varijabla>
  </DomainObject.Predmet.StrankaIDrugiAdressOIB>
  <DomainObject.Predmet.ProtustrankaIDrugiAdressOIB>
    <izvorni_sadrzaj>Trgovački centar Agram društvo s ograničenom odgovornošću za promet nekretnina, OIB 67873394798, Kapucinska 33/III, 31000 Osijek</izvorni_sadrzaj>
    <derivirana_varijabla naziv="DomainObject.Predmet.ProtustrankaIDrugiAdressOIB_1">Trgovački centar Agram društvo s ograničenom odgovornošću za promet nekretnina, OIB 67873394798, Kapucinska 33/III,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Trgovački centar Agram društvo s ograničenom odgovornošću za promet nekretnina</item>
    </izvorni_sadrzaj>
    <derivirana_varijabla naziv="DomainObject.Predmet.SudioniciListNaziv_1">
      <item>FINA Regionalni centar Zagreb</item>
      <item>Trgovački centar Agram društvo s ograničenom odgovornošću za promet nekretnina</item>
    </derivirana_varijabla>
  </DomainObject.Predmet.SudioniciListNaziv>
  <DomainObject.Predmet.SudioniciListAdressOIB>
    <izvorni_sadrzaj>
      <item>FINA Regionalni centar Zagreb</item>
      <item>Trgovački centar Agram društvo s ograničenom odgovornošću za promet nekretnina, OIB 67873394798, Kapucinska 33/III,31000 Osijek</item>
    </izvorni_sadrzaj>
    <derivirana_varijabla naziv="DomainObject.Predmet.SudioniciListAdressOIB_1">
      <item>FINA Regionalni centar Zagreb</item>
      <item>Trgovački centar Agram društvo s ograničenom odgovornošću za promet nekretnina, OIB 67873394798, Kapucinska 33/III,31000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67873394798</item>
    </izvorni_sadrzaj>
    <derivirana_varijabla naziv="DomainObject.Predmet.SudioniciListNazivOIB_1">
      <item>, OIB null</item>
      <item>, OIB 67873394798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1520AA-D906-4006-94A5-33AD5F7C2B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371</properties:Words>
  <properties:Characters>1827</properties:Characters>
  <properties:Lines>128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2018-01-22T09:58:00Z</dcterms:created>
  <dc:creator>Korisnik</dc:creator>
  <cp:lastModifiedBy>Danijela Sekulić</cp:lastModifiedBy>
  <cp:lastPrinted>2018-01-22T10:07:00Z</cp:lastPrinted>
  <dcterms:modified xmlns:xsi="http://www.w3.org/2001/XMLSchema-instance" xsi:type="dcterms:W3CDTF">2018-01-22T10:09:00Z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