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c9de" w14:paraId="92bc9de" w:rsidRDefault="002371B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36B03">
        <w:rPr>
          <w:rFonts w:cs="Times New Roman" w:eastAsia="Times New Roman"/>
          <w:lang w:eastAsia="hr-HR"/>
        </w:rPr>
        <w:t>6386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36B03">
        <w:rPr>
          <w:rFonts w:cs="Times New Roman" w:eastAsia="Times New Roman"/>
          <w:lang w:eastAsia="hr-HR"/>
        </w:rPr>
        <w:t>IRAKEM d.o.o. Zagreb, Ulica Jasmina 52a, OIB: 25746654001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36B03">
        <w:rPr>
          <w:rFonts w:cs="Times New Roman" w:eastAsia="Times New Roman"/>
          <w:lang w:eastAsia="hr-HR"/>
        </w:rPr>
        <w:t>325.899,60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4D2" w:rsidP="00101D38" w:rsidR="000D04D2">
      <w:pPr>
        <w:spacing w:after="0"/>
      </w:pPr>
      <w:r>
        <w:separator/>
      </w:r>
    </w:p>
  </w:endnote>
  <w:endnote w:id="0" w:type="continuationSeparator">
    <w:p w:rsidRDefault="000D04D2" w:rsidP="00101D38" w:rsidR="000D04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4D2" w:rsidP="00101D38" w:rsidR="000D04D2">
      <w:pPr>
        <w:spacing w:after="0"/>
      </w:pPr>
      <w:r>
        <w:separator/>
      </w:r>
    </w:p>
  </w:footnote>
  <w:footnote w:id="0" w:type="continuationSeparator">
    <w:p w:rsidRDefault="000D04D2" w:rsidP="00101D38" w:rsidR="000D04D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1B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36B03">
      <w:t>6386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D04D2"/>
    <w:rsid w:val="00101D38"/>
    <w:rsid w:val="001143AF"/>
    <w:rsid w:val="00114ADE"/>
    <w:rsid w:val="00152FB6"/>
    <w:rsid w:val="00183F2F"/>
    <w:rsid w:val="001D7E39"/>
    <w:rsid w:val="002371B0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36B0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37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37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6386</izvorni_sadrzaj>
    <derivirana_varijabla naziv="DomainObject.Predmet.Broj_1">6386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St-6386/2015</izvorni_sadrzaj>
    <derivirana_varijabla naziv="DomainObject.Predmet.OznakaBroj_1">St-6386/2015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IRAKEM d.o.o. zastupanog po punomoćniku Ivančica Kramer Vukmirović</izvorni_sadrzaj>
    <derivirana_varijabla naziv="DomainObject.Predmet.ProtustrankaFormated_1">  IRAKEM d.o.o. zastupanog po punomoćniku Ivančica Kramer Vukmirović</derivirana_varijabla>
  </DomainObject.Predmet.ProtustrankaFormated>
  <DomainObject.Predmet.ProtustrankaFormatedOIB>
    <izvorni_sadrzaj>  IRAKEM d.o.o., OIB 25746654001 zastupanog po punomoćniku Ivančica Kramer Vukmirović</izvorni_sadrzaj>
    <derivirana_varijabla naziv="DomainObject.Predmet.ProtustrankaFormatedOIB_1">  IRAKEM d.o.o., OIB 25746654001 zastupanog po punomoćniku Ivančica Kramer Vukmirović</derivirana_varijabla>
  </DomainObject.Predmet.ProtustrankaFormatedOIB>
  <DomainObject.Predmet.ProtustrankaFormatedWithAdress>
    <izvorni_sadrzaj> IRAKEM d.o.o., Ulica Jasmina 52a, 10000 Zagreb zastupanog po punomoćniku Ivančica Kramer Vukmirović</izvorni_sadrzaj>
    <derivirana_varijabla naziv="DomainObject.Predmet.ProtustrankaFormatedWithAdress_1"> IRAKEM d.o.o., Ulica Jasmina 52a, 10000 Zagreb zastupanog po punomoćniku Ivančica Kramer Vukmirović</derivirana_varijabla>
  </DomainObject.Predmet.ProtustrankaFormatedWithAdress>
  <DomainObject.Predmet.ProtustrankaFormatedWithAdressOIB>
    <izvorni_sadrzaj> IRAKEM d.o.o., OIB 25746654001, Ulica Jasmina 52a, 10000 Zagreb zastupanog po punomoćniku Ivančica Kramer Vukmirović</izvorni_sadrzaj>
    <derivirana_varijabla naziv="DomainObject.Predmet.ProtustrankaFormatedWithAdressOIB_1"> IRAKEM d.o.o., OIB 25746654001, Ulica Jasmina 52a, 10000 Zagreb zastupanog po punomoćniku Ivančica Kramer Vukmirović</derivirana_varijabla>
  </DomainObject.Predmet.ProtustrankaFormatedWithAdressOIB>
  <DomainObject.Predmet.ProtustrankaWithAdress>
    <izvorni_sadrzaj>IRAKEM d.o.o. Ulica Jasmina 52a, 10000 Zagreb</izvorni_sadrzaj>
    <derivirana_varijabla naziv="DomainObject.Predmet.ProtustrankaWithAdress_1">IRAKEM d.o.o. Ulica Jasmina 52a, 10000 Zagreb</derivirana_varijabla>
  </DomainObject.Predmet.ProtustrankaWithAdress>
  <DomainObject.Predmet.ProtustrankaWithAdressOIB>
    <izvorni_sadrzaj>IRAKEM d.o.o., OIB 25746654001, Ulica Jasmina 52a, 10000 Zagreb</izvorni_sadrzaj>
    <derivirana_varijabla naziv="DomainObject.Predmet.ProtustrankaWithAdressOIB_1">IRAKEM d.o.o., OIB 25746654001, Ulica Jasmina 52a, 10000 Zagreb</derivirana_varijabla>
  </DomainObject.Predmet.ProtustrankaWithAdressOIB>
  <DomainObject.Predmet.ProtustrankaNazivFormated>
    <izvorni_sadrzaj>IRAKEM d.o.o.</izvorni_sadrzaj>
    <derivirana_varijabla naziv="DomainObject.Predmet.ProtustrankaNazivFormated_1">IRAKEM d.o.o.</derivirana_varijabla>
  </DomainObject.Predmet.ProtustrankaNazivFormated>
  <DomainObject.Predmet.ProtustrankaNazivFormatedOIB>
    <izvorni_sadrzaj>IRAKEM d.o.o., OIB 25746654001</izvorni_sadrzaj>
    <derivirana_varijabla naziv="DomainObject.Predmet.ProtustrankaNazivFormatedOIB_1">IRAKEM d.o.o., OIB 25746654001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IRAKEM d.o.o. zastupanog po punomoćniku Ivančica Kramer Vukmirović</item>
    </izvorni_sadrzaj>
    <derivirana_varijabla naziv="DomainObject.Predmet.ProtuStrankaListFormated_1">
      <item>IRAKEM d.o.o. zastupanog po punomoćniku Ivančica Kramer Vukmirović</item>
    </derivirana_varijabla>
  </DomainObject.Predmet.ProtuStrankaListFormated>
  <DomainObject.Predmet.ProtuStrankaListFormatedOIB>
    <izvorni_sadrzaj>
      <item>IRAKEM d.o.o., OIB 25746654001 zastupanog po punomoćniku Ivančica Kramer Vukmirović</item>
    </izvorni_sadrzaj>
    <derivirana_varijabla naziv="DomainObject.Predmet.ProtuStrankaListFormatedOIB_1">
      <item>IRAKEM d.o.o., OIB 25746654001 zastupanog po punomoćniku Ivančica Kramer Vukmirović</item>
    </derivirana_varijabla>
  </DomainObject.Predmet.ProtuStrankaListFormatedOIB>
  <DomainObject.Predmet.ProtuStrankaListFormatedWithAdress>
    <izvorni_sadrzaj>
      <item>IRAKEM d.o.o., Ulica Jasmina 52a, 10000 Zagreb zastupanog po punomoćniku Ivančica Kramer Vukmirović</item>
    </izvorni_sadrzaj>
    <derivirana_varijabla naziv="DomainObject.Predmet.ProtuStrankaListFormatedWithAdress_1">
      <item>IRAKEM d.o.o., Ulica Jasmina 52a, 10000 Zagreb zastupanog po punomoćniku Ivančica Kramer Vukmirović</item>
    </derivirana_varijabla>
  </DomainObject.Predmet.ProtuStrankaListFormatedWithAdress>
  <DomainObject.Predmet.ProtuStrankaListFormatedWithAdressOIB>
    <izvorni_sadrzaj>
      <item>IRAKEM d.o.o., OIB 25746654001, Ulica Jasmina 52a, 10000 Zagreb zastupanog po punomoćniku Ivančica Kramer Vukmirović</item>
    </izvorni_sadrzaj>
    <derivirana_varijabla naziv="DomainObject.Predmet.ProtuStrankaListFormatedWithAdressOIB_1">
      <item>IRAKEM d.o.o., OIB 25746654001, Ulica Jasmina 52a, 10000 Zagreb zastupanog po punomoćniku Ivančica Kramer Vukmirović</item>
    </derivirana_varijabla>
  </DomainObject.Predmet.ProtuStrankaListFormatedWithAdressOIB>
  <DomainObject.Predmet.ProtuStrankaListNazivFormated>
    <izvorni_sadrzaj>
      <item>IRAKEM d.o.o.</item>
    </izvorni_sadrzaj>
    <derivirana_varijabla naziv="DomainObject.Predmet.ProtuStrankaListNazivFormated_1">
      <item>IRAKEM d.o.o.</item>
    </derivirana_varijabla>
  </DomainObject.Predmet.ProtuStrankaListNazivFormated>
  <DomainObject.Predmet.ProtuStrankaListNazivFormatedOIB>
    <izvorni_sadrzaj>
      <item>IRAKEM d.o.o., OIB 25746654001</item>
    </izvorni_sadrzaj>
    <derivirana_varijabla naziv="DomainObject.Predmet.ProtuStrankaListNazivFormatedOIB_1">
      <item>IRAKEM d.o.o., OIB 25746654001</item>
    </derivirana_varijabla>
  </DomainObject.Predmet.ProtuStrankaListNazivFormatedOIB>
  <DomainObject.Predmet.OstaliListFormated>
    <izvorni_sadrzaj>
      <item>Ivančica Kramer Vukmirović punomoćnik sudionika u postupku IRAKEM d.o.o.</item>
    </izvorni_sadrzaj>
    <derivirana_varijabla naziv="DomainObject.Predmet.OstaliListFormated_1">
      <item>Ivančica Kramer Vukmirović punomoćnik sudionika u postupku IRAKEM d.o.o.</item>
    </derivirana_varijabla>
  </DomainObject.Predmet.OstaliListFormated>
  <DomainObject.Predmet.OstaliListFormatedOIB>
    <izvorni_sadrzaj>
      <item>Ivančica Kramer Vukmirović, OIB 03576320699 punomoćnik sudionika u postupku IRAKEM d.o.o.</item>
    </izvorni_sadrzaj>
    <derivirana_varijabla naziv="DomainObject.Predmet.OstaliListFormatedOIB_1">
      <item>Ivančica Kramer Vukmirović, OIB 03576320699 punomoćnik sudionika u postupku IRAKEM d.o.o.</item>
    </derivirana_varijabla>
  </DomainObject.Predmet.OstaliListFormatedOIB>
  <DomainObject.Predmet.OstaliListFormatedWithAdress>
    <izvorni_sadrzaj>
      <item>Ivančica Kramer Vukmirović, Ulica Jasmina 52a, 10000 Zagreb punomoćnik sudionika u postupku IRAKEM d.o.o.</item>
    </izvorni_sadrzaj>
    <derivirana_varijabla naziv="DomainObject.Predmet.OstaliListFormatedWithAdress_1">
      <item>Ivančica Kramer Vukmirović, Ulica Jasmina 52a, 10000 Zagreb punomoćnik sudionika u postupku IRAKEM d.o.o.</item>
    </derivirana_varijabla>
  </DomainObject.Predmet.OstaliListFormatedWithAdress>
  <DomainObject.Predmet.OstaliListFormatedWithAdressOIB>
    <izvorni_sadrzaj>
      <item>Ivančica Kramer Vukmirović, OIB 03576320699, Ulica Jasmina 52a, 10000 Zagreb punomoćnik sudionika u postupku IRAKEM d.o.o.</item>
    </izvorni_sadrzaj>
    <derivirana_varijabla naziv="DomainObject.Predmet.OstaliListFormatedWithAdressOIB_1">
      <item>Ivančica Kramer Vukmirović, OIB 03576320699, Ulica Jasmina 52a, 10000 Zagreb punomoćnik sudionika u postupku IRAKEM d.o.o.</item>
    </derivirana_varijabla>
  </DomainObject.Predmet.OstaliListFormatedWithAdressOIB>
  <DomainObject.Predmet.OstaliListNazivFormated>
    <izvorni_sadrzaj>
      <item>Ivančica Kramer Vukmirović</item>
    </izvorni_sadrzaj>
    <derivirana_varijabla naziv="DomainObject.Predmet.OstaliListNazivFormated_1">
      <item>Ivančica Kramer Vukmirović</item>
    </derivirana_varijabla>
  </DomainObject.Predmet.OstaliListNazivFormated>
  <DomainObject.Predmet.OstaliListNazivFormatedOIB>
    <izvorni_sadrzaj>
      <item>Ivančica Kramer Vukmirović, OIB 03576320699</item>
    </izvorni_sadrzaj>
    <derivirana_varijabla naziv="DomainObject.Predmet.OstaliListNazivFormatedOIB_1">
      <item>Ivančica Kramer Vukmirović, OIB 03576320699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IRAKEM d.o.o.</izvorni_sadrzaj>
    <derivirana_varijabla naziv="DomainObject.Predmet.ProtustrankaIDrugi_1">IRAKEM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IRAKEM d.o.o., OIB 25746654001, Ulica Jasmina 52a, 10000 Zagreb</izvorni_sadrzaj>
    <derivirana_varijabla naziv="DomainObject.Predmet.ProtustrankaIDrugiAdressOIB_1">IRAKEM d.o.o., OIB 25746654001, Ulica Jasmina 52a,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IRAKEM d.o.o.</item>
      <item>Ivančica Kramer Vukmirović</item>
    </izvorni_sadrzaj>
    <derivirana_varijabla naziv="DomainObject.Predmet.SudioniciListNaziv_1">
      <item>FINA Regionalni centar Zagreb</item>
      <item>IRAKEM d.o.o.</item>
      <item>Ivančica Kramer Vukmirović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IRAKEM d.o.o., OIB 25746654001, Ulica Jasmina 52a,10000 Zagreb</item>
      <item>Ivančica Kramer Vukmirović, OIB 03576320699, Ulica Jasmina 52a,10000 Zagreb</item>
    </izvorni_sadrzaj>
    <derivirana_varijabla naziv="DomainObject.Predmet.SudioniciListAdressOIB_1">
      <item>FINA Regionalni centar Zagreb, OIB 85821130368, Trg svibanjskih žrtava 1995. 1,10000 Zagreb</item>
      <item>IRAKEM d.o.o., OIB 25746654001, Ulica Jasmina 52a,10000 Zagreb</item>
      <item>Ivančica Kramer Vukmirović, OIB 03576320699, Ulica Jasmina 52a,10000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25746654001</item>
      <item>, OIB 03576320699</item>
    </izvorni_sadrzaj>
    <derivirana_varijabla naziv="DomainObject.Predmet.SudioniciListNazivOIB_1">
      <item>, OIB 85821130368</item>
      <item>, OIB 25746654001</item>
      <item>, OIB 03576320699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1339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2015-12-18T11:49:00Z</dcterms:created>
  <dc:creator>Draženka Prpić</dc:creator>
  <cp:lastModifiedBy>Draženka Prpić</cp:lastModifiedBy>
  <cp:lastPrinted>2015-12-18T11:51:00Z</cp:lastPrinted>
  <dcterms:modified xmlns:xsi="http://www.w3.org/2001/XMLSchema-instance" xsi:type="dcterms:W3CDTF">2015-12-18T11:51:00Z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